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5a24" w14:paraId="93f5a24" w:rsidRDefault="00926C7F" w:rsidR="00FA1E72">
      <w:pPr>
        <w:framePr w:y="1" w:x="1" w:vAnchor="text" w:hAnchor="margin" w:wrap="notBeside" w:hSpace="10080" w:h="16642"/>
        <w:widowControl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10563225" cx="75152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563225" cx="75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72" w:rsidR="00FA1E72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FA1E72" w:rsidR="00FA1E72">
      <w:pPr>
        <w:framePr w:y="1" w:x="1" w:vAnchor="text" w:hAnchor="margin" w:wrap="notBeside" w:hSpace="10080" w:h="16642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FA1E72">
          <w:type w:val="continuous"/>
          <w:pgSz w:h="19522" w:w="14717"/>
          <w:pgMar w:gutter="0" w:footer="720" w:header="720" w:left="1440" w:bottom="360" w:right="1440" w:top="1440"/>
          <w:cols w:space="720"/>
          <w:noEndnote/>
        </w:sectPr>
      </w:pPr>
    </w:p>
    <w:p w:rsidRDefault="00926C7F" w:rsidR="00FA1E72">
      <w:pPr>
        <w:framePr w:y="1" w:x="1" w:vAnchor="text" w:hAnchor="margin" w:wrap="notBeside" w:hSpace="10080" w:h="16713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610850" cx="74961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10850" cx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72" w:rsidR="00FA1E72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FA1E72" w:rsidR="00FA1E72">
      <w:pPr>
        <w:framePr w:y="1" w:x="1" w:vAnchor="text" w:hAnchor="margin" w:wrap="notBeside" w:hSpace="10080" w:h="16713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FA1E72">
          <w:pgSz w:h="19593" w:w="14693"/>
          <w:pgMar w:gutter="0" w:footer="720" w:header="720" w:left="1440" w:bottom="360" w:right="1440" w:top="1440"/>
          <w:cols w:space="720"/>
          <w:noEndnote/>
        </w:sectPr>
      </w:pPr>
    </w:p>
    <w:p w:rsidRDefault="00926C7F" w:rsidR="00FA1E72">
      <w:pPr>
        <w:framePr w:y="1" w:x="1" w:vAnchor="text" w:hAnchor="margin" w:wrap="notBeside" w:hSpace="10080" w:h="16450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448925" cx="7258050"/>
            <wp:effectExtent b="952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448925" cx="725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72" w:rsidR="00FA1E72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FA1E72" w:rsidR="00FA1E72">
      <w:pPr>
        <w:framePr w:y="1" w:x="1" w:vAnchor="text" w:hAnchor="margin" w:wrap="notBeside" w:hSpace="10080" w:h="16450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FA1E72">
          <w:pgSz w:h="19330" w:w="14314"/>
          <w:pgMar w:gutter="0" w:footer="720" w:header="720" w:left="1440" w:bottom="360" w:right="1440" w:top="1440"/>
          <w:cols w:space="720"/>
          <w:noEndnote/>
        </w:sectPr>
      </w:pPr>
    </w:p>
    <w:p w:rsidRDefault="00926C7F" w:rsidR="00FA1E72">
      <w:pPr>
        <w:framePr w:y="1" w:x="1" w:vAnchor="text" w:hAnchor="margin" w:wrap="notBeside" w:hSpace="10080" w:h="16723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620375" cx="7505700"/>
            <wp:effectExtent b="9525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20375" cx="750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72" w:rsidR="00FA1E72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FA1E72" w:rsidR="00FA1E72">
      <w:pPr>
        <w:framePr w:y="1" w:x="1" w:vAnchor="text" w:hAnchor="margin" w:wrap="notBeside" w:hSpace="10080" w:h="16723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FA1E72">
          <w:pgSz w:h="19603" w:w="14702"/>
          <w:pgMar w:gutter="0" w:footer="720" w:header="720" w:left="1440" w:bottom="360" w:right="1440" w:top="1440"/>
          <w:cols w:space="720"/>
          <w:noEndnote/>
        </w:sectPr>
      </w:pPr>
    </w:p>
    <w:p w:rsidRDefault="00926C7F" w:rsidR="00FA1E72">
      <w:pPr>
        <w:framePr w:y="1" w:x="1" w:vAnchor="text" w:hAnchor="margin" w:wrap="notBeside" w:hSpace="10080" w:h="16670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582275" cx="7467600"/>
            <wp:effectExtent b="9525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582275" cx="74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72" w:rsidR="00FA1E72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FA1E72" w:rsidR="00FA1E72">
      <w:pPr>
        <w:framePr w:y="1" w:x="1" w:vAnchor="text" w:hAnchor="margin" w:wrap="notBeside" w:hSpace="10080" w:h="16670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FA1E72">
          <w:pgSz w:h="19550" w:w="14635"/>
          <w:pgMar w:gutter="0" w:footer="720" w:header="720" w:left="1440" w:bottom="360" w:right="1440" w:top="1440"/>
          <w:cols w:space="720"/>
          <w:noEndnote/>
        </w:sectPr>
      </w:pPr>
    </w:p>
    <w:p w:rsidRDefault="00926C7F" w:rsidR="00FA1E72">
      <w:pPr>
        <w:framePr w:y="1" w:x="1" w:vAnchor="text" w:hAnchor="margin" w:wrap="notBeside" w:hSpace="10080" w:h="16656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572750" cx="763905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572750" cx="763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72" w:rsidR="00FA1E72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FA1E72" w:rsidR="00FA1E72">
      <w:pPr>
        <w:framePr w:y="1" w:x="1" w:vAnchor="text" w:hAnchor="margin" w:wrap="notBeside" w:hSpace="10080" w:h="16656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FA1E72">
          <w:pgSz w:h="19536" w:w="14914"/>
          <w:pgMar w:gutter="0" w:footer="720" w:header="720" w:left="1440" w:bottom="360" w:right="1440" w:top="1440"/>
          <w:cols w:space="720"/>
          <w:noEndnote/>
        </w:sectPr>
      </w:pPr>
    </w:p>
    <w:p w:rsidRDefault="00926C7F" w:rsidR="00FA1E72">
      <w:pPr>
        <w:framePr w:y="1" w:x="1" w:vAnchor="text" w:hAnchor="margin" w:wrap="notBeside" w:hSpace="10080" w:h="16867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706100" cx="7572375"/>
            <wp:effectExtent b="0" r="9525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706100" cx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72" w:rsidR="00FA1E72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FA1E72" w:rsidR="00FA1E72">
      <w:pPr>
        <w:framePr w:y="1" w:x="1" w:vAnchor="text" w:hAnchor="margin" w:wrap="notBeside" w:hSpace="10080" w:h="16867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FA1E72">
          <w:pgSz w:h="19747" w:w="14803"/>
          <w:pgMar w:gutter="0" w:footer="720" w:header="720" w:left="1440" w:bottom="360" w:right="1440" w:top="1440"/>
          <w:cols w:space="720"/>
          <w:noEndnote/>
        </w:sectPr>
      </w:pPr>
    </w:p>
    <w:p w:rsidRDefault="00926C7F" w:rsidR="00FA1E72">
      <w:pPr>
        <w:framePr w:y="1" w:x="1" w:vAnchor="text" w:hAnchor="margin" w:wrap="notBeside" w:hSpace="10080" w:h="16886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725150" cx="7534275"/>
            <wp:effectExtent b="0" r="9525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725150" cx="753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C7F" w:rsidR="00926C7F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sectPr w:rsidR="00926C7F">
      <w:pgSz w:h="19766" w:w="14741"/>
      <w:pgMar w:gutter="0" w:footer="720" w:header="720" w:left="1440" w:bottom="360" w:right="1440" w:top="144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6C7F"/>
    <w:rsid w:val="00554D9F"/>
    <w:rsid w:val="00926C7F"/>
    <w:rsid w:val="00B236E3"/>
    <w:rsid w:val="00DF7E9C"/>
    <w:rsid w:val="00FA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36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36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D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36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36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D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0</properties:Words>
  <properties:Characters>0</properties:Characters>
  <properties:Lines>15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2016-11-18T12:44:00Z</dcterms:created>
  <dc:creator>Marko Ragić</dc:creator>
  <cp:lastModifiedBy>Sanela Maričić</cp:lastModifiedBy>
  <cp:lastPrinted>2016-11-18T12:46:00Z</cp:lastPrinted>
  <dcterms:modified xmlns:xsi="http://www.w3.org/2001/XMLSchema-instance" xsi:type="dcterms:W3CDTF">2016-11-18T12:46:00Z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