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c12f" w14:paraId="260c12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75FBA">
        <w:rPr>
          <w:lang w:val="hr-HR"/>
        </w:rPr>
        <w:t>1</w:t>
      </w:r>
      <w:r w:rsidR="00A53FD6">
        <w:rPr>
          <w:lang w:val="hr-HR"/>
        </w:rPr>
        <w:t>1</w:t>
      </w:r>
      <w:r w:rsidR="00736B10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36B10">
        <w:rPr>
          <w:lang w:val="hr-HR"/>
        </w:rPr>
        <w:t>LEONARDO jednostavno društvo s ograničenom odgovornošću za proizvodnju, usluge i trgovinu, Bjelovar, Ivanovčanska 22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36B10">
        <w:rPr>
          <w:lang w:val="hr-HR"/>
        </w:rPr>
        <w:t>010088598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36B10">
        <w:rPr>
          <w:lang w:val="hr-HR"/>
        </w:rPr>
        <w:t>64525396271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</w:t>
      </w:r>
      <w:r w:rsidR="00A53FD6">
        <w:rPr>
          <w:lang w:val="hr-HR"/>
        </w:rPr>
        <w:t>1</w:t>
      </w:r>
      <w:r w:rsidR="00736B10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43F42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043F42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043F42">
        <w:rPr>
          <w:lang w:val="hr-HR"/>
        </w:rPr>
        <w:t>5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36B10">
        <w:rPr>
          <w:lang w:val="hr-HR"/>
        </w:rPr>
        <w:t>9.344,18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36B10">
        <w:rPr>
          <w:lang w:val="hr-HR"/>
        </w:rPr>
        <w:t>Valentino Horvat, iz Bjelovara, 1. svibnja 14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36B10">
        <w:rPr>
          <w:lang w:val="hr-HR"/>
        </w:rPr>
        <w:t>00898453763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23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23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8C" w:rsidR="003A4B8C">
      <w:r>
        <w:separator/>
      </w:r>
    </w:p>
  </w:endnote>
  <w:endnote w:id="0" w:type="continuationSeparator">
    <w:p w:rsidRDefault="003A4B8C" w:rsidR="003A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8C" w:rsidR="003A4B8C">
      <w:r>
        <w:separator/>
      </w:r>
    </w:p>
  </w:footnote>
  <w:footnote w:id="0" w:type="continuationSeparator">
    <w:p w:rsidRDefault="003A4B8C" w:rsidR="003A4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3F42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A4B8C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36B10"/>
    <w:rsid w:val="007B7CFE"/>
    <w:rsid w:val="007E27E0"/>
    <w:rsid w:val="008259B1"/>
    <w:rsid w:val="00831DA7"/>
    <w:rsid w:val="008A217A"/>
    <w:rsid w:val="008E00AB"/>
    <w:rsid w:val="008E3DB0"/>
    <w:rsid w:val="009544DC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4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4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jednostavno društvo s ograničenom odgovornošću za proizvodnju, usluge i trgovinu, Bjelovar zastupanog po punomoćniku Valentino Horvat</izvorni_sadrzaj>
    <derivirana_varijabla naziv="DomainObject.Predmet.ProtustrankaFormated_1">  LEONARDO jednostavno društvo s ograničenom odgovornošću za proizvodnju, usluge i trgovinu, Bjelovar zastupanog po punomoćniku Valentino Horvat</derivirana_varijabla>
  </DomainObject.Predmet.ProtustrankaFormated>
  <DomainObject.Predmet.ProtustrankaFormatedOIB>
    <izvorni_sadrzaj>  LEONARDO jednostavno društvo s ograničenom odgovornošću za proizvodnju, usluge i trgovinu, Bjelovar, OIB 64525396271 zastupanog po punomoćniku Valentino Horvat</izvorni_sadrzaj>
    <derivirana_varijabla naziv="DomainObject.Predmet.ProtustrankaFormatedOIB_1">  LEONARDO jednostavno društvo s ograničenom odgovornošću za proizvodnju, usluge i trgovinu, Bjelovar, OIB 64525396271 zastupanog po punomoćniku Valentino Horvat</derivirana_varijabla>
  </DomainObject.Predmet.ProtustrankaFormatedOIB>
  <DomainObject.Predmet.ProtustrankaFormatedWithAdress>
    <izvorni_sadrzaj> LEONARDO jednostavno društvo s ograničenom odgovornošću za proizvodnju, usluge i trgovinu, Bjelovar, Ivanovčanska 22, 43000 Bjelovar zastupanog po punomoćniku Valentino Horvat</izvorni_sadrzaj>
    <derivirana_varijabla naziv="DomainObject.Predmet.ProtustrankaFormatedWithAdress_1"> LEONARDO jednostavno društvo s ograničenom odgovornošću za proizvodnju, usluge i trgovinu, Bjelovar, Ivanovčanska 22, 43000 Bjelovar zastupanog po punomoćniku Valentino Horvat</derivirana_varijabla>
  </DomainObject.Predmet.ProtustrankaFormatedWithAdress>
  <DomainObject.Predmet.ProtustrankaFormatedWithAdressOIB>
    <izvorni_sadrzaj> LEONARDO jednostavno društvo s ograničenom odgovornošću za proizvodnju, usluge i trgovinu, Bjelovar, OIB 64525396271, Ivanovčanska 22, 43000 Bjelovar zastupanog po punomoćniku Valentino Horvat</izvorni_sadrzaj>
    <derivirana_varijabla naziv="DomainObject.Predmet.ProtustrankaFormatedWithAdressOIB_1"> LEONARDO jednostavno društvo s ograničenom odgovornošću za proizvodnju, usluge i trgovinu, Bjelovar, OIB 64525396271, Ivanovčanska 22, 43000 Bjelovar zastupanog po punomoćniku Valentino Horvat</derivirana_varijabla>
  </DomainObject.Predmet.ProtustrankaFormatedWithAdressOIB>
  <DomainObject.Predmet.ProtustrankaWithAdress>
    <izvorni_sadrzaj>LEONARDO jednostavno društvo s ograničenom odgovornošću za proizvodnju, usluge i trgovinu, Bjelovar Ivanovčanska 22, 43000 Bjelovar</izvorni_sadrzaj>
    <derivirana_varijabla naziv="DomainObject.Predmet.ProtustrankaWithAdress_1">LEONARDO jednostavno društvo s ograničenom odgovornošću za proizvodnju, usluge i trgovinu, Bjelovar Ivanovčanska 22, 43000 Bjelovar</derivirana_varijabla>
  </DomainObject.Predmet.ProtustrankaWithAdress>
  <DomainObject.Predmet.ProtustrankaWithAdressOIB>
    <izvorni_sadrzaj>LEONARDO jednostavno društvo s ograničenom odgovornošću za proizvodnju, usluge i trgovinu, Bjelovar, OIB 64525396271, Ivanovčanska 22, 43000 Bjelovar</izvorni_sadrzaj>
    <derivirana_varijabla naziv="DomainObject.Predmet.ProtustrankaWithAdressOIB_1">LEONARDO jednostavno društvo s ograničenom odgovornošću za proizvodnju, usluge i trgovinu, Bjelovar, OIB 64525396271, Ivanovčanska 22, 43000 Bjelovar</derivirana_varijabla>
  </DomainObject.Predmet.ProtustrankaWithAdressOIB>
  <DomainObject.Predmet.ProtustrankaNazivFormated>
    <izvorni_sadrzaj>LEONARDO jednostavno društvo s ograničenom odgovornošću za proizvodnju, usluge i trgovinu, Bjelovar</izvorni_sadrzaj>
    <derivirana_varijabla naziv="DomainObject.Predmet.ProtustrankaNazivFormated_1">LEONARDO jednostavno društvo s ograničenom odgovornošću za proizvodnju, usluge i trgovinu, Bjelovar</derivirana_varijabla>
  </DomainObject.Predmet.ProtustrankaNazivFormated>
  <DomainObject.Predmet.ProtustrankaNazivFormatedOIB>
    <izvorni_sadrzaj>LEONARDO jednostavno društvo s ograničenom odgovornošću za proizvodnju, usluge i trgovinu, Bjelovar, OIB 64525396271</izvorni_sadrzaj>
    <derivirana_varijabla naziv="DomainObject.Predmet.ProtustrankaNazivFormatedOIB_1">LEONARDO jednostavno društvo s ograničenom odgovornošću za proizvodnju, usluge i trgovinu, Bjelovar, OIB 64525396271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LEONARDO jednostavno društvo s ograničenom odgovornošću za proizvodnju, usluge i trgovinu, Bjelovar zastupanog po punomoćniku Valentino Horvat</item>
    </izvorni_sadrzaj>
    <derivirana_varijabla naziv="DomainObject.Predmet.ProtuStrankaListFormated_1">
      <item>LEONARDO jednostavno društvo s ograničenom odgovornošću za proizvodnju, usluge i trgovinu, Bjelovar zastupanog po punomoćniku Valentino Horvat</item>
    </derivirana_varijabla>
  </DomainObject.Predmet.ProtuStrankaListFormated>
  <DomainObject.Predmet.ProtuStrankaListFormatedOIB>
    <izvorni_sadrzaj>
      <item>LEONARDO jednostavno društvo s ograničenom odgovornošću za proizvodnju, usluge i trgovinu, Bjelovar, OIB 64525396271 zastupanog po punomoćniku Valentino Horvat</item>
    </izvorni_sadrzaj>
    <derivirana_varijabla naziv="DomainObject.Predmet.ProtuStrankaListFormatedOIB_1">
      <item>LEONARDO jednostavno društvo s ograničenom odgovornošću za proizvodnju, usluge i trgovinu, Bjelovar, OIB 64525396271 zastupanog po punomoćniku Valentino Horvat</item>
    </derivirana_varijabla>
  </DomainObject.Predmet.ProtuStrankaListFormatedOIB>
  <DomainObject.Predmet.ProtuStrankaListFormatedWithAdress>
    <izvorni_sadrzaj>
      <item>LEONARDO jednostavno društvo s ograničenom odgovornošću za proizvodnju, usluge i trgovinu, Bjelovar, Ivanovčanska 22, 43000 Bjelovar zastupanog po punomoćniku Valentino Horvat</item>
    </izvorni_sadrzaj>
    <derivirana_varijabla naziv="DomainObject.Predmet.ProtuStrankaListFormatedWithAdress_1">
      <item>LEONARDO jednostavno društvo s ograničenom odgovornošću za proizvodnju, usluge i trgovinu, Bjelovar, Ivanovčanska 22, 43000 Bjelovar zastupanog po punomoćniku Valentino Horvat</item>
    </derivirana_varijabla>
  </DomainObject.Predmet.ProtuStrankaListFormatedWithAdress>
  <DomainObject.Predmet.ProtuStrankaListFormatedWithAdressOIB>
    <izvorni_sadrzaj>
      <item>LEONARDO jednostavno društvo s ograničenom odgovornošću za proizvodnju, usluge i trgovinu, Bjelovar, OIB 64525396271, Ivanovčanska 22, 43000 Bjelovar zastupanog po punomoćniku Valentino Horvat</item>
    </izvorni_sadrzaj>
    <derivirana_varijabla naziv="DomainObject.Predmet.ProtuStrankaListFormatedWithAdressOIB_1">
      <item>LEONARDO jednostavno društvo s ograničenom odgovornošću za proizvodnju, usluge i trgovinu, Bjelovar, OIB 64525396271, Ivanovčanska 22, 43000 Bjelovar zastupanog po punomoćniku Valentino Horvat</item>
    </derivirana_varijabla>
  </DomainObject.Predmet.ProtuStrankaListFormatedWithAdressOIB>
  <DomainObject.Predmet.ProtuStrankaListNazivFormated>
    <izvorni_sadrzaj>
      <item>LEONARDO jednostavno društvo s ograničenom odgovornošću za proizvodnju, usluge i trgovinu, Bjelovar</item>
    </izvorni_sadrzaj>
    <derivirana_varijabla naziv="DomainObject.Predmet.ProtuStrankaListNazivFormated_1">
      <item>LEONARDO jednostavno društvo s ograničenom odgovornošću za proizvodnju, usluge i trgovinu, Bjelovar</item>
    </derivirana_varijabla>
  </DomainObject.Predmet.ProtuStrankaListNazivFormated>
  <DomainObject.Predmet.ProtuStrankaListNazivFormatedOIB>
    <izvorni_sadrzaj>
      <item>LEONARDO jednostavno društvo s ograničenom odgovornošću za proizvodnju, usluge i trgovinu, Bjelovar, OIB 64525396271</item>
    </izvorni_sadrzaj>
    <derivirana_varijabla naziv="DomainObject.Predmet.ProtuStrankaListNazivFormatedOIB_1">
      <item>LEONARDO jednostavno društvo s ograničenom odgovornošću za proizvodnju, usluge i trgovinu, Bjelovar, OIB 64525396271</item>
    </derivirana_varijabla>
  </DomainObject.Predmet.ProtuStrankaListNazivFormatedOIB>
  <DomainObject.Predmet.OstaliListFormated>
    <izvorni_sadrzaj>
      <item>Valentino Horvat punomoćnik sudionika u postupku LEONARDO jednostavno društvo s ograničenom odgovornošću za proizvodnju, usluge i trgovinu, Bjelovar</item>
    </izvorni_sadrzaj>
    <derivirana_varijabla naziv="DomainObject.Predmet.OstaliListFormated_1">
      <item>Valentino Horvat punomoćnik sudionika u postupku LEONARDO jednostavno društvo s ograničenom odgovornošću za proizvodnju, usluge i trgovinu, Bjelovar</item>
    </derivirana_varijabla>
  </DomainObject.Predmet.OstaliListFormated>
  <DomainObject.Predmet.OstaliListFormatedOIB>
    <izvorni_sadrzaj>
      <item>Valentino Horvat, OIB 00898453763 punomoćnik sudionika u postupku LEONARDO jednostavno društvo s ograničenom odgovornošću za proizvodnju, usluge i trgovinu, Bjelovar</item>
    </izvorni_sadrzaj>
    <derivirana_varijabla naziv="DomainObject.Predmet.OstaliListFormatedOIB_1">
      <item>Valentino Horvat, OIB 00898453763 punomoćnik sudionika u postupku LEONARDO jednostavno društvo s ograničenom odgovornošću za proizvodnju, usluge i trgovinu, Bjelovar</item>
    </derivirana_varijabla>
  </DomainObject.Predmet.OstaliListFormatedOIB>
  <DomainObject.Predmet.OstaliListFormatedWithAdress>
    <izvorni_sadrzaj>
      <item>Valentino Horvat, 1. Svibnja 14, 43000 Bjelovar punomoćnik sudionika u postupku LEONARDO jednostavno društvo s ograničenom odgovornošću za proizvodnju, usluge i trgovinu, Bjelovar</item>
    </izvorni_sadrzaj>
    <derivirana_varijabla naziv="DomainObject.Predmet.OstaliListFormatedWithAdress_1">
      <item>Valentino Horvat, 1. Svibnja 14, 43000 Bjelovar punomoćnik sudionika u postupku LEONARDO jednostavno društvo s ograničenom odgovornošću za proizvodnju, usluge i trgovinu, Bjelovar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LEONARDO jednostavno društvo s ograničenom odgovornošću za proizvodnju, usluge i trgovinu, Bjelovar</item>
    </izvorni_sadrzaj>
    <derivirana_varijabla naziv="DomainObject.Predmet.OstaliListFormatedWithAdressOIB_1">
      <item>Valentino Horvat, OIB 00898453763, 1. Svibnja 14, 43000 Bjelovar punomoćnik sudionika u postupku LEONARDO jednostavno društvo s ograničenom odgovornošću za proizvodnju, usluge i trgovinu, Bjelovar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LEONARDO jednostavno društvo s ograničenom odgovornošću za proizvodnju, usluge i trgovinu, Bjelovar</izvorni_sadrzaj>
    <derivirana_varijabla naziv="DomainObject.Predmet.ProtustrankaIDrugi_1">LEONARDO jednostavno društvo s ograničenom odgovornošću za proizvodnju,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LEONARDO jednostavno društvo s ograničenom odgovornošću za proizvodnju, usluge i trgovinu, Bjelovar, OIB 64525396271, Ivanovčanska 22, 43000 Bjelovar</izvorni_sadrzaj>
    <derivirana_varijabla naziv="DomainObject.Predmet.ProtustrankaIDrugiAdressOIB_1">LEONARDO jednostavno društvo s ograničenom odgovornošću za proizvodnju, usluge i trgovinu, Bjelovar, OIB 64525396271, Ivanovčanska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LEONARDO jednostavno društvo s ograničenom odgovornošću za proizvodnju, usluge i trgovinu, Bjelovar</item>
      <item>Valentino Horvat</item>
    </izvorni_sadrzaj>
    <derivirana_varijabla naziv="DomainObject.Predmet.SudioniciListNaziv_1">
      <item>FINA, RC ZAGREB, Podružnica Bjelovar</item>
      <item>LEONARDO jednostavno društvo s ograničenom odgovornošću za proizvodnju, usluge i trgovinu, Bjelovar</item>
      <item>Valentino Horvat</item>
    </derivirana_varijabla>
  </DomainObject.Predmet.SudioniciListNaziv>
  <DomainObject.Predmet.SudioniciListAdressOIB>
    <izvorni_sadrzaj>
      <item>FINA, RC ZAGREB, Podružnica Bjelovar, OIB 85821130368, F. Supila 4,43000 Bjelovar</item>
      <item>LEONARDO jednostavno društvo s ograničenom odgovornošću za proizvodnju, usluge i trgovinu, Bjelovar, OIB 64525396271, Ivanovčanska 22,43000 Bjelovar</item>
      <item>Valentino Horvat, OIB 00898453763, 1. Svibnja 14,43000 Bjelovar</item>
    </izvorni_sadrzaj>
    <derivirana_varijabla naziv="DomainObject.Predmet.SudioniciListAdressOIB_1">
      <item>FINA, RC ZAGREB, Podružnica Bjelovar, OIB 85821130368, F. Supila 4,43000 Bjelovar</item>
      <item>LEONARDO jednostavno društvo s ograničenom odgovornošću za proizvodnju, usluge i trgovinu, Bjelovar, OIB 64525396271, Ivanovčanska 22,43000 Bjelovar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64525396271</item>
      <item>, OIB 00898453763</item>
    </izvorni_sadrzaj>
    <derivirana_varijabla naziv="DomainObject.Predmet.SudioniciListNazivOIB_1">
      <item>, OIB 85821130368</item>
      <item>, OIB 64525396271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2C46F-FF39-4CE7-921D-28A857F36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2016-02-23T07:48:00Z</dcterms:created>
  <dc:creator>ssabljic</dc:creator>
  <cp:lastModifiedBy>Miroslav Lovreković</cp:lastModifiedBy>
  <cp:lastPrinted>2016-02-23T07:48:00Z</cp:lastPrinted>
  <dcterms:modified xmlns:xsi="http://www.w3.org/2001/XMLSchema-instance" xsi:type="dcterms:W3CDTF">2016-02-23T07:50:00Z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