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56e8b" w14:paraId="3856e8b" w:rsidRDefault="00B00EC1" w:rsidP="00AE4F87" w:rsidR="00AE4F87" w:rsidRPr="008E7B11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00EC1">
        <w:rPr>
          <w:rFonts w:hAnsi="Times New Roman" w:ascii="Times New Roman"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182C" w:rsidR="00AE4F87" w:rsidRPr="00242369">
        <w:tc>
          <w:tcPr>
            <w:tcW w:type="dxa" w:w="3060"/>
          </w:tcPr>
          <w:p w:rsidRDefault="00AE4F87" w:rsidP="0041182C" w:rsidR="00AE4F87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DA628A" w:rsidP="006068E8" w:rsidR="00DA628A">
      <w:pPr>
        <w:jc w:val="right"/>
        <w:rPr>
          <w:b/>
          <w:sz w:val="24"/>
          <w:szCs w:val="24"/>
        </w:rPr>
      </w:pPr>
    </w:p>
    <w:p w:rsidRDefault="006C3134" w:rsidP="00B14F0B" w:rsidR="00B14F0B" w:rsidRPr="00B14F0B">
      <w:pPr>
        <w:jc w:val="right"/>
        <w:rPr>
          <w:sz w:val="24"/>
          <w:szCs w:val="24"/>
        </w:rPr>
      </w:pPr>
      <w:r w:rsidRPr="00B14F0B">
        <w:rPr>
          <w:sz w:val="24"/>
          <w:szCs w:val="24"/>
        </w:rPr>
        <w:tab/>
      </w:r>
      <w:r w:rsidR="00B14F0B" w:rsidRPr="00B14F0B">
        <w:rPr>
          <w:sz w:val="24"/>
          <w:szCs w:val="24"/>
        </w:rPr>
        <w:t>40. St-1155/2018</w:t>
      </w:r>
    </w:p>
    <w:p w:rsidRDefault="00B14F0B" w:rsidP="00B14F0B" w:rsidR="00B14F0B">
      <w:pPr>
        <w:jc w:val="center"/>
      </w:pPr>
    </w:p>
    <w:p w:rsidRDefault="00B14F0B" w:rsidP="00B14F0B" w:rsidR="00B14F0B" w:rsidRPr="00B14F0B">
      <w:pPr>
        <w:jc w:val="center"/>
        <w:rPr>
          <w:sz w:val="24"/>
          <w:szCs w:val="24"/>
        </w:rPr>
      </w:pPr>
      <w:r w:rsidRPr="00B14F0B">
        <w:rPr>
          <w:sz w:val="24"/>
          <w:szCs w:val="24"/>
        </w:rPr>
        <w:t>R E P U B L I K A   H R V A T S K A</w:t>
      </w:r>
    </w:p>
    <w:p w:rsidRDefault="00B14F0B" w:rsidP="00B14F0B" w:rsidR="00B14F0B" w:rsidRPr="00B14F0B">
      <w:pPr>
        <w:jc w:val="center"/>
        <w:rPr>
          <w:sz w:val="24"/>
          <w:szCs w:val="24"/>
        </w:rPr>
      </w:pPr>
      <w:r w:rsidRPr="00B14F0B">
        <w:rPr>
          <w:sz w:val="24"/>
          <w:szCs w:val="24"/>
        </w:rPr>
        <w:t>R J E Š E NJ E</w:t>
      </w:r>
    </w:p>
    <w:p w:rsidRDefault="00B14F0B" w:rsidP="00B14F0B" w:rsidR="00B14F0B" w:rsidRPr="00B14F0B">
      <w:pPr>
        <w:jc w:val="both"/>
        <w:rPr>
          <w:sz w:val="24"/>
          <w:szCs w:val="24"/>
        </w:rPr>
      </w:pPr>
    </w:p>
    <w:p w:rsidRDefault="00B14F0B" w:rsidP="00B14F0B" w:rsidR="00B14F0B" w:rsidRPr="00B14F0B">
      <w:pPr>
        <w:ind w:firstLine="708"/>
        <w:jc w:val="both"/>
        <w:rPr>
          <w:sz w:val="24"/>
          <w:szCs w:val="24"/>
        </w:rPr>
      </w:pPr>
      <w:r w:rsidRPr="00B14F0B">
        <w:rPr>
          <w:sz w:val="24"/>
          <w:szCs w:val="24"/>
        </w:rPr>
        <w:t>Trgovački sud u Zagrebu po sucu tog suda Anti Galiću, kao sucu pojedincu, u predstečajnom postupku nad dužnikom EUROANODIZACIJA d.o.o., 10431 Novaki, Zagrebačka 1. OIB 58180094655,  dana 2</w:t>
      </w:r>
      <w:r w:rsidR="007E2003">
        <w:rPr>
          <w:sz w:val="24"/>
          <w:szCs w:val="24"/>
        </w:rPr>
        <w:t>7</w:t>
      </w:r>
      <w:r w:rsidRPr="00B14F0B">
        <w:rPr>
          <w:sz w:val="24"/>
          <w:szCs w:val="24"/>
        </w:rPr>
        <w:t>.kolovoza 2018.</w:t>
      </w:r>
    </w:p>
    <w:p w:rsidRDefault="00656723" w:rsidP="009D4181" w:rsidR="00656723" w:rsidRPr="00F90C0B">
      <w:pPr>
        <w:ind w:firstLine="720"/>
        <w:jc w:val="both"/>
        <w:rPr>
          <w:sz w:val="40"/>
          <w:szCs w:val="40"/>
        </w:rPr>
      </w:pPr>
    </w:p>
    <w:p w:rsidRDefault="008606C6" w:rsidP="00EE39E8" w:rsidR="008606C6" w:rsidRPr="00820DC5">
      <w:pPr>
        <w:jc w:val="center"/>
        <w:rPr>
          <w:b/>
          <w:sz w:val="24"/>
          <w:szCs w:val="24"/>
        </w:rPr>
      </w:pPr>
      <w:r w:rsidRPr="00820DC5">
        <w:rPr>
          <w:b/>
          <w:sz w:val="24"/>
          <w:szCs w:val="24"/>
        </w:rPr>
        <w:t>r i j e š i o     j e</w:t>
      </w:r>
    </w:p>
    <w:p w:rsidRDefault="00F83CED" w:rsidP="00EE39E8" w:rsidR="00F83CED" w:rsidRPr="003A66A0">
      <w:pPr>
        <w:jc w:val="center"/>
        <w:rPr>
          <w:b/>
          <w:sz w:val="24"/>
          <w:szCs w:val="24"/>
        </w:rPr>
      </w:pPr>
    </w:p>
    <w:p w:rsidRDefault="008606C6" w:rsidP="002F31A8" w:rsidR="006A130A" w:rsidRPr="003A66A0">
      <w:pPr>
        <w:ind w:firstLine="720"/>
        <w:jc w:val="both"/>
        <w:rPr>
          <w:sz w:val="24"/>
          <w:szCs w:val="24"/>
        </w:rPr>
      </w:pPr>
      <w:r w:rsidRPr="003A66A0">
        <w:rPr>
          <w:sz w:val="24"/>
          <w:szCs w:val="24"/>
        </w:rPr>
        <w:t xml:space="preserve">Odbacuje </w:t>
      </w:r>
      <w:r w:rsidR="00820DC5" w:rsidRPr="003A66A0">
        <w:rPr>
          <w:sz w:val="24"/>
          <w:szCs w:val="24"/>
        </w:rPr>
        <w:t xml:space="preserve">se kao nedopuštena </w:t>
      </w:r>
      <w:r w:rsidR="003A66A0">
        <w:rPr>
          <w:sz w:val="24"/>
          <w:szCs w:val="24"/>
        </w:rPr>
        <w:t xml:space="preserve">predmnjeva </w:t>
      </w:r>
      <w:r w:rsidR="006068E8" w:rsidRPr="003A66A0">
        <w:rPr>
          <w:sz w:val="24"/>
          <w:szCs w:val="24"/>
        </w:rPr>
        <w:t>pri</w:t>
      </w:r>
      <w:r w:rsidRPr="003A66A0">
        <w:rPr>
          <w:sz w:val="24"/>
          <w:szCs w:val="24"/>
        </w:rPr>
        <w:t>jav</w:t>
      </w:r>
      <w:r w:rsidR="00685B4D">
        <w:rPr>
          <w:sz w:val="24"/>
          <w:szCs w:val="24"/>
        </w:rPr>
        <w:t>e</w:t>
      </w:r>
      <w:r w:rsidRPr="003A66A0">
        <w:rPr>
          <w:sz w:val="24"/>
          <w:szCs w:val="24"/>
        </w:rPr>
        <w:t xml:space="preserve"> tražbine</w:t>
      </w:r>
      <w:r w:rsidR="0035239C" w:rsidRPr="003A66A0">
        <w:rPr>
          <w:sz w:val="24"/>
          <w:szCs w:val="24"/>
        </w:rPr>
        <w:t xml:space="preserve"> </w:t>
      </w:r>
      <w:r w:rsidRPr="003A66A0">
        <w:rPr>
          <w:sz w:val="24"/>
          <w:szCs w:val="24"/>
        </w:rPr>
        <w:t>vjerovnika</w:t>
      </w:r>
      <w:r w:rsidR="009D4181" w:rsidRPr="003A66A0">
        <w:rPr>
          <w:sz w:val="24"/>
          <w:szCs w:val="24"/>
        </w:rPr>
        <w:t xml:space="preserve"> </w:t>
      </w:r>
      <w:r w:rsidR="001B311D">
        <w:rPr>
          <w:sz w:val="24"/>
          <w:szCs w:val="24"/>
        </w:rPr>
        <w:t xml:space="preserve">Nikola Prpić Ferde Livadića 15, Sveta Nedjelja </w:t>
      </w:r>
      <w:r w:rsidR="0089658E">
        <w:rPr>
          <w:sz w:val="24"/>
          <w:szCs w:val="24"/>
        </w:rPr>
        <w:t xml:space="preserve">iz radnog odnosa </w:t>
      </w:r>
      <w:r w:rsidR="006D105E">
        <w:rPr>
          <w:sz w:val="24"/>
          <w:szCs w:val="24"/>
        </w:rPr>
        <w:t xml:space="preserve">vjerovnika kod dužnika, </w:t>
      </w:r>
      <w:r w:rsidR="0035239C" w:rsidRPr="003A66A0">
        <w:rPr>
          <w:sz w:val="24"/>
          <w:szCs w:val="24"/>
        </w:rPr>
        <w:t xml:space="preserve">u iznosa </w:t>
      </w:r>
      <w:r w:rsidR="001B311D">
        <w:rPr>
          <w:sz w:val="24"/>
          <w:szCs w:val="24"/>
        </w:rPr>
        <w:t>2.275,84</w:t>
      </w:r>
      <w:r w:rsidR="00A60A3A" w:rsidRPr="003A66A0">
        <w:rPr>
          <w:sz w:val="24"/>
          <w:szCs w:val="24"/>
        </w:rPr>
        <w:t xml:space="preserve"> kn</w:t>
      </w:r>
      <w:r w:rsidR="00C002ED" w:rsidRPr="003A66A0">
        <w:rPr>
          <w:sz w:val="24"/>
          <w:szCs w:val="24"/>
        </w:rPr>
        <w:t>.</w:t>
      </w:r>
    </w:p>
    <w:p w:rsidRDefault="008606C6" w:rsidR="008606C6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Obrazloženje</w:t>
      </w:r>
    </w:p>
    <w:p w:rsidRDefault="00514944" w:rsidP="00134836" w:rsidR="00514944" w:rsidRPr="00820DC5">
      <w:pPr>
        <w:jc w:val="both"/>
        <w:rPr>
          <w:sz w:val="24"/>
          <w:szCs w:val="24"/>
        </w:rPr>
      </w:pPr>
    </w:p>
    <w:p w:rsidRDefault="00ED2BC7" w:rsidP="00ED2BC7" w:rsidR="00512016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ab/>
      </w:r>
      <w:r w:rsidR="00F628D8" w:rsidRPr="00820DC5">
        <w:rPr>
          <w:sz w:val="24"/>
          <w:szCs w:val="24"/>
        </w:rPr>
        <w:t xml:space="preserve">U </w:t>
      </w:r>
      <w:r w:rsidR="00AE33DC" w:rsidRPr="00820DC5">
        <w:rPr>
          <w:sz w:val="24"/>
          <w:szCs w:val="24"/>
        </w:rPr>
        <w:t>p</w:t>
      </w:r>
      <w:r w:rsidR="00F628D8" w:rsidRPr="00820DC5">
        <w:rPr>
          <w:sz w:val="24"/>
          <w:szCs w:val="24"/>
        </w:rPr>
        <w:t>redstečajnom</w:t>
      </w:r>
      <w:r w:rsidR="00F310BD">
        <w:rPr>
          <w:sz w:val="24"/>
          <w:szCs w:val="24"/>
        </w:rPr>
        <w:t xml:space="preserve"> </w:t>
      </w:r>
      <w:r w:rsidR="00F628D8" w:rsidRPr="00820DC5">
        <w:rPr>
          <w:sz w:val="24"/>
          <w:szCs w:val="24"/>
        </w:rPr>
        <w:t>postupku nad dužnikom</w:t>
      </w:r>
      <w:r w:rsidR="005F01E8">
        <w:rPr>
          <w:sz w:val="24"/>
          <w:szCs w:val="24"/>
        </w:rPr>
        <w:t>,</w:t>
      </w:r>
      <w:r w:rsidR="00F628D8" w:rsidRPr="00820DC5">
        <w:rPr>
          <w:sz w:val="24"/>
          <w:szCs w:val="24"/>
        </w:rPr>
        <w:t xml:space="preserve"> </w:t>
      </w:r>
      <w:r w:rsidR="005F01E8">
        <w:rPr>
          <w:sz w:val="24"/>
          <w:szCs w:val="24"/>
        </w:rPr>
        <w:t>dužnik je u prijedlogu za otvaranje predstečajnog postupka naznačio u izreci navedenu tražbinu</w:t>
      </w:r>
      <w:r w:rsidR="00746EC4">
        <w:rPr>
          <w:sz w:val="24"/>
          <w:szCs w:val="24"/>
        </w:rPr>
        <w:t>,</w:t>
      </w:r>
      <w:r w:rsidR="00512016">
        <w:rPr>
          <w:sz w:val="24"/>
          <w:szCs w:val="24"/>
        </w:rPr>
        <w:t xml:space="preserve"> uz naznaku kako se radi o prioritetnoj tražbini. Istu je tražbinu Financijska agencija objavila u tablici prijavljenih tražbina uz naznaku – prioritetne tražbine.</w:t>
      </w:r>
    </w:p>
    <w:p w:rsidRDefault="00512016" w:rsidP="00ED2BC7" w:rsidR="00954F2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FF7F68" w:rsidP="00954F26" w:rsidR="00FF7F6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Predmnjeva prijave traž</w:t>
      </w:r>
      <w:r w:rsidR="00C20EFA">
        <w:rPr>
          <w:sz w:val="24"/>
          <w:szCs w:val="24"/>
        </w:rPr>
        <w:t>b</w:t>
      </w:r>
      <w:r>
        <w:rPr>
          <w:sz w:val="24"/>
          <w:szCs w:val="24"/>
        </w:rPr>
        <w:t xml:space="preserve">ine postoji u slučaju kada </w:t>
      </w:r>
      <w:r w:rsidR="00954F26">
        <w:rPr>
          <w:sz w:val="24"/>
          <w:szCs w:val="24"/>
        </w:rPr>
        <w:t xml:space="preserve">vjerovnik nije podnio prijavu tražbine, a tražbina je </w:t>
      </w:r>
      <w:r>
        <w:rPr>
          <w:sz w:val="24"/>
          <w:szCs w:val="24"/>
        </w:rPr>
        <w:t xml:space="preserve">navedena u prijedlogu za otvaranje predstečajnog postupka (članak 39. </w:t>
      </w:r>
      <w:r w:rsidRPr="00820DC5">
        <w:rPr>
          <w:sz w:val="24"/>
          <w:szCs w:val="24"/>
        </w:rPr>
        <w:t>Stečajnog zakona</w:t>
      </w:r>
      <w:r>
        <w:rPr>
          <w:sz w:val="24"/>
          <w:szCs w:val="24"/>
        </w:rPr>
        <w:t xml:space="preserve">, </w:t>
      </w:r>
      <w:r w:rsidRPr="00820DC5">
        <w:rPr>
          <w:sz w:val="24"/>
          <w:szCs w:val="24"/>
        </w:rPr>
        <w:t>N.N. br. 71/15 i 104/2017, dalje: SZ)</w:t>
      </w:r>
      <w:r w:rsidR="00C20EFA">
        <w:rPr>
          <w:sz w:val="24"/>
          <w:szCs w:val="24"/>
        </w:rPr>
        <w:t>.</w:t>
      </w:r>
    </w:p>
    <w:p w:rsidRDefault="00C51A14" w:rsidP="00C51A14" w:rsidR="00BE76F8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ab/>
      </w:r>
    </w:p>
    <w:p w:rsidRDefault="000A2869" w:rsidP="00820DC5" w:rsidR="00813C3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3. stavak 1. toč.13. </w:t>
      </w:r>
      <w:r w:rsidR="00EB46FC">
        <w:rPr>
          <w:sz w:val="24"/>
          <w:szCs w:val="24"/>
        </w:rPr>
        <w:t>Z</w:t>
      </w:r>
      <w:r>
        <w:rPr>
          <w:sz w:val="24"/>
          <w:szCs w:val="24"/>
        </w:rPr>
        <w:t xml:space="preserve">akona o financijskom poslovanju i predstečajnoj nagodbi (N.N.br. 108/12 do 81/13) </w:t>
      </w:r>
      <w:r w:rsidR="00EB46FC">
        <w:rPr>
          <w:sz w:val="24"/>
          <w:szCs w:val="24"/>
        </w:rPr>
        <w:t>„prioritetne tražbine“ jesu tražbine radnika i prijašnjih radnika nastale do dana otvaranja postupka predstečajne nagodbe , iz radnog odnosa u bruto iznosu, otpremnine i</w:t>
      </w:r>
      <w:r w:rsidR="00022901">
        <w:rPr>
          <w:sz w:val="24"/>
          <w:szCs w:val="24"/>
        </w:rPr>
        <w:t>z</w:t>
      </w:r>
      <w:r w:rsidR="00EB46FC">
        <w:rPr>
          <w:sz w:val="24"/>
          <w:szCs w:val="24"/>
        </w:rPr>
        <w:t xml:space="preserve"> iznosa propisanog </w:t>
      </w:r>
      <w:r w:rsidR="00022901">
        <w:rPr>
          <w:sz w:val="24"/>
          <w:szCs w:val="24"/>
        </w:rPr>
        <w:t>zakonom</w:t>
      </w:r>
      <w:r w:rsidR="00EB46FC">
        <w:rPr>
          <w:sz w:val="24"/>
          <w:szCs w:val="24"/>
        </w:rPr>
        <w:t xml:space="preserve"> , odnosno kolektivnim ugovorom i tražbine po osnovi naknade štete pretrpljene zbog ozljede na radu ili profesionalne bolesti. </w:t>
      </w:r>
    </w:p>
    <w:p w:rsidRDefault="009014CD" w:rsidP="00820DC5" w:rsidR="00C20EF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SZ ne koristi pojam „prioritetne tražbine“, a p</w:t>
      </w:r>
      <w:r w:rsidR="00813C32" w:rsidRPr="00820DC5">
        <w:rPr>
          <w:sz w:val="24"/>
          <w:szCs w:val="24"/>
        </w:rPr>
        <w:t>rema odredbi članka 37. stavak 1. S</w:t>
      </w:r>
      <w:r>
        <w:rPr>
          <w:sz w:val="24"/>
          <w:szCs w:val="24"/>
        </w:rPr>
        <w:t xml:space="preserve">Z-a </w:t>
      </w:r>
      <w:r w:rsidR="00813C32" w:rsidRPr="00820DC5">
        <w:rPr>
          <w:sz w:val="24"/>
          <w:szCs w:val="24"/>
        </w:rPr>
        <w:t>radnici i dužnikovi prijašnji radnici, te Ministarstvo financija- Porezna uprava ne podnose prijavu tražbine iz radnog odnosa, otpremnine do iznosa propisanog zakonom odnosno kolektivnim ugovorom  i tražbine po osnovi naknade štete pretrpljene zbog ozljede na radu ili profesionalne bolesti</w:t>
      </w:r>
      <w:r w:rsidR="001827D4">
        <w:rPr>
          <w:sz w:val="24"/>
          <w:szCs w:val="24"/>
        </w:rPr>
        <w:t>, jer p</w:t>
      </w:r>
      <w:r w:rsidR="00813C32" w:rsidRPr="00820DC5">
        <w:rPr>
          <w:sz w:val="24"/>
          <w:szCs w:val="24"/>
        </w:rPr>
        <w:t>redstečajni postupak ne utječe na ove tražbine (članak 66. stavak 1. podstavak 2. SZ-a)</w:t>
      </w:r>
      <w:r w:rsidR="00813C32">
        <w:rPr>
          <w:sz w:val="24"/>
          <w:szCs w:val="24"/>
        </w:rPr>
        <w:t xml:space="preserve">. </w:t>
      </w:r>
    </w:p>
    <w:p w:rsidRDefault="00C20EFA" w:rsidP="00820DC5" w:rsidR="00C20EFA">
      <w:pPr>
        <w:ind w:firstLine="720"/>
        <w:jc w:val="both"/>
        <w:rPr>
          <w:sz w:val="24"/>
          <w:szCs w:val="24"/>
        </w:rPr>
      </w:pPr>
    </w:p>
    <w:p w:rsidRDefault="00813C32" w:rsidP="00820DC5" w:rsidR="00813C32">
      <w:pPr>
        <w:ind w:firstLine="720"/>
        <w:jc w:val="both"/>
        <w:rPr>
          <w:sz w:val="24"/>
          <w:szCs w:val="24"/>
        </w:rPr>
      </w:pPr>
    </w:p>
    <w:p w:rsidRDefault="00BE76F8" w:rsidP="00820DC5" w:rsidR="00C51A14">
      <w:pPr>
        <w:ind w:firstLine="72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Kako je </w:t>
      </w:r>
      <w:r w:rsidR="00CD05AD" w:rsidRPr="00820DC5">
        <w:rPr>
          <w:sz w:val="24"/>
          <w:szCs w:val="24"/>
        </w:rPr>
        <w:t xml:space="preserve">u postupku predstečajne nagodbe nad dužnikom </w:t>
      </w:r>
      <w:r w:rsidR="0075774A">
        <w:rPr>
          <w:sz w:val="24"/>
          <w:szCs w:val="24"/>
        </w:rPr>
        <w:t xml:space="preserve">dužnik </w:t>
      </w:r>
      <w:r w:rsidR="00954F26">
        <w:rPr>
          <w:sz w:val="24"/>
          <w:szCs w:val="24"/>
        </w:rPr>
        <w:t>u prijedlogu za otvaranje predstečajnog postupka naznačio u izreci navedenu tražbinu, uz naznaku kako se radi o prioritetnoj tražbini</w:t>
      </w:r>
      <w:r w:rsidR="00C20EFA">
        <w:rPr>
          <w:sz w:val="24"/>
          <w:szCs w:val="24"/>
        </w:rPr>
        <w:t xml:space="preserve">, te kako se </w:t>
      </w:r>
      <w:r w:rsidR="00E32E1C">
        <w:rPr>
          <w:sz w:val="24"/>
          <w:szCs w:val="24"/>
        </w:rPr>
        <w:t xml:space="preserve">u konkretnom slučaju radi o tražbini iz članka 37. stavak 1. SZ-a na koje </w:t>
      </w:r>
      <w:r w:rsidR="001827D4">
        <w:rPr>
          <w:sz w:val="24"/>
          <w:szCs w:val="24"/>
        </w:rPr>
        <w:t xml:space="preserve">tražbine </w:t>
      </w:r>
      <w:r w:rsidR="00E32E1C">
        <w:rPr>
          <w:sz w:val="24"/>
          <w:szCs w:val="24"/>
        </w:rPr>
        <w:t>predstečajni postupak ne utječe</w:t>
      </w:r>
      <w:r w:rsidR="001827D4">
        <w:rPr>
          <w:sz w:val="24"/>
          <w:szCs w:val="24"/>
        </w:rPr>
        <w:t xml:space="preserve"> (članak 66. </w:t>
      </w:r>
      <w:r w:rsidR="001827D4">
        <w:rPr>
          <w:sz w:val="24"/>
          <w:szCs w:val="24"/>
        </w:rPr>
        <w:lastRenderedPageBreak/>
        <w:t xml:space="preserve">stavak 1. podstavak 2. SZ-a) i </w:t>
      </w:r>
      <w:r w:rsidR="007E2003">
        <w:rPr>
          <w:sz w:val="24"/>
          <w:szCs w:val="24"/>
        </w:rPr>
        <w:t xml:space="preserve">koje se </w:t>
      </w:r>
      <w:r w:rsidR="00136C5F">
        <w:rPr>
          <w:sz w:val="24"/>
          <w:szCs w:val="24"/>
        </w:rPr>
        <w:t>ne prijavljuju u predstečajnom postupku</w:t>
      </w:r>
      <w:r w:rsidR="007E2003">
        <w:rPr>
          <w:sz w:val="24"/>
          <w:szCs w:val="24"/>
        </w:rPr>
        <w:t xml:space="preserve"> (članak 37. stavak 1. SZ-a)</w:t>
      </w:r>
      <w:r w:rsidR="00136C5F">
        <w:rPr>
          <w:sz w:val="24"/>
          <w:szCs w:val="24"/>
        </w:rPr>
        <w:t xml:space="preserve">, </w:t>
      </w:r>
      <w:r w:rsidR="00820DC5" w:rsidRPr="00820DC5">
        <w:rPr>
          <w:sz w:val="24"/>
          <w:szCs w:val="24"/>
        </w:rPr>
        <w:t xml:space="preserve">valjalo je </w:t>
      </w:r>
      <w:r w:rsidR="00E32E1C">
        <w:rPr>
          <w:sz w:val="24"/>
          <w:szCs w:val="24"/>
        </w:rPr>
        <w:t>konkretnu predmnjevu prijave</w:t>
      </w:r>
      <w:r w:rsidR="00136C5F">
        <w:rPr>
          <w:sz w:val="24"/>
          <w:szCs w:val="24"/>
        </w:rPr>
        <w:t xml:space="preserve"> tražbine </w:t>
      </w:r>
      <w:r w:rsidR="00820DC5" w:rsidRPr="00820DC5">
        <w:rPr>
          <w:sz w:val="24"/>
          <w:szCs w:val="24"/>
        </w:rPr>
        <w:t>odbaciti kao nedopuštenu.</w:t>
      </w:r>
    </w:p>
    <w:p w:rsidRDefault="00E550C9" w:rsidP="00134836" w:rsidR="008606C6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Zagreb</w:t>
      </w:r>
      <w:r w:rsidR="008606C6" w:rsidRPr="00820DC5">
        <w:rPr>
          <w:sz w:val="24"/>
          <w:szCs w:val="24"/>
        </w:rPr>
        <w:t xml:space="preserve">, </w:t>
      </w:r>
      <w:r w:rsidR="00874977">
        <w:rPr>
          <w:sz w:val="24"/>
          <w:szCs w:val="24"/>
        </w:rPr>
        <w:t>27.kolovoza</w:t>
      </w:r>
      <w:r w:rsidR="00F90C0B">
        <w:rPr>
          <w:sz w:val="24"/>
          <w:szCs w:val="24"/>
        </w:rPr>
        <w:t xml:space="preserve"> </w:t>
      </w:r>
      <w:r w:rsidR="002F31A8" w:rsidRPr="00820DC5">
        <w:rPr>
          <w:sz w:val="24"/>
          <w:szCs w:val="24"/>
        </w:rPr>
        <w:t xml:space="preserve"> 201</w:t>
      </w:r>
      <w:r w:rsidR="00874977">
        <w:rPr>
          <w:sz w:val="24"/>
          <w:szCs w:val="24"/>
        </w:rPr>
        <w:t>8</w:t>
      </w:r>
      <w:r w:rsidR="002F31A8" w:rsidRPr="00820DC5">
        <w:rPr>
          <w:sz w:val="24"/>
          <w:szCs w:val="24"/>
        </w:rPr>
        <w:t>.</w:t>
      </w:r>
      <w:r w:rsidR="00384598" w:rsidRPr="00820DC5">
        <w:rPr>
          <w:sz w:val="24"/>
          <w:szCs w:val="24"/>
        </w:rPr>
        <w:t xml:space="preserve"> </w:t>
      </w:r>
    </w:p>
    <w:p w:rsidRDefault="001E79F7" w:rsidP="00B00EC1" w:rsidR="008606C6" w:rsidRPr="00820DC5">
      <w:pPr>
        <w:ind w:firstLine="720" w:left="648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Sudac: </w:t>
      </w:r>
    </w:p>
    <w:p w:rsidRDefault="001C525A" w:rsidP="00B00EC1" w:rsidR="00F90F6E" w:rsidRPr="00820DC5">
      <w:pPr>
        <w:ind w:firstLine="720" w:left="5760"/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Ante Galić</w:t>
      </w:r>
      <w:r w:rsidR="00EE39E8" w:rsidRPr="00820DC5">
        <w:rPr>
          <w:sz w:val="24"/>
          <w:szCs w:val="24"/>
        </w:rPr>
        <w:t xml:space="preserve"> </w:t>
      </w:r>
      <w:r w:rsidR="00162D50">
        <w:rPr>
          <w:sz w:val="24"/>
          <w:szCs w:val="24"/>
        </w:rPr>
        <w:t>v.r.</w:t>
      </w:r>
    </w:p>
    <w:p w:rsidRDefault="001E79F7" w:rsidR="008606C6" w:rsidRPr="00820DC5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Uputa o pravnom lijeku </w:t>
      </w:r>
      <w:r w:rsidR="008606C6" w:rsidRPr="00820DC5">
        <w:rPr>
          <w:sz w:val="24"/>
          <w:szCs w:val="24"/>
        </w:rPr>
        <w:t>:</w:t>
      </w:r>
    </w:p>
    <w:p w:rsidRDefault="008606C6" w:rsidR="00B538F2" w:rsidRPr="00820DC5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>Protiv ovo</w:t>
      </w:r>
      <w:r w:rsidR="00384598" w:rsidRPr="00820DC5">
        <w:rPr>
          <w:sz w:val="24"/>
          <w:szCs w:val="24"/>
        </w:rPr>
        <w:t xml:space="preserve">g rješenja, </w:t>
      </w:r>
      <w:r w:rsidRPr="00820DC5">
        <w:rPr>
          <w:sz w:val="24"/>
          <w:szCs w:val="24"/>
        </w:rPr>
        <w:t>može</w:t>
      </w:r>
      <w:r w:rsidR="00384598" w:rsidRPr="00820DC5">
        <w:rPr>
          <w:sz w:val="24"/>
          <w:szCs w:val="24"/>
        </w:rPr>
        <w:t xml:space="preserve"> se</w:t>
      </w:r>
      <w:r w:rsidR="00B021B7" w:rsidRPr="00820DC5">
        <w:rPr>
          <w:sz w:val="24"/>
          <w:szCs w:val="24"/>
        </w:rPr>
        <w:t xml:space="preserve"> uložiti žalba</w:t>
      </w:r>
      <w:r w:rsidRPr="00820DC5">
        <w:rPr>
          <w:sz w:val="24"/>
          <w:szCs w:val="24"/>
        </w:rPr>
        <w:t xml:space="preserve"> Visokom trgovačkom sudu Republike Hrvatske u roku od 8 dana</w:t>
      </w:r>
      <w:r w:rsidR="00874977">
        <w:rPr>
          <w:sz w:val="24"/>
          <w:szCs w:val="24"/>
        </w:rPr>
        <w:t xml:space="preserve"> od dana dostave rješenja. Žalba se </w:t>
      </w:r>
      <w:r w:rsidRPr="00820DC5">
        <w:rPr>
          <w:sz w:val="24"/>
          <w:szCs w:val="24"/>
        </w:rPr>
        <w:t>ulaže  putem ovog suda u 2 primjerka.</w:t>
      </w:r>
    </w:p>
    <w:p w:rsidRDefault="00B538F2" w:rsidP="00B538F2" w:rsidR="00B538F2" w:rsidRPr="00820DC5">
      <w:pPr>
        <w:rPr>
          <w:sz w:val="24"/>
          <w:szCs w:val="24"/>
        </w:rPr>
      </w:pPr>
    </w:p>
    <w:p w:rsidRDefault="00FF5F3E" w:rsidP="00B538F2" w:rsidR="00FF5F3E" w:rsidRPr="00820DC5">
      <w:pPr>
        <w:rPr>
          <w:sz w:val="24"/>
          <w:szCs w:val="24"/>
        </w:rPr>
      </w:pPr>
    </w:p>
    <w:p w:rsidRDefault="00162D50" w:rsidP="00162D50" w:rsidR="00162D50">
      <w:pPr>
        <w:ind w:firstLine="720" w:left="3600"/>
        <w:jc w:val="both"/>
      </w:pPr>
      <w:r>
        <w:t>Za točnost otpravka, ovlašteni službenik:</w:t>
      </w:r>
    </w:p>
    <w:p w:rsidRDefault="00162D50" w:rsidP="00422EE0" w:rsidR="00162D50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B538F2" w:rsidP="00162D50" w:rsidR="00B538F2" w:rsidRPr="00820DC5">
      <w:pPr>
        <w:ind w:left="720"/>
        <w:rPr>
          <w:sz w:val="24"/>
          <w:szCs w:val="24"/>
        </w:rPr>
      </w:pPr>
    </w:p>
    <w:sectPr w:rsidSect="00F97BFF" w:rsidR="00B538F2" w:rsidRPr="00820DC5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DC1" w:rsidR="00616DC1">
      <w:r>
        <w:separator/>
      </w:r>
    </w:p>
  </w:endnote>
  <w:endnote w:id="0" w:type="continuationSeparator">
    <w:p w:rsidRDefault="00616DC1" w:rsidR="00616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DC1" w:rsidR="00616DC1">
      <w:r>
        <w:separator/>
      </w:r>
    </w:p>
  </w:footnote>
  <w:footnote w:id="0" w:type="continuationSeparator">
    <w:p w:rsidRDefault="00616DC1" w:rsidR="00616D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C1" w:rsidR="001911C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2D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827D4" w:rsidP="00E735CD" w:rsidR="001911C1" w:rsidRPr="009F659F">
    <w:pPr>
      <w:pStyle w:val="Zaglavlje"/>
      <w:jc w:val="right"/>
    </w:pPr>
    <w:r>
      <w:tab/>
    </w:r>
    <w:r>
      <w:tab/>
    </w:r>
    <w:r w:rsidR="00D47C89">
      <w:t>40.St-1155/18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816F62"/>
    <w:multiLevelType w:val="hybridMultilevel"/>
    <w:tmpl w:val="75604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2F43"/>
    <w:rsid w:val="00004AF6"/>
    <w:rsid w:val="00004C97"/>
    <w:rsid w:val="00007159"/>
    <w:rsid w:val="00022901"/>
    <w:rsid w:val="0004538D"/>
    <w:rsid w:val="000455BD"/>
    <w:rsid w:val="0008399E"/>
    <w:rsid w:val="00092AC2"/>
    <w:rsid w:val="000A2869"/>
    <w:rsid w:val="000B53BE"/>
    <w:rsid w:val="000B65A1"/>
    <w:rsid w:val="000C51F3"/>
    <w:rsid w:val="000D7320"/>
    <w:rsid w:val="000E0E7C"/>
    <w:rsid w:val="00100977"/>
    <w:rsid w:val="001076E6"/>
    <w:rsid w:val="00134836"/>
    <w:rsid w:val="00136C5F"/>
    <w:rsid w:val="00162D50"/>
    <w:rsid w:val="00180B36"/>
    <w:rsid w:val="001827D4"/>
    <w:rsid w:val="001866F2"/>
    <w:rsid w:val="001911C1"/>
    <w:rsid w:val="001975DB"/>
    <w:rsid w:val="001B311D"/>
    <w:rsid w:val="001C525A"/>
    <w:rsid w:val="001C7712"/>
    <w:rsid w:val="001E79F7"/>
    <w:rsid w:val="002017C8"/>
    <w:rsid w:val="00232D2B"/>
    <w:rsid w:val="00240CD2"/>
    <w:rsid w:val="00283BDF"/>
    <w:rsid w:val="00286889"/>
    <w:rsid w:val="00290D8C"/>
    <w:rsid w:val="0029205D"/>
    <w:rsid w:val="002F1C8B"/>
    <w:rsid w:val="002F31A8"/>
    <w:rsid w:val="003039BD"/>
    <w:rsid w:val="00311B2B"/>
    <w:rsid w:val="00341CEB"/>
    <w:rsid w:val="003445C9"/>
    <w:rsid w:val="003505D6"/>
    <w:rsid w:val="0035239C"/>
    <w:rsid w:val="00384598"/>
    <w:rsid w:val="003869A5"/>
    <w:rsid w:val="003A1564"/>
    <w:rsid w:val="003A66A0"/>
    <w:rsid w:val="003B049B"/>
    <w:rsid w:val="0041182C"/>
    <w:rsid w:val="0042632C"/>
    <w:rsid w:val="00451560"/>
    <w:rsid w:val="0045647A"/>
    <w:rsid w:val="00475217"/>
    <w:rsid w:val="00490908"/>
    <w:rsid w:val="004B4E11"/>
    <w:rsid w:val="004B6467"/>
    <w:rsid w:val="004C05EF"/>
    <w:rsid w:val="004C20A2"/>
    <w:rsid w:val="004C7C82"/>
    <w:rsid w:val="00512016"/>
    <w:rsid w:val="00514944"/>
    <w:rsid w:val="0051555E"/>
    <w:rsid w:val="00546509"/>
    <w:rsid w:val="0055061B"/>
    <w:rsid w:val="00554ED8"/>
    <w:rsid w:val="005566DA"/>
    <w:rsid w:val="00576D4C"/>
    <w:rsid w:val="005804B7"/>
    <w:rsid w:val="00584DA1"/>
    <w:rsid w:val="00587027"/>
    <w:rsid w:val="005A537A"/>
    <w:rsid w:val="005C216D"/>
    <w:rsid w:val="005F01E8"/>
    <w:rsid w:val="005F250B"/>
    <w:rsid w:val="005F3F12"/>
    <w:rsid w:val="006068E8"/>
    <w:rsid w:val="00616DC1"/>
    <w:rsid w:val="00632EFD"/>
    <w:rsid w:val="00634DEA"/>
    <w:rsid w:val="00656723"/>
    <w:rsid w:val="006749E2"/>
    <w:rsid w:val="00684C84"/>
    <w:rsid w:val="00685B4D"/>
    <w:rsid w:val="006A130A"/>
    <w:rsid w:val="006C3134"/>
    <w:rsid w:val="006D105E"/>
    <w:rsid w:val="007040B0"/>
    <w:rsid w:val="00706451"/>
    <w:rsid w:val="00726377"/>
    <w:rsid w:val="00726464"/>
    <w:rsid w:val="0073650D"/>
    <w:rsid w:val="00744B8C"/>
    <w:rsid w:val="00746EC4"/>
    <w:rsid w:val="007553B1"/>
    <w:rsid w:val="0075774A"/>
    <w:rsid w:val="00765498"/>
    <w:rsid w:val="007E2003"/>
    <w:rsid w:val="0081001C"/>
    <w:rsid w:val="00813C32"/>
    <w:rsid w:val="00820DC5"/>
    <w:rsid w:val="00833A3A"/>
    <w:rsid w:val="00835C77"/>
    <w:rsid w:val="00851246"/>
    <w:rsid w:val="00854CE0"/>
    <w:rsid w:val="008606C6"/>
    <w:rsid w:val="00874977"/>
    <w:rsid w:val="0089658E"/>
    <w:rsid w:val="00897B3A"/>
    <w:rsid w:val="008B5FF6"/>
    <w:rsid w:val="008B75D1"/>
    <w:rsid w:val="008C4991"/>
    <w:rsid w:val="008E1B89"/>
    <w:rsid w:val="008F01F1"/>
    <w:rsid w:val="009014CD"/>
    <w:rsid w:val="00906998"/>
    <w:rsid w:val="0092683C"/>
    <w:rsid w:val="00926D0C"/>
    <w:rsid w:val="009437E8"/>
    <w:rsid w:val="00954F26"/>
    <w:rsid w:val="00961641"/>
    <w:rsid w:val="0096645C"/>
    <w:rsid w:val="009977F1"/>
    <w:rsid w:val="009C095F"/>
    <w:rsid w:val="009D4181"/>
    <w:rsid w:val="009F659F"/>
    <w:rsid w:val="00A107C5"/>
    <w:rsid w:val="00A144FD"/>
    <w:rsid w:val="00A2153C"/>
    <w:rsid w:val="00A250E1"/>
    <w:rsid w:val="00A3228F"/>
    <w:rsid w:val="00A52B95"/>
    <w:rsid w:val="00A60A3A"/>
    <w:rsid w:val="00A901F0"/>
    <w:rsid w:val="00A90A8F"/>
    <w:rsid w:val="00AE0A33"/>
    <w:rsid w:val="00AE33DC"/>
    <w:rsid w:val="00AE4F87"/>
    <w:rsid w:val="00B00EC1"/>
    <w:rsid w:val="00B021B7"/>
    <w:rsid w:val="00B06765"/>
    <w:rsid w:val="00B14F0B"/>
    <w:rsid w:val="00B30D48"/>
    <w:rsid w:val="00B51375"/>
    <w:rsid w:val="00B538F2"/>
    <w:rsid w:val="00B60256"/>
    <w:rsid w:val="00B63BDF"/>
    <w:rsid w:val="00B71C5F"/>
    <w:rsid w:val="00B75093"/>
    <w:rsid w:val="00B84454"/>
    <w:rsid w:val="00BB43B9"/>
    <w:rsid w:val="00BE0FC3"/>
    <w:rsid w:val="00BE76F8"/>
    <w:rsid w:val="00C002ED"/>
    <w:rsid w:val="00C20EFA"/>
    <w:rsid w:val="00C25113"/>
    <w:rsid w:val="00C26653"/>
    <w:rsid w:val="00C40243"/>
    <w:rsid w:val="00C4621C"/>
    <w:rsid w:val="00C51A14"/>
    <w:rsid w:val="00C820B9"/>
    <w:rsid w:val="00C86707"/>
    <w:rsid w:val="00C86B79"/>
    <w:rsid w:val="00C94111"/>
    <w:rsid w:val="00CB592B"/>
    <w:rsid w:val="00CC65CC"/>
    <w:rsid w:val="00CD05AD"/>
    <w:rsid w:val="00CE436F"/>
    <w:rsid w:val="00CF3DA7"/>
    <w:rsid w:val="00CF67C9"/>
    <w:rsid w:val="00D13614"/>
    <w:rsid w:val="00D441F4"/>
    <w:rsid w:val="00D444C8"/>
    <w:rsid w:val="00D47C89"/>
    <w:rsid w:val="00D62E33"/>
    <w:rsid w:val="00D6477F"/>
    <w:rsid w:val="00D73031"/>
    <w:rsid w:val="00D82B0A"/>
    <w:rsid w:val="00D92338"/>
    <w:rsid w:val="00DA5367"/>
    <w:rsid w:val="00DA628A"/>
    <w:rsid w:val="00DB4A0A"/>
    <w:rsid w:val="00DD0E1A"/>
    <w:rsid w:val="00DD4EB8"/>
    <w:rsid w:val="00DE3512"/>
    <w:rsid w:val="00E03887"/>
    <w:rsid w:val="00E0529A"/>
    <w:rsid w:val="00E13121"/>
    <w:rsid w:val="00E22995"/>
    <w:rsid w:val="00E26BFD"/>
    <w:rsid w:val="00E31785"/>
    <w:rsid w:val="00E32E1C"/>
    <w:rsid w:val="00E465D4"/>
    <w:rsid w:val="00E47073"/>
    <w:rsid w:val="00E550C9"/>
    <w:rsid w:val="00E61C49"/>
    <w:rsid w:val="00E735CD"/>
    <w:rsid w:val="00E82FB5"/>
    <w:rsid w:val="00E8727D"/>
    <w:rsid w:val="00EA448C"/>
    <w:rsid w:val="00EA6497"/>
    <w:rsid w:val="00EB46FC"/>
    <w:rsid w:val="00ED2BC7"/>
    <w:rsid w:val="00EE39E8"/>
    <w:rsid w:val="00F16136"/>
    <w:rsid w:val="00F173C9"/>
    <w:rsid w:val="00F310BD"/>
    <w:rsid w:val="00F45FEB"/>
    <w:rsid w:val="00F5424A"/>
    <w:rsid w:val="00F628D8"/>
    <w:rsid w:val="00F70D0A"/>
    <w:rsid w:val="00F83CED"/>
    <w:rsid w:val="00F90C0B"/>
    <w:rsid w:val="00F90F6E"/>
    <w:rsid w:val="00F97BFF"/>
    <w:rsid w:val="00FE5AFE"/>
    <w:rsid w:val="00FF5F3E"/>
    <w:rsid w:val="00FF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2D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D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D5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D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D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2D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D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D5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D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D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64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St-1155/2018</izvorni_sadrzaj>
    <derivirana_varijabla naziv="DomainObject.Predmet.OznakaBroj_1">St-1155/2018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EUROANODIZACIJA d.o.o.</izvorni_sadrzaj>
    <derivirana_varijabla naziv="DomainObject.Predmet.ProtustrankaFormated_1">  EUROANODIZACIJA d.o.o.</derivirana_varijabla>
  </DomainObject.Predmet.ProtustrankaFormated>
  <DomainObject.Predmet.ProtustrankaFormatedOIB>
    <izvorni_sadrzaj>  EUROANODIZACIJA d.o.o., OIB 58180094655</izvorni_sadrzaj>
    <derivirana_varijabla naziv="DomainObject.Predmet.ProtustrankaFormatedOIB_1">  EUROANODIZACIJA d.o.o., OIB 58180094655</derivirana_varijabla>
  </DomainObject.Predmet.ProtustrankaFormatedOIB>
  <DomainObject.Predmet.ProtustrankaFormatedWithAdress>
    <izvorni_sadrzaj> EUROANODIZACIJA d.o.o., Zagrebačka 1, 10431 Novaki</izvorni_sadrzaj>
    <derivirana_varijabla naziv="DomainObject.Predmet.ProtustrankaFormatedWithAdress_1"> EUROANODIZACIJA d.o.o., Zagrebačka 1, 10431 Novaki</derivirana_varijabla>
  </DomainObject.Predmet.ProtustrankaFormatedWithAdress>
  <DomainObject.Predmet.ProtustrankaFormatedWithAdressOIB>
    <izvorni_sadrzaj> EUROANODIZACIJA d.o.o., OIB 58180094655, Zagrebačka 1, 10431 Novaki</izvorni_sadrzaj>
    <derivirana_varijabla naziv="DomainObject.Predmet.ProtustrankaFormatedWithAdressOIB_1"> EUROANODIZACIJA d.o.o., OIB 58180094655, Zagrebačka 1, 10431 Novaki</derivirana_varijabla>
  </DomainObject.Predmet.ProtustrankaFormatedWithAdressOIB>
  <DomainObject.Predmet.ProtustrankaWithAdress>
    <izvorni_sadrzaj>EUROANODIZACIJA d.o.o. Zagrebačka 1, 10431 Novaki</izvorni_sadrzaj>
    <derivirana_varijabla naziv="DomainObject.Predmet.ProtustrankaWithAdress_1">EUROANODIZACIJA d.o.o. Zagrebačka 1, 10431 Novaki</derivirana_varijabla>
  </DomainObject.Predmet.ProtustrankaWithAdress>
  <DomainObject.Predmet.ProtustrankaWithAdressOIB>
    <izvorni_sadrzaj>EUROANODIZACIJA d.o.o., OIB 58180094655, Zagrebačka 1, 10431 Novaki</izvorni_sadrzaj>
    <derivirana_varijabla naziv="DomainObject.Predmet.ProtustrankaWithAdressOIB_1">EUROANODIZACIJA d.o.o., OIB 58180094655, Zagrebačka 1, 10431 Novaki</derivirana_varijabla>
  </DomainObject.Predmet.ProtustrankaWithAdressOIB>
  <DomainObject.Predmet.ProtustrankaNazivFormated>
    <izvorni_sadrzaj>EUROANODIZACIJA d.o.o.</izvorni_sadrzaj>
    <derivirana_varijabla naziv="DomainObject.Predmet.ProtustrankaNazivFormated_1">EUROANODIZACIJA d.o.o.</derivirana_varijabla>
  </DomainObject.Predmet.ProtustrankaNazivFormated>
  <DomainObject.Predmet.ProtustrankaNazivFormatedOIB>
    <izvorni_sadrzaj>EUROANODIZACIJA d.o.o., OIB 58180094655</izvorni_sadrzaj>
    <derivirana_varijabla naziv="DomainObject.Predmet.ProtustrankaNazivFormatedOIB_1">EUROANODIZACIJA d.o.o., OIB 58180094655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EUROANODIZACIJA d.o.o.</izvorni_sadrzaj>
    <derivirana_varijabla naziv="DomainObject.Predmet.StrankaFormated_1">  EUROANODIZACIJA d.o.o.</derivirana_varijabla>
  </DomainObject.Predmet.StrankaFormated>
  <DomainObject.Predmet.StrankaFormatedOIB>
    <izvorni_sadrzaj>  EUROANODIZACIJA d.o.o., OIB 58180094655</izvorni_sadrzaj>
    <derivirana_varijabla naziv="DomainObject.Predmet.StrankaFormatedOIB_1">  EUROANODIZACIJA d.o.o., OIB 58180094655</derivirana_varijabla>
  </DomainObject.Predmet.StrankaFormatedOIB>
  <DomainObject.Predmet.StrankaFormatedWithAdress>
    <izvorni_sadrzaj> EUROANODIZACIJA d.o.o., Zagrebačka 1, 10431 Novaki</izvorni_sadrzaj>
    <derivirana_varijabla naziv="DomainObject.Predmet.StrankaFormatedWithAdress_1"> EUROANODIZACIJA d.o.o., Zagrebačka 1, 10431 Novaki</derivirana_varijabla>
  </DomainObject.Predmet.StrankaFormatedWithAdress>
  <DomainObject.Predmet.StrankaFormatedWithAdressOIB>
    <izvorni_sadrzaj> EUROANODIZACIJA d.o.o., OIB 58180094655, Zagrebačka 1, 10431 Novaki</izvorni_sadrzaj>
    <derivirana_varijabla naziv="DomainObject.Predmet.StrankaFormatedWithAdressOIB_1"> EUROANODIZACIJA d.o.o., OIB 58180094655, Zagrebačka 1, 10431 Novaki</derivirana_varijabla>
  </DomainObject.Predmet.StrankaFormatedWithAdressOIB>
  <DomainObject.Predmet.StrankaWithAdress>
    <izvorni_sadrzaj>EUROANODIZACIJA d.o.o. Zagrebačka 1,10431 Novaki</izvorni_sadrzaj>
    <derivirana_varijabla naziv="DomainObject.Predmet.StrankaWithAdress_1">EUROANODIZACIJA d.o.o. Zagrebačka 1,10431 Novaki</derivirana_varijabla>
  </DomainObject.Predmet.StrankaWithAdress>
  <DomainObject.Predmet.StrankaWithAdressOIB>
    <izvorni_sadrzaj>EUROANODIZACIJA d.o.o., OIB 58180094655, Zagrebačka 1,10431 Novaki</izvorni_sadrzaj>
    <derivirana_varijabla naziv="DomainObject.Predmet.StrankaWithAdressOIB_1">EUROANODIZACIJA d.o.o., OIB 58180094655, Zagrebačka 1,10431 Novaki</derivirana_varijabla>
  </DomainObject.Predmet.StrankaWithAdressOIB>
  <DomainObject.Predmet.StrankaNazivFormated>
    <izvorni_sadrzaj>EUROANODIZACIJA d.o.o.</izvorni_sadrzaj>
    <derivirana_varijabla naziv="DomainObject.Predmet.StrankaNazivFormated_1">EUROANODIZACIJA d.o.o.</derivirana_varijabla>
  </DomainObject.Predmet.StrankaNazivFormated>
  <DomainObject.Predmet.StrankaNazivFormatedOIB>
    <izvorni_sadrzaj>EUROANODIZACIJA d.o.o., OIB 58180094655</izvorni_sadrzaj>
    <derivirana_varijabla naziv="DomainObject.Predmet.StrankaNazivFormatedOIB_1">EUROANODIZACIJA d.o.o., OIB 58180094655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EUROANODIZACIJA d.o.o.</item>
    </izvorni_sadrzaj>
    <derivirana_varijabla naziv="DomainObject.Predmet.StrankaListFormated_1">
      <item>EUROANODIZACIJA d.o.o.</item>
    </derivirana_varijabla>
  </DomainObject.Predmet.StrankaListFormated>
  <DomainObject.Predmet.StrankaListFormatedOIB>
    <izvorni_sadrzaj>
      <item>EUROANODIZACIJA d.o.o., OIB 58180094655</item>
    </izvorni_sadrzaj>
    <derivirana_varijabla naziv="DomainObject.Predmet.StrankaListFormatedOIB_1">
      <item>EUROANODIZACIJA d.o.o., OIB 58180094655</item>
    </derivirana_varijabla>
  </DomainObject.Predmet.StrankaListFormatedOIB>
  <DomainObject.Predmet.StrankaListFormatedWithAdress>
    <izvorni_sadrzaj>
      <item>EUROANODIZACIJA d.o.o., Zagrebačka 1, 10431 Novaki</item>
    </izvorni_sadrzaj>
    <derivirana_varijabla naziv="DomainObject.Predmet.StrankaListFormatedWithAdress_1">
      <item>EUROANODIZACIJA d.o.o., Zagrebačka 1, 10431 Novaki</item>
    </derivirana_varijabla>
  </DomainObject.Predmet.StrankaListFormatedWithAdress>
  <DomainObject.Predmet.StrankaListFormatedWithAdressOIB>
    <izvorni_sadrzaj>
      <item>EUROANODIZACIJA d.o.o., OIB 58180094655, Zagrebačka 1, 10431 Novaki</item>
    </izvorni_sadrzaj>
    <derivirana_varijabla naziv="DomainObject.Predmet.StrankaListFormatedWithAdressOIB_1">
      <item>EUROANODIZACIJA d.o.o., OIB 58180094655, Zagrebačka 1, 10431 Novaki</item>
    </derivirana_varijabla>
  </DomainObject.Predmet.StrankaListFormatedWithAdressOIB>
  <DomainObject.Predmet.StrankaListNazivFormated>
    <izvorni_sadrzaj>
      <item>EUROANODIZACIJA d.o.o.</item>
    </izvorni_sadrzaj>
    <derivirana_varijabla naziv="DomainObject.Predmet.StrankaListNazivFormated_1">
      <item>EUROANODIZACIJA d.o.o.</item>
    </derivirana_varijabla>
  </DomainObject.Predmet.StrankaListNazivFormated>
  <DomainObject.Predmet.StrankaListNazivFormatedOIB>
    <izvorni_sadrzaj>
      <item>EUROANODIZACIJA d.o.o., OIB 58180094655</item>
    </izvorni_sadrzaj>
    <derivirana_varijabla naziv="DomainObject.Predmet.StrankaListNazivFormatedOIB_1">
      <item>EUROANODIZACIJA d.o.o., OIB 58180094655</item>
    </derivirana_varijabla>
  </DomainObject.Predmet.StrankaListNazivFormatedOIB>
  <DomainObject.Predmet.ProtuStrankaListFormated>
    <izvorni_sadrzaj>
      <item>EUROANODIZACIJA d.o.o.</item>
    </izvorni_sadrzaj>
    <derivirana_varijabla naziv="DomainObject.Predmet.ProtuStrankaListFormated_1">
      <item>EUROANODIZACIJA d.o.o.</item>
    </derivirana_varijabla>
  </DomainObject.Predmet.ProtuStrankaListFormated>
  <DomainObject.Predmet.ProtuStrankaListFormatedOIB>
    <izvorni_sadrzaj>
      <item>EUROANODIZACIJA d.o.o., OIB 58180094655</item>
    </izvorni_sadrzaj>
    <derivirana_varijabla naziv="DomainObject.Predmet.ProtuStrankaListFormatedOIB_1">
      <item>EUROANODIZACIJA d.o.o., OIB 58180094655</item>
    </derivirana_varijabla>
  </DomainObject.Predmet.ProtuStrankaListFormatedOIB>
  <DomainObject.Predmet.ProtuStrankaListFormatedWithAdress>
    <izvorni_sadrzaj>
      <item>EUROANODIZACIJA d.o.o., Zagrebačka 1, 10431 Novaki</item>
    </izvorni_sadrzaj>
    <derivirana_varijabla naziv="DomainObject.Predmet.ProtuStrankaListFormatedWithAdress_1">
      <item>EUROANODIZACIJA d.o.o., Zagrebačka 1, 10431 Novaki</item>
    </derivirana_varijabla>
  </DomainObject.Predmet.ProtuStrankaListFormatedWithAdress>
  <DomainObject.Predmet.ProtuStrankaListFormatedWithAdressOIB>
    <izvorni_sadrzaj>
      <item>EUROANODIZACIJA d.o.o., OIB 58180094655, Zagrebačka 1, 10431 Novaki</item>
    </izvorni_sadrzaj>
    <derivirana_varijabla naziv="DomainObject.Predmet.ProtuStrankaListFormatedWithAdressOIB_1">
      <item>EUROANODIZACIJA d.o.o., OIB 58180094655, Zagrebačka 1, 10431 Novaki</item>
    </derivirana_varijabla>
  </DomainObject.Predmet.ProtuStrankaListFormatedWithAdressOIB>
  <DomainObject.Predmet.ProtuStrankaListNazivFormated>
    <izvorni_sadrzaj>
      <item>EUROANODIZACIJA d.o.o.</item>
    </izvorni_sadrzaj>
    <derivirana_varijabla naziv="DomainObject.Predmet.ProtuStrankaListNazivFormated_1">
      <item>EUROANODIZACIJA d.o.o.</item>
    </derivirana_varijabla>
  </DomainObject.Predmet.ProtuStrankaListNazivFormated>
  <DomainObject.Predmet.ProtuStrankaListNazivFormatedOIB>
    <izvorni_sadrzaj>
      <item>EUROANODIZACIJA d.o.o., OIB 58180094655</item>
    </izvorni_sadrzaj>
    <derivirana_varijabla naziv="DomainObject.Predmet.ProtuStrankaListNazivFormatedOIB_1">
      <item>EUROANODIZACIJA d.o.o., OIB 58180094655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EUROANODIZACIJA d.o.o.</izvorni_sadrzaj>
    <derivirana_varijabla naziv="DomainObject.Predmet.StrankaIDrugi_1">EUROANODIZACIJA d.o.o.</derivirana_varijabla>
  </DomainObject.Predmet.StrankaIDrugi>
  <DomainObject.Predmet.ProtustrankaIDrugi>
    <izvorni_sadrzaj>EUROANODIZACIJA d.o.o.</izvorni_sadrzaj>
    <derivirana_varijabla naziv="DomainObject.Predmet.ProtustrankaIDrugi_1">EUROANODIZACIJA d.o.o.</derivirana_varijabla>
  </DomainObject.Predmet.ProtustrankaIDrugi>
  <DomainObject.Predmet.StrankaIDrugiAdressOIB>
    <izvorni_sadrzaj>EUROANODIZACIJA d.o.o., OIB 58180094655, Zagrebačka 1, 10431 Novaki</izvorni_sadrzaj>
    <derivirana_varijabla naziv="DomainObject.Predmet.StrankaIDrugiAdressOIB_1">EUROANODIZACIJA d.o.o., OIB 58180094655, Zagrebačka 1, 10431 Novaki</derivirana_varijabla>
  </DomainObject.Predmet.StrankaIDrugiAdressOIB>
  <DomainObject.Predmet.ProtustrankaIDrugiAdressOIB>
    <izvorni_sadrzaj>EUROANODIZACIJA d.o.o., OIB 58180094655, Zagrebačka 1, 10431 Novaki</izvorni_sadrzaj>
    <derivirana_varijabla naziv="DomainObject.Predmet.ProtustrankaIDrugiAdressOIB_1">EUROANODIZACIJA d.o.o., OIB 58180094655, Zagrebačka 1,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EUROANODIZACIJA d.o.o.</item>
      <item>EUROANODIZACIJA d.o.o.</item>
    </izvorni_sadrzaj>
    <derivirana_varijabla naziv="DomainObject.Predmet.SudioniciListNaziv_1">
      <item>EUROANODIZACIJA d.o.o.</item>
      <item>EUROANODIZACIJA d.o.o.</item>
    </derivirana_varijabla>
  </DomainObject.Predmet.SudioniciListNaziv>
  <DomainObject.Predmet.SudioniciListAdressOIB>
    <izvorni_sadrzaj>
      <item>EUROANODIZACIJA d.o.o., OIB 58180094655, Zagrebačka 1,10431 Novaki</item>
      <item>EUROANODIZACIJA d.o.o., OIB 58180094655, Zagrebačka 1,10431 Novaki</item>
    </izvorni_sadrzaj>
    <derivirana_varijabla naziv="DomainObject.Predmet.SudioniciListAdressOIB_1">
      <item>EUROANODIZACIJA d.o.o., OIB 58180094655, Zagrebačka 1,10431 Novaki</item>
      <item>EUROANODIZACIJA d.o.o., OIB 58180094655, Zagrebačka 1,10431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58180094655</item>
      <item>, OIB 58180094655</item>
    </izvorni_sadrzaj>
    <derivirana_varijabla naziv="DomainObject.Predmet.SudioniciListNazivOIB_1">
      <item>, OIB 58180094655</item>
      <item>, OIB 58180094655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431</properties:Words>
  <properties:Characters>2384</properties:Characters>
  <properties:Lines>62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2018-08-27T11:08:00Z</dcterms:created>
  <dc:creator>Ante</dc:creator>
  <cp:lastModifiedBy>Valentina Delač</cp:lastModifiedBy>
  <cp:lastPrinted>2018-08-27T11:00:00Z</cp:lastPrinted>
  <dcterms:modified xmlns:xsi="http://www.w3.org/2001/XMLSchema-instance" xsi:type="dcterms:W3CDTF">2018-08-27T11:58:00Z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(Euroanodizacija ODBAČAJ prijave radnic Prpić.docx)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