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74bf" w14:paraId="02c74bf" w:rsidRDefault="00AB15B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B15BA" w:rsidP="00AB15BA" w:rsidR="00AE649C">
      <w:pPr>
        <w:pStyle w:val="Bezproreda"/>
      </w:pPr>
      <w:r>
        <w:t xml:space="preserve">    Republika Hrvatska</w:t>
      </w:r>
    </w:p>
    <w:p w:rsidRDefault="00AB15BA" w:rsidP="00AB15BA" w:rsidR="00AB15BA">
      <w:pPr>
        <w:pStyle w:val="Bezproreda"/>
      </w:pPr>
      <w:r>
        <w:t>Trgovački sud u Bjelovaru</w:t>
      </w:r>
    </w:p>
    <w:p w:rsidRDefault="00AB15BA" w:rsidP="00AB15BA" w:rsidR="00AB15BA">
      <w:pPr>
        <w:pStyle w:val="Bezproreda"/>
      </w:pPr>
      <w:r>
        <w:t>Bjelovar, Dr. I. Lebovića 42.</w:t>
      </w:r>
    </w:p>
    <w:p w:rsidRDefault="00AB15BA" w:rsidP="00AB15BA" w:rsidR="00AB15BA">
      <w:pPr>
        <w:pStyle w:val="Bezproreda"/>
      </w:pPr>
    </w:p>
    <w:p w:rsidRDefault="00AB15BA" w:rsidP="00AB15BA" w:rsidR="00AB15BA">
      <w:pPr>
        <w:pStyle w:val="Bezproreda"/>
        <w:spacing w:after="0"/>
        <w:ind w:firstLine="348" w:left="5316"/>
      </w:pPr>
      <w:r>
        <w:t>Poslovni broj: 1 St-9/2009-626</w:t>
      </w:r>
    </w:p>
    <w:p w:rsidRDefault="00AB15BA" w:rsidP="00AB15BA" w:rsidR="00AB15BA">
      <w:pPr>
        <w:pStyle w:val="Bezproreda"/>
      </w:pPr>
    </w:p>
    <w:p w:rsidRDefault="00AB15BA" w:rsidP="00AB15BA" w:rsidR="00AB15BA">
      <w:pPr>
        <w:pStyle w:val="Bezproreda"/>
      </w:pPr>
    </w:p>
    <w:p w:rsidRDefault="00AB15BA" w:rsidP="00AB15BA" w:rsidR="00AB15BA">
      <w:pPr>
        <w:pStyle w:val="Bezproreda"/>
        <w:jc w:val="center"/>
        <w:rPr>
          <w:bCs/>
        </w:rPr>
      </w:pPr>
      <w:r>
        <w:rPr>
          <w:bCs/>
        </w:rPr>
        <w:t>U     I M E     R E P U B L I K E     H R V A T S K E</w:t>
      </w:r>
    </w:p>
    <w:p w:rsidRDefault="00AB15BA" w:rsidP="00AB15BA" w:rsidR="00AB15BA">
      <w:pPr>
        <w:pStyle w:val="Bezproreda"/>
        <w:rPr>
          <w:bCs/>
        </w:rPr>
      </w:pPr>
    </w:p>
    <w:p w:rsidRDefault="00AB15BA" w:rsidP="00AB15BA" w:rsidR="00AB15BA">
      <w:pPr>
        <w:pStyle w:val="Bezproreda"/>
        <w:jc w:val="center"/>
        <w:rPr>
          <w:bCs/>
        </w:rPr>
      </w:pPr>
      <w:r>
        <w:rPr>
          <w:bCs/>
        </w:rPr>
        <w:t>R J E Š E N J E</w:t>
      </w:r>
    </w:p>
    <w:p w:rsidRDefault="00AB15BA" w:rsidP="00AB15BA" w:rsidR="00AB15BA">
      <w:pPr>
        <w:pStyle w:val="Bezproreda"/>
      </w:pPr>
    </w:p>
    <w:p w:rsidRDefault="00AB15BA" w:rsidP="00AB15BA" w:rsidR="00AB15BA">
      <w:pPr>
        <w:pStyle w:val="Bezproreda"/>
      </w:pPr>
    </w:p>
    <w:p w:rsidRDefault="00AB15BA" w:rsidP="00AB15BA" w:rsidR="00AB15BA">
      <w:pPr>
        <w:pStyle w:val="Bezproreda"/>
        <w:ind w:firstLine="708"/>
      </w:pPr>
      <w:r>
        <w:t xml:space="preserve">Trgovački sud u Bjelovaru, po sucu Branki Pleskalt, u stečajnom postupku nad stečajnim dužnikom PODRAVSKO GOSPODARSTVO  d.o.o. u stečaju, Koprivnica, Đelekovečka cesta 25, OIB: 03456135965,   4.  travnja 2018. </w:t>
      </w:r>
    </w:p>
    <w:p w:rsidRDefault="00AB15BA" w:rsidP="00AB15BA" w:rsidR="00AB15BA">
      <w:pPr>
        <w:pStyle w:val="Bezproreda"/>
      </w:pPr>
    </w:p>
    <w:p w:rsidRDefault="00AB15BA" w:rsidP="00AB15BA" w:rsidR="00AB15BA">
      <w:pPr>
        <w:pStyle w:val="Bezproreda"/>
      </w:pPr>
    </w:p>
    <w:p w:rsidRDefault="00AB15BA" w:rsidP="00AB15BA" w:rsidR="00AB15BA">
      <w:pPr>
        <w:pStyle w:val="Bezproreda"/>
        <w:jc w:val="center"/>
        <w:rPr>
          <w:bCs/>
        </w:rPr>
      </w:pPr>
      <w:r>
        <w:rPr>
          <w:bCs/>
        </w:rPr>
        <w:t>r i j e š i o    j e</w:t>
      </w:r>
    </w:p>
    <w:p w:rsidRDefault="00AB15BA" w:rsidP="00AB15BA" w:rsidR="00AB15BA">
      <w:pPr>
        <w:pStyle w:val="Bezproreda"/>
        <w:jc w:val="center"/>
      </w:pPr>
    </w:p>
    <w:p w:rsidRDefault="00AB15BA" w:rsidP="00AB15BA" w:rsidR="00AB15BA">
      <w:pPr>
        <w:pStyle w:val="Bezproreda"/>
        <w:jc w:val="center"/>
      </w:pPr>
    </w:p>
    <w:p w:rsidRDefault="00AB15BA" w:rsidP="00AB15BA" w:rsidR="00AB15BA">
      <w:pPr>
        <w:pStyle w:val="Bezproreda"/>
        <w:spacing w:after="0"/>
        <w:ind w:firstLine="708"/>
      </w:pPr>
      <w:r>
        <w:t>1.Nekretnine upisane u zk. ul. br. 11249 k.o. Koprivnica, i to čkbr. 895/1 kuća i dvorište u Kolodvorskoj ulici sa 214 m</w:t>
      </w:r>
      <w:r>
        <w:rPr>
          <w:vertAlign w:val="superscript"/>
        </w:rPr>
        <w:t>2</w:t>
      </w:r>
      <w:r>
        <w:t xml:space="preserve"> i dvor u Kolodvorskoj ulici sa 264 m</w:t>
      </w:r>
      <w:r>
        <w:rPr>
          <w:vertAlign w:val="superscript"/>
        </w:rPr>
        <w:t>2</w:t>
      </w:r>
      <w:r>
        <w:t xml:space="preserve"> ukupno 478 m</w:t>
      </w:r>
      <w:r>
        <w:rPr>
          <w:vertAlign w:val="superscript"/>
        </w:rPr>
        <w:t>2</w:t>
      </w:r>
      <w:r>
        <w:t>, čkbr. 895/3 parkiralište u Kolodvorskoj ulici sa 538 m</w:t>
      </w:r>
      <w:r>
        <w:rPr>
          <w:vertAlign w:val="superscript"/>
        </w:rPr>
        <w:t>2</w:t>
      </w:r>
      <w:r>
        <w:t>,  prodavati će se u stečajnom postupku koji se vodi nad stečajnim dužnikom PODRAVSKO GOSPODARSTVO  d.o.o. u stečaju, Koprivnica, Đelekovečka cesta 25, OIB: 03456135965 po procijenjenoj vrijednosti u iznosu od 3.989.740,55 kuna, uz odgovarajuću primjenu pravila ovršnog postupka o ovrsi na nekretnini, a pravila o obustavi ovršnog postupka ne primjenjuju se.</w:t>
      </w:r>
    </w:p>
    <w:p w:rsidRDefault="00AB15BA" w:rsidP="00AB15BA" w:rsidR="00AB15BA">
      <w:pPr>
        <w:pStyle w:val="Bezproreda"/>
      </w:pPr>
    </w:p>
    <w:p w:rsidRDefault="00AB15BA" w:rsidP="00AB15BA" w:rsidR="00AB15BA">
      <w:pPr>
        <w:pStyle w:val="Bezproreda"/>
        <w:ind w:firstLine="708"/>
      </w:pPr>
      <w:r>
        <w:rPr>
          <w:bCs/>
        </w:rPr>
        <w:t>2.</w:t>
      </w:r>
      <w:r>
        <w:t xml:space="preserve"> U zemljišnim knjigama koje vodi zemljišno-knjižni odjel Općinskog suda u Koprivnici, Zemljišnoknjižni odjel,  zapisati će se zabilježba rješenja o prodaji nekretnina opisanih u točki 1.  izreke ovog rješenja.</w:t>
      </w:r>
    </w:p>
    <w:p w:rsidRDefault="00AB15BA" w:rsidP="00AB15BA" w:rsidR="00AB15BA">
      <w:pPr>
        <w:pStyle w:val="Bezproreda"/>
      </w:pPr>
    </w:p>
    <w:p w:rsidRDefault="00AB15BA" w:rsidP="00AB15BA" w:rsidR="00AB15BA">
      <w:pPr>
        <w:pStyle w:val="Bezproreda"/>
        <w:jc w:val="center"/>
        <w:rPr>
          <w:bCs/>
        </w:rPr>
      </w:pPr>
      <w:r>
        <w:rPr>
          <w:bCs/>
        </w:rPr>
        <w:t>Obrazloženje</w:t>
      </w:r>
    </w:p>
    <w:p w:rsidRDefault="00AB15BA" w:rsidP="00AB15BA" w:rsidR="00AB15BA">
      <w:pPr>
        <w:pStyle w:val="Bezproreda"/>
        <w:jc w:val="center"/>
      </w:pPr>
    </w:p>
    <w:p w:rsidRDefault="00AB15BA" w:rsidP="00AB15BA" w:rsidR="00AB15BA">
      <w:pPr>
        <w:pStyle w:val="Bezproreda"/>
      </w:pPr>
      <w:r>
        <w:t xml:space="preserve">          U stečajnom postupku nad dužnikom PODRAVSKO GOSPODARSTVO  d.o.o. u stečaju, Koprivnica, Đelekovečka cesta 25, OIB: 03456135965, utvrđeno je da u stečajnu masu ulaze nekretnine opisane pod točkom 1.  izreke ovog rješenja. Nadalje, utvrđeno je iz uvida u izvadak iz zemljišnih knjiga da na tim nekretninama postoje razlučna prava upisanih založnih vjerovnika Prvog faktora d.o.o. Zagreb, Hektorovićeva 2, Republike Hrvatske, Ministarstva financija, Porezna uprava, Područni ured Koprivnica, Vrlec Siniše iz Sigca, M. Gupca 47, Šimunić Josipa iz Delova 50, Korenić Stjepana iz Hlebina, K. Hegedušića 38, Cikuš Darka iz Sigeca, Dravska 46, Lozo Petra iz Koprivnice, Trg kralja Tomislava 5, Gaži Višnje iz Hlebina, Gajeva 65, Benko Josipa iz Sigeca, Dravksa 89, Vincek Mate iz Hlebina, M. Gupca 19 i  Štefanić Berislava iz Koprivnice, Starogradska 14. </w:t>
      </w:r>
    </w:p>
    <w:p w:rsidRDefault="00AB15BA" w:rsidP="00AB15BA" w:rsidR="00AB15BA">
      <w:pPr>
        <w:pStyle w:val="Bezproreda"/>
      </w:pPr>
    </w:p>
    <w:p w:rsidRDefault="00AB15BA" w:rsidP="00AB15BA" w:rsidR="00AB15BA">
      <w:pPr>
        <w:pStyle w:val="Bezproreda"/>
      </w:pPr>
      <w:r>
        <w:lastRenderedPageBreak/>
        <w:t xml:space="preserve">            Stečajni upravitelj predložio je prodaju navedenih nekretnina, opisanih u točki 1.  izreke ovog rješenja, zbog čega je sud temeljem odredbe čl.247. st.1. i 2. Stečajnog zakona (NN broj  71/2015) riješio kao u izreci ovog rješenja. </w:t>
      </w:r>
    </w:p>
    <w:p w:rsidRDefault="00AB15BA" w:rsidP="00AB15BA" w:rsidR="00AB15BA">
      <w:pPr>
        <w:pStyle w:val="Bezproreda"/>
      </w:pPr>
    </w:p>
    <w:p w:rsidRDefault="00AB15BA" w:rsidP="00AB15BA" w:rsidR="00AB15BA">
      <w:pPr>
        <w:pStyle w:val="Bezproreda"/>
        <w:ind w:firstLine="708"/>
      </w:pPr>
      <w:r>
        <w:t>U Bjelovaru 4. travnja 2018.</w:t>
      </w:r>
    </w:p>
    <w:p w:rsidRDefault="00AB15BA" w:rsidP="00AB15BA" w:rsidR="00AB15BA">
      <w:pPr>
        <w:pStyle w:val="Bezproreda"/>
      </w:pPr>
      <w:r>
        <w:t>                                                                                                S  u d a c</w:t>
      </w:r>
    </w:p>
    <w:p w:rsidRDefault="00AB15BA" w:rsidP="00AB15BA" w:rsidR="00AB15BA">
      <w:pPr>
        <w:pStyle w:val="Bezproreda"/>
      </w:pPr>
      <w:r>
        <w:t>                                                                                          Branka Pleskalt v.r.</w:t>
      </w:r>
    </w:p>
    <w:p w:rsidRDefault="00AB15BA" w:rsidP="00AB15BA" w:rsidR="00AB15BA">
      <w:pPr>
        <w:pStyle w:val="Bezproreda"/>
      </w:pPr>
      <w:r>
        <w:tab/>
      </w:r>
      <w:r>
        <w:tab/>
      </w:r>
      <w:r>
        <w:tab/>
      </w:r>
      <w:r>
        <w:tab/>
      </w:r>
      <w:r>
        <w:tab/>
      </w:r>
      <w:r>
        <w:tab/>
        <w:t>Za točnost otpravka-ovlašteni službenik</w:t>
      </w:r>
    </w:p>
    <w:p w:rsidRDefault="00AB15BA" w:rsidP="00AB15BA" w:rsidR="00AB15BA">
      <w:pPr>
        <w:pStyle w:val="Bezproreda"/>
      </w:pPr>
      <w:r>
        <w:tab/>
      </w:r>
      <w:r>
        <w:tab/>
      </w:r>
      <w:r>
        <w:tab/>
      </w:r>
      <w:r>
        <w:tab/>
      </w:r>
      <w:r>
        <w:tab/>
      </w:r>
      <w:r>
        <w:tab/>
      </w:r>
      <w:r>
        <w:tab/>
        <w:t xml:space="preserve">          Vesna Dragišić</w:t>
      </w:r>
    </w:p>
    <w:p w:rsidRDefault="00AB15BA" w:rsidP="00AB15BA" w:rsidR="00AB15BA">
      <w:pPr>
        <w:pStyle w:val="Bezproreda"/>
      </w:pPr>
    </w:p>
    <w:p w:rsidRDefault="00AB15BA" w:rsidP="00AB15BA" w:rsidR="00AB15BA">
      <w:pPr>
        <w:pStyle w:val="Bezproreda"/>
        <w:ind w:firstLine="708"/>
      </w:pPr>
      <w:r>
        <w:t xml:space="preserve">Pouka o pravnom lijeku: Protiv ovog rješenja pravo žalbe imaju stečajni upravitelj i razlučni vjerovnici. Žalba se podnosi u roku od 8 dana, računajući od dana primitka pisanog otpravka, na Visoki trgovački sud RH, u Zagrebu, a putem ovog suda. Žalba se podnosi u 3 primjerka. </w:t>
      </w:r>
    </w:p>
    <w:p w:rsidRDefault="00AB15BA" w:rsidP="00AB15BA" w:rsidR="00AB15BA" w:rsidRPr="00B76F3C">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A6C"/>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15BA"/>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83162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St-9/2009-375</izvorni_sadrzaj>
    <derivirana_varijabla naziv="DomainObject.Oznaka_1">St-9/2009-375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2009.</izvorni_sadrzaj>
    <derivirana_varijabla naziv="DomainObject.Predmet.DatumOsnivanja_1">30.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St-9/2009</izvorni_sadrzaj>
    <derivirana_varijabla naziv="DomainObject.Predmet.OznakaBroj_1">St-9/2009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PODRAVSKO GOSPODARSTVO d.o.o. KOPRIVNICA zastupanog po punomoćniku BRANKO RAKITNIČAN</izvorni_sadrzaj>
    <derivirana_varijabla naziv="DomainObject.Predmet.ProtustrankaFormated_1">  PODRAVSKO GOSPODARSTVO d.o.o. KOPRIVNICA zastupanog po punomoćniku BRANKO RAKITNIČAN</derivirana_varijabla>
  </DomainObject.Predmet.ProtustrankaFormated>
  <DomainObject.Predmet.ProtustrankaFormatedOIB>
    <izvorni_sadrzaj>  PODRAVSKO GOSPODARSTVO d.o.o. KOPRIVNICA, OIB 03456135965 zastupanog po punomoćniku BRANKO RAKITNIČAN</izvorni_sadrzaj>
    <derivirana_varijabla naziv="DomainObject.Predmet.ProtustrankaFormatedOIB_1">  PODRAVSKO GOSPODARSTVO d.o.o. KOPRIVNICA, OIB 03456135965 zastupanog po punomoćniku BRANKO RAKITNIČAN</derivirana_varijabla>
  </DomainObject.Predmet.ProtustrankaFormatedOIB>
  <DomainObject.Predmet.ProtustrankaFormatedWithAdress>
    <izvorni_sadrzaj> PODRAVSKO GOSPODARSTVO d.o.o. KOPRIVNICA, Đelekovečka c. 25, 48000 Koprivnica zastupanog po punomoćniku BRANKO RAKITNIČAN</izvorni_sadrzaj>
    <derivirana_varijabla naziv="DomainObject.Predmet.ProtustrankaFormatedWithAdress_1"> PODRAVSKO GOSPODARSTVO d.o.o. KOPRIVNICA, Đelekovečka c. 25, 48000 Koprivnica zastupanog po punomoćniku BRANKO RAKITNIČAN</derivirana_varijabla>
  </DomainObject.Predmet.ProtustrankaFormatedWithAdress>
  <DomainObject.Predmet.ProtustrankaFormatedWithAdressOIB>
    <izvorni_sadrzaj> PODRAVSKO GOSPODARSTVO d.o.o. KOPRIVNICA, OIB 03456135965, Đelekovečka c. 25, 48000 Koprivnica zastupanog po punomoćniku BRANKO RAKITNIČAN</izvorni_sadrzaj>
    <derivirana_varijabla naziv="DomainObject.Predmet.ProtustrankaFormatedWithAdressOIB_1"> PODRAVSKO GOSPODARSTVO d.o.o. KOPRIVNICA, OIB 03456135965, Đelekovečka c. 25, 48000 Koprivnica zastupanog po punomoćniku BRANKO RAKITNIČAN</derivirana_varijabla>
  </DomainObject.Predmet.ProtustrankaFormatedWithAdressOIB>
  <DomainObject.Predmet.ProtustrankaWithAdress>
    <izvorni_sadrzaj>PODRAVSKO GOSPODARSTVO d.o.o. KOPRIVNICA Đelekovečka c. 25, 48000 Koprivnica</izvorni_sadrzaj>
    <derivirana_varijabla naziv="DomainObject.Predmet.ProtustrankaWithAdress_1">PODRAVSKO GOSPODARSTVO d.o.o. KOPRIVNICA Đelekovečka c. 25, 48000 Koprivnica</derivirana_varijabla>
  </DomainObject.Predmet.ProtustrankaWithAdress>
  <DomainObject.Predmet.ProtustrankaWithAdressOIB>
    <izvorni_sadrzaj>PODRAVSKO GOSPODARSTVO d.o.o. KOPRIVNICA, OIB 03456135965, Đelekovečka c. 25, 48000 Koprivnica</izvorni_sadrzaj>
    <derivirana_varijabla naziv="DomainObject.Predmet.ProtustrankaWithAdressOIB_1">PODRAVSKO GOSPODARSTVO d.o.o. KOPRIVNICA, OIB 03456135965, Đelekovečka c. 25, 48000 Koprivnica</derivirana_varijabla>
  </DomainObject.Predmet.ProtustrankaWithAdressOIB>
  <DomainObject.Predmet.ProtustrankaNazivFormated>
    <izvorni_sadrzaj>PODRAVSKO GOSPODARSTVO d.o.o. KOPRIVNICA</izvorni_sadrzaj>
    <derivirana_varijabla naziv="DomainObject.Predmet.ProtustrankaNazivFormated_1">PODRAVSKO GOSPODARSTVO d.o.o. KOPRIVNICA</derivirana_varijabla>
  </DomainObject.Predmet.ProtustrankaNazivFormated>
  <DomainObject.Predmet.ProtustrankaNazivFormatedOIB>
    <izvorni_sadrzaj>PODRAVSKO GOSPODARSTVO d.o.o. KOPRIVNICA, OIB 03456135965</izvorni_sadrzaj>
    <derivirana_varijabla naziv="DomainObject.Predmet.ProtustrankaNazivFormatedOIB_1">PODRAVSKO GOSPODARSTVO d.o.o. KOPRIVNICA, OIB 03456135965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dioničko društvo ZAGREB; Triglav osiguranje d.d.</izvorni_sadrzaj>
    <derivirana_varijabla naziv="DomainObject.Predmet.StrankaFormated_1">  CROATIA BANKA, dioničko društvo ZAGREB; Triglav osiguranje d.d.</derivirana_varijabla>
  </DomainObject.Predmet.StrankaFormated>
  <DomainObject.Predmet.StrankaFormatedOIB>
    <izvorni_sadrzaj>  CROATIA BANKA, dioničko društvo ZAGREB, OIB 32247795989; Triglav osiguranje d.d., OIB 29743547503</izvorni_sadrzaj>
    <derivirana_varijabla naziv="DomainObject.Predmet.StrankaFormatedOIB_1">  CROATIA BANKA, dioničko društvo ZAGREB, OIB 32247795989; Triglav osiguranje d.d., OIB 29743547503</derivirana_varijabla>
  </DomainObject.Predmet.StrankaFormatedOIB>
  <DomainObject.Predmet.StrankaFormatedWithAdress>
    <izvorni_sadrzaj> CROATIA BANKA, dioničko društvo ZAGREB, Kvaternikov trg 9, 10000 Zagreb; Triglav osiguranje d.d.</izvorni_sadrzaj>
    <derivirana_varijabla naziv="DomainObject.Predmet.StrankaFormatedWithAdress_1"> CROATIA BANKA, dioničko društvo ZAGREB, Kvaternikov trg 9, 10000 Zagreb; Triglav osiguranje d.d.</derivirana_varijabla>
  </DomainObject.Predmet.StrankaFormatedWithAdress>
  <DomainObject.Predmet.StrankaFormatedWithAdressOIB>
    <izvorni_sadrzaj> CROATIA BANKA, dioničko društvo ZAGREB, OIB 32247795989, Kvaternikov trg 9, 10000 Zagreb; Triglav osiguranje d.d., OIB 29743547503</izvorni_sadrzaj>
    <derivirana_varijabla naziv="DomainObject.Predmet.StrankaFormatedWithAdressOIB_1"> CROATIA BANKA, dioničko društvo ZAGREB, OIB 32247795989, Kvaternikov trg 9, 10000 Zagreb; Triglav osiguranje d.d., OIB 29743547503</derivirana_varijabla>
  </DomainObject.Predmet.StrankaFormatedWithAdressOIB>
  <DomainObject.Predmet.StrankaWithAdress>
    <izvorni_sadrzaj>CROATIA BANKA, dioničko društvo ZAGREB Kvaternikov trg 9,10000 Zagreb,Triglav osiguranje d.d. </izvorni_sadrzaj>
    <derivirana_varijabla naziv="DomainObject.Predmet.StrankaWithAdress_1">CROATIA BANKA, dioničko društvo ZAGREB Kvaternikov trg 9,10000 Zagreb,Triglav osiguranje d.d. </derivirana_varijabla>
  </DomainObject.Predmet.StrankaWithAdress>
  <DomainObject.Predmet.StrankaWithAdressOIB>
    <izvorni_sadrzaj>CROATIA BANKA, dioničko društvo ZAGREB, OIB 32247795989, Kvaternikov trg 9,10000 Zagreb,Triglav osiguranje d.d., OIB 29743547503</izvorni_sadrzaj>
    <derivirana_varijabla naziv="DomainObject.Predmet.StrankaWithAdressOIB_1">CROATIA BANKA, dioničko društvo ZAGREB, OIB 32247795989, Kvaternikov trg 9,10000 Zagreb,Triglav osiguranje d.d., OIB 29743547503</derivirana_varijabla>
  </DomainObject.Predmet.StrankaWithAdressOIB>
  <DomainObject.Predmet.StrankaNazivFormated>
    <izvorni_sadrzaj>CROATIA BANKA, dioničko društvo ZAGREB,Triglav osiguranje d.d.</izvorni_sadrzaj>
    <derivirana_varijabla naziv="DomainObject.Predmet.StrankaNazivFormated_1">CROATIA BANKA, dioničko društvo ZAGREB,Triglav osiguranje d.d.</derivirana_varijabla>
  </DomainObject.Predmet.StrankaNazivFormated>
  <DomainObject.Predmet.StrankaNazivFormatedOIB>
    <izvorni_sadrzaj>CROATIA BANKA, dioničko društvo ZAGREB, OIB 32247795989,Triglav osiguranje d.d., OIB 29743547503</izvorni_sadrzaj>
    <derivirana_varijabla naziv="DomainObject.Predmet.StrankaNazivFormatedOIB_1">CROATIA BANKA, dioničko društvo ZAGREB, OIB 32247795989,Triglav osiguranje d.d., OIB 29743547503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1</izvorni_sadrzaj>
    <derivirana_varijabla naziv="DomainObject.Predmet.UstrojstvenaJedinicaVodi.Naziv_1">Referada 1</derivirana_varijabla>
  </DomainObject.Predmet.UstrojstvenaJedinicaVodi.Naziv>
  <DomainObject.Predmet.UstrojstvenaJedinicaVodi.Oznaka>
    <izvorni_sadrzaj>1</izvorni_sadrzaj>
    <derivirana_varijabla naziv="DomainObject.Predmet.UstrojstvenaJedinicaVodi.Oznaka_1">1</derivirana_varijabla>
  </DomainObject.Predmet.UstrojstvenaJedinicaVodi.Oznaka>
  <DomainObject.Predmet.UstrojstvenaJedinicaVodi.Prostorija.Naziv>
    <izvorni_sadrzaj>Soba 4</izvorni_sadrzaj>
    <derivirana_varijabla naziv="DomainObject.Predmet.UstrojstvenaJedinicaVodi.Prostorija.Naziv_1">Soba 4</derivirana_varijabla>
  </DomainObject.Predmet.UstrojstvenaJedinicaVodi.Prostorija.Naziv>
  <DomainObject.Predmet.UstrojstvenaJedinicaVodi.Prostorija.Oznaka>
    <izvorni_sadrzaj>Soba 4</izvorni_sadrzaj>
    <derivirana_varijabla naziv="DomainObject.Predmet.UstrojstvenaJedinicaVodi.Prostorija.Oznaka_1">Soba 4</derivirana_varijabla>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CROATIA BANKA, dioničko društvo ZAGREB</item>
      <item>Triglav osiguranje d.d.</item>
    </izvorni_sadrzaj>
    <derivirana_varijabla naziv="DomainObject.Predmet.StrankaListFormated_1">
      <item>CROATIA BANKA, dioničko društvo ZAGREB</item>
      <item>Triglav osiguranje d.d.</item>
    </derivirana_varijabla>
  </DomainObject.Predmet.StrankaListFormated>
  <DomainObject.Predmet.StrankaListFormatedOIB>
    <izvorni_sadrzaj>
      <item>CROATIA BANKA, dioničko društvo ZAGREB, OIB 32247795989</item>
      <item>Triglav osiguranje d.d., OIB 29743547503</item>
    </izvorni_sadrzaj>
    <derivirana_varijabla naziv="DomainObject.Predmet.StrankaListFormatedOIB_1">
      <item>CROATIA BANKA, dioničko društvo ZAGREB, OIB 32247795989</item>
      <item>Triglav osiguranje d.d., OIB 29743547503</item>
    </derivirana_varijabla>
  </DomainObject.Predmet.StrankaListFormatedOIB>
  <DomainObject.Predmet.StrankaListFormatedWithAdress>
    <izvorni_sadrzaj>
      <item>CROATIA BANKA, dioničko društvo ZAGREB, Kvaternikov trg 9, 10000 Zagreb</item>
      <item>Triglav osiguranje d.d.</item>
    </izvorni_sadrzaj>
    <derivirana_varijabla naziv="DomainObject.Predmet.StrankaListFormatedWithAdress_1">
      <item>CROATIA BANKA, dioničko društvo ZAGREB, Kvaternikov trg 9, 10000 Zagreb</item>
      <item>Triglav osiguranje d.d.</item>
    </derivirana_varijabla>
  </DomainObject.Predmet.StrankaListFormatedWithAdress>
  <DomainObject.Predmet.StrankaListFormatedWithAdressOIB>
    <izvorni_sadrzaj>
      <item>CROATIA BANKA, dioničko društvo ZAGREB, OIB 32247795989, Kvaternikov trg 9, 10000 Zagreb</item>
      <item>Triglav osiguranje d.d., OIB 29743547503</item>
    </izvorni_sadrzaj>
    <derivirana_varijabla naziv="DomainObject.Predmet.StrankaListFormatedWithAdressOIB_1">
      <item>CROATIA BANKA, dioničko društvo ZAGREB, OIB 32247795989, Kvaternikov trg 9, 10000 Zagreb</item>
      <item>Triglav osiguranje d.d., OIB 29743547503</item>
    </derivirana_varijabla>
  </DomainObject.Predmet.StrankaListFormatedWithAdressOIB>
  <DomainObject.Predmet.StrankaListNazivFormated>
    <izvorni_sadrzaj>
      <item>CROATIA BANKA, dioničko društvo ZAGREB</item>
      <item>Triglav osiguranje d.d.</item>
    </izvorni_sadrzaj>
    <derivirana_varijabla naziv="DomainObject.Predmet.StrankaListNazivFormated_1">
      <item>CROATIA BANKA, dioničko društvo ZAGREB</item>
      <item>Triglav osiguranje d.d.</item>
    </derivirana_varijabla>
  </DomainObject.Predmet.StrankaListNazivFormated>
  <DomainObject.Predmet.StrankaListNazivFormatedOIB>
    <izvorni_sadrzaj>
      <item>CROATIA BANKA, dioničko društvo ZAGREB, OIB 32247795989</item>
      <item>Triglav osiguranje d.d., OIB 29743547503</item>
    </izvorni_sadrzaj>
    <derivirana_varijabla naziv="DomainObject.Predmet.StrankaListNazivFormatedOIB_1">
      <item>CROATIA BANKA, dioničko društvo ZAGREB, OIB 32247795989</item>
      <item>Triglav osiguranje d.d., OIB 29743547503</item>
    </derivirana_varijabla>
  </DomainObject.Predmet.StrankaListNazivFormatedOIB>
  <DomainObject.Predmet.ProtuStrankaListFormated>
    <izvorni_sadrzaj>
      <item>PODRAVSKO GOSPODARSTVO d.o.o. KOPRIVNICA zastupanog po punomoćniku BRANKO RAKITNIČAN</item>
    </izvorni_sadrzaj>
    <derivirana_varijabla naziv="DomainObject.Predmet.ProtuStrankaListFormated_1">
      <item>PODRAVSKO GOSPODARSTVO d.o.o. KOPRIVNICA zastupanog po punomoćniku BRANKO RAKITNIČAN</item>
    </derivirana_varijabla>
  </DomainObject.Predmet.ProtuStrankaListFormated>
  <DomainObject.Predmet.ProtuStrankaListFormatedOIB>
    <izvorni_sadrzaj>
      <item>PODRAVSKO GOSPODARSTVO d.o.o. KOPRIVNICA, OIB 03456135965 zastupanog po punomoćniku BRANKO RAKITNIČAN</item>
    </izvorni_sadrzaj>
    <derivirana_varijabla naziv="DomainObject.Predmet.ProtuStrankaListFormatedOIB_1">
      <item>PODRAVSKO GOSPODARSTVO d.o.o. KOPRIVNICA, OIB 03456135965 zastupanog po punomoćniku BRANKO RAKITNIČAN</item>
    </derivirana_varijabla>
  </DomainObject.Predmet.ProtuStrankaListFormatedOIB>
  <DomainObject.Predmet.ProtuStrankaListFormatedWithAdress>
    <izvorni_sadrzaj>
      <item>PODRAVSKO GOSPODARSTVO d.o.o. KOPRIVNICA, Đelekovečka c. 25, 48000 Koprivnica zastupanog po punomoćniku BRANKO RAKITNIČAN</item>
    </izvorni_sadrzaj>
    <derivirana_varijabla naziv="DomainObject.Predmet.ProtuStrankaListFormatedWithAdress_1">
      <item>PODRAVSKO GOSPODARSTVO d.o.o. KOPRIVNICA, Đelekovečka c. 25, 48000 Koprivnica zastupanog po punomoćniku BRANKO RAKITNIČAN</item>
    </derivirana_varijabla>
  </DomainObject.Predmet.ProtuStrankaListFormatedWithAdress>
  <DomainObject.Predmet.ProtuStrankaListFormatedWithAdressOIB>
    <izvorni_sadrzaj>
      <item>PODRAVSKO GOSPODARSTVO d.o.o. KOPRIVNICA, OIB 03456135965, Đelekovečka c. 25, 48000 Koprivnica zastupanog po punomoćniku BRANKO RAKITNIČAN</item>
    </izvorni_sadrzaj>
    <derivirana_varijabla naziv="DomainObject.Predmet.ProtuStrankaListFormatedWithAdressOIB_1">
      <item>PODRAVSKO GOSPODARSTVO d.o.o. KOPRIVNICA, OIB 03456135965, Đelekovečka c. 25, 48000 Koprivnica zastupanog po punomoćniku BRANKO RAKITNIČAN</item>
    </derivirana_varijabla>
  </DomainObject.Predmet.ProtuStrankaListFormatedWithAdressOIB>
  <DomainObject.Predmet.ProtuStrankaListNazivFormated>
    <izvorni_sadrzaj>
      <item>PODRAVSKO GOSPODARSTVO d.o.o. KOPRIVNICA</item>
    </izvorni_sadrzaj>
    <derivirana_varijabla naziv="DomainObject.Predmet.ProtuStrankaListNazivFormated_1">
      <item>PODRAVSKO GOSPODARSTVO d.o.o. KOPRIVNICA</item>
    </derivirana_varijabla>
  </DomainObject.Predmet.ProtuStrankaListNazivFormated>
  <DomainObject.Predmet.ProtuStrankaListNazivFormatedOIB>
    <izvorni_sadrzaj>
      <item>PODRAVSKO GOSPODARSTVO d.o.o. KOPRIVNICA, OIB 03456135965</item>
    </izvorni_sadrzaj>
    <derivirana_varijabla naziv="DomainObject.Predmet.ProtuStrankaListNazivFormatedOIB_1">
      <item>PODRAVSKO GOSPODARSTVO d.o.o. KOPRIVNICA, OIB 03456135965</item>
    </derivirana_varijabla>
  </DomainObject.Predmet.ProtuStrankaListNazivFormatedOIB>
  <DomainObject.Predmet.OstaliListFormated>
    <izvorni_sadrzaj>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 punomoćnik sudionika u postupku PODRAVSKO GOSPODARSTVO d.o.o. KOPRIVNICA</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izvorni_sadrzaj>
    <derivirana_varijabla naziv="DomainObject.Predmet.OstaliListFormated_1">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 punomoćnik sudionika u postupku PODRAVSKO GOSPODARSTVO d.o.o. KOPRIVNICA</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derivirana_varijabla>
  </DomainObject.Predmet.OstaliListFormated>
  <DomainObject.Predmet.OstaliListFormatedOIB>
    <izvorni_sadrzaj>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 punomoćnik sudionika u postupku PODRAVSKO GOSPODARSTVO d.o.o. KOPRIVNICA</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izvorni_sadrzaj>
    <derivirana_varijabla naziv="DomainObject.Predmet.OstaliListFormatedOIB_1">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 punomoćnik sudionika u postupku PODRAVSKO GOSPODARSTVO d.o.o. KOPRIVNICA</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derivirana_varijabla>
  </DomainObject.Predmet.OstaliListFormatedOIB>
  <DomainObject.Predmet.OstaliListFormatedWithAdress>
    <izvorni_sadrzaj>
      <item>oglasna ploča - ovdje, Bjelovar</item>
      <item>Općinski sud u Ludbregu, 42230 Ludbreg</item>
      <item>Zlatko Kosec, Dubovica 4, 42230 Mali Bukovec</item>
      <item>Zvonko Magić, F. Galovića 25, 42230 Ludbreg</item>
      <item>Trgovački sud u Varaždinu</item>
      <item>Branko Sewer odvjetnik, M. Krleže 29, 42230 Ludbreg</item>
      <item>Addiko Bank dioničko društvo (prije Hypo Alpe-Adria Bank d.d.), Slavonska avenija 6, 10000 Zagreb</item>
      <item>računovodstvo, ovdje</item>
      <item>Županijsko državno odvjetništvo u Bjelovaru</item>
      <item>ENERGIA NATURALIS d.o.o. za proizvodnju energije iz obnovljivih izvora, trgovinu i usluge VUKOVAR, A. Stepinca 27, 32000 Vukovar</item>
      <item>Općinski sud u Osijeku, Zemljišnoknjižni odjel</item>
      <item>Općinski sud u Koprivnici</item>
      <item>Općinsko odvjetništvo u Varaždinu</item>
      <item>BRANKO RAKITNIČAN, Viječnićka 17., 48000 Koprivnica punomoćnik sudionika u postupku PODRAVSKO GOSPODARSTVO d.o.o. KOPRIVNICA</item>
      <item>VTS RH u Zagrebu</item>
      <item>PODRAVKA prehrambena industrija, d.d. KOPRIVNICA, A.Starčevića 32, Koprivnica</item>
      <item>računovodstvo, ovdje</item>
      <item>Sanja Mihalić odvjetnik, Stepinčeva 1, 42000 Varaždin</item>
      <item>Općinski sud u Koprivnici</item>
      <item>Odvjetnik Mladen Hrženjak</item>
      <item>RH MINISTARSTVO FINANCIJA</item>
      <item>IVAN IVKOVIĆ, Kralja Tomislava 14, 40000 Čakovec</item>
      <item>Bio farma d.o.o., Lozan, I Marinkovića 1/c, 33405 Pitomača</item>
      <item>ZOU Marko Peris i Lana Propadalo Duka, Petrinjska 7, 10000 Zagreb</item>
      <item>Općinski sud u Zaboku</item>
      <item>Općinski sud u Gospiću, ., 53000 Gospić</item>
    </izvorni_sadrzaj>
    <derivirana_varijabla naziv="DomainObject.Predmet.OstaliListFormatedWithAdress_1">
      <item>oglasna ploča - ovdje, Bjelovar</item>
      <item>Općinski sud u Ludbregu, 42230 Ludbreg</item>
      <item>Zlatko Kosec, Dubovica 4, 42230 Mali Bukovec</item>
      <item>Zvonko Magić, F. Galovića 25, 42230 Ludbreg</item>
      <item>Trgovački sud u Varaždinu</item>
      <item>Branko Sewer odvjetnik, M. Krleže 29, 42230 Ludbreg</item>
      <item>Addiko Bank dioničko društvo (prije Hypo Alpe-Adria Bank d.d.), Slavonska avenija 6, 10000 Zagreb</item>
      <item>računovodstvo, ovdje</item>
      <item>Županijsko državno odvjetništvo u Bjelovaru</item>
      <item>ENERGIA NATURALIS d.o.o. za proizvodnju energije iz obnovljivih izvora, trgovinu i usluge VUKOVAR, A. Stepinca 27, 32000 Vukovar</item>
      <item>Općinski sud u Osijeku, Zemljišnoknjižni odjel</item>
      <item>Općinski sud u Koprivnici</item>
      <item>Općinsko odvjetništvo u Varaždinu</item>
      <item>BRANKO RAKITNIČAN, Viječnićka 17., 48000 Koprivnica punomoćnik sudionika u postupku PODRAVSKO GOSPODARSTVO d.o.o. KOPRIVNICA</item>
      <item>VTS RH u Zagrebu</item>
      <item>PODRAVKA prehrambena industrija, d.d. KOPRIVNICA, A.Starčevića 32, Koprivnica</item>
      <item>računovodstvo, ovdje</item>
      <item>Sanja Mihalić odvjetnik, Stepinčeva 1, 42000 Varaždin</item>
      <item>Općinski sud u Koprivnici</item>
      <item>Odvjetnik Mladen Hrženjak</item>
      <item>RH MINISTARSTVO FINANCIJA</item>
      <item>IVAN IVKOVIĆ, Kralja Tomislava 14, 40000 Čakovec</item>
      <item>Bio farma d.o.o., Lozan, I Marinkovića 1/c, 33405 Pitomača</item>
      <item>ZOU Marko Peris i Lana Propadalo Duka, Petrinjska 7, 10000 Zagreb</item>
      <item>Općinski sud u Zaboku</item>
      <item>Općinski sud u Gospiću, ., 53000 Gospić</item>
    </derivirana_varijabla>
  </DomainObject.Predmet.OstaliListFormatedWithAdress>
  <DomainObject.Predmet.OstaliListFormatedWithAdressOIB>
    <izvorni_sadrzaj>
      <item>oglasna ploča - ovdje, Bjelovar</item>
      <item>Općinski sud u Ludbregu, 42230 Ludbreg</item>
      <item>Zlatko Kosec, OIB 70875793577, Dubovica 4, 42230 Mali Bukovec</item>
      <item>Zvonko Magić, F. Galovića 25, 42230 Ludbreg</item>
      <item>Trgovački sud u Varaždinu</item>
      <item>Branko Sewer odvjetnik, OIB 84523745700, M. Krleže 29, 42230 Ludbreg</item>
      <item>Addiko Bank dioničko društvo (prije Hypo Alpe-Adria Bank d.d.), OIB 14036333877, Slavonska avenija 6, 10000 Zagreb</item>
      <item>računovodstvo, ovdje</item>
      <item>Županijsko državno odvjetništvo u Bjelovaru, OIB 86821435474</item>
      <item>ENERGIA NATURALIS d.o.o. za proizvodnju energije iz obnovljivih izvora, trgovinu i usluge VUKOVAR, OIB 65900776536, A. Stepinca 27, 32000 Vukovar</item>
      <item>Općinski sud u Osijeku, Zemljišnoknjižni odjel</item>
      <item>Općinski sud u Koprivnici</item>
      <item>Općinsko odvjetništvo u Varaždinu</item>
      <item>BRANKO RAKITNIČAN, OIB 17608250606, Viječnićka 17., 48000 Koprivnica punomoćnik sudionika u postupku PODRAVSKO GOSPODARSTVO d.o.o. KOPRIVNICA</item>
      <item>VTS RH u Zagrebu</item>
      <item>PODRAVKA prehrambena industrija, d.d. KOPRIVNICA, OIB 18928523252, A.Starčevića 32, Koprivnica</item>
      <item>računovodstvo, ovdje</item>
      <item>Sanja Mihalić odvjetnik, OIB 61208635054, Stepinčeva 1, 42000 Varaždin</item>
      <item>Općinski sud u Koprivnici</item>
      <item>Odvjetnik Mladen Hrženjak</item>
      <item>RH MINISTARSTVO FINANCIJA</item>
      <item>IVAN IVKOVIĆ, OIB 97509609658, Kralja Tomislava 14, 40000 Čakovec</item>
      <item>Bio farma d.o.o., OIB 02242473031, Lozan, I Marinkovića 1/c, 33405 Pitomača</item>
      <item>ZOU Marko Peris i Lana Propadalo Duka, OIB 23462048214, Petrinjska 7, 10000 Zagreb</item>
      <item>Općinski sud u Zaboku</item>
      <item>Općinski sud u Gospiću, ., 53000 Gospić</item>
    </izvorni_sadrzaj>
    <derivirana_varijabla naziv="DomainObject.Predmet.OstaliListFormatedWithAdressOIB_1">
      <item>oglasna ploča - ovdje, Bjelovar</item>
      <item>Općinski sud u Ludbregu, 42230 Ludbreg</item>
      <item>Zlatko Kosec, OIB 70875793577, Dubovica 4, 42230 Mali Bukovec</item>
      <item>Zvonko Magić, F. Galovića 25, 42230 Ludbreg</item>
      <item>Trgovački sud u Varaždinu</item>
      <item>Branko Sewer odvjetnik, OIB 84523745700, M. Krleže 29, 42230 Ludbreg</item>
      <item>Addiko Bank dioničko društvo (prije Hypo Alpe-Adria Bank d.d.), OIB 14036333877, Slavonska avenija 6, 10000 Zagreb</item>
      <item>računovodstvo, ovdje</item>
      <item>Županijsko državno odvjetništvo u Bjelovaru, OIB 86821435474</item>
      <item>ENERGIA NATURALIS d.o.o. za proizvodnju energije iz obnovljivih izvora, trgovinu i usluge VUKOVAR, OIB 65900776536, A. Stepinca 27, 32000 Vukovar</item>
      <item>Općinski sud u Osijeku, Zemljišnoknjižni odjel</item>
      <item>Općinski sud u Koprivnici</item>
      <item>Općinsko odvjetništvo u Varaždinu</item>
      <item>BRANKO RAKITNIČAN, OIB 17608250606, Viječnićka 17., 48000 Koprivnica punomoćnik sudionika u postupku PODRAVSKO GOSPODARSTVO d.o.o. KOPRIVNICA</item>
      <item>VTS RH u Zagrebu</item>
      <item>PODRAVKA prehrambena industrija, d.d. KOPRIVNICA, OIB 18928523252, A.Starčevića 32, Koprivnica</item>
      <item>računovodstvo, ovdje</item>
      <item>Sanja Mihalić odvjetnik, OIB 61208635054, Stepinčeva 1, 42000 Varaždin</item>
      <item>Općinski sud u Koprivnici</item>
      <item>Odvjetnik Mladen Hrženjak</item>
      <item>RH MINISTARSTVO FINANCIJA</item>
      <item>IVAN IVKOVIĆ, OIB 97509609658, Kralja Tomislava 14, 40000 Čakovec</item>
      <item>Bio farma d.o.o., OIB 02242473031, Lozan, I Marinkovića 1/c, 33405 Pitomača</item>
      <item>ZOU Marko Peris i Lana Propadalo Duka, OIB 23462048214, Petrinjska 7, 10000 Zagreb</item>
      <item>Općinski sud u Zaboku</item>
      <item>Općinski sud u Gospiću, ., 53000 Gospić</item>
    </derivirana_varijabla>
  </DomainObject.Predmet.OstaliListFormatedWithAdressOIB>
  <DomainObject.Predmet.OstaliListNazivFormated>
    <izvorni_sadrzaj>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izvorni_sadrzaj>
    <derivirana_varijabla naziv="DomainObject.Predmet.OstaliListNazivFormated_1">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derivirana_varijabla>
  </DomainObject.Predmet.OstaliListNazivFormated>
  <DomainObject.Predmet.OstaliListNazivFormatedOIB>
    <izvorni_sadrzaj>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izvorni_sadrzaj>
    <derivirana_varijabla naziv="DomainObject.Predmet.OstaliListNazivFormatedOIB_1">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St-9/2009-375</izvorni_sadrzaj>
    <derivirana_varijabla naziv="DomainObject.PoslovniBrojDokumenta_1">St-9/2009-375</derivirana_varijabla>
  </DomainObject.PoslovniBrojDokumenta>
  <DomainObject.Predmet.StrankaIDrugi>
    <izvorni_sadrzaj>CROATIA BANKA, dioničko društvo ZAGREB i dr.</izvorni_sadrzaj>
    <derivirana_varijabla naziv="DomainObject.Predmet.StrankaIDrugi_1">CROATIA BANKA, dioničko društvo ZAGREB i dr.</derivirana_varijabla>
  </DomainObject.Predmet.StrankaIDrugi>
  <DomainObject.Predmet.ProtustrankaIDrugi>
    <izvorni_sadrzaj>PODRAVSKO GOSPODARSTVO d.o.o. KOPRIVNICA</izvorni_sadrzaj>
    <derivirana_varijabla naziv="DomainObject.Predmet.ProtustrankaIDrugi_1">PODRAVSKO GOSPODARSTVO d.o.o. KOPRIVNICA</derivirana_varijabla>
  </DomainObject.Predmet.ProtustrankaIDrugi>
  <DomainObject.Predmet.StrankaIDrugiAdressOIB>
    <izvorni_sadrzaj>CROATIA BANKA, dioničko društvo ZAGREB, OIB 32247795989, Kvaternikov trg 9, 10000 Zagreb i dr.</izvorni_sadrzaj>
    <derivirana_varijabla naziv="DomainObject.Predmet.StrankaIDrugiAdressOIB_1">CROATIA BANKA, dioničko društvo ZAGREB, OIB 32247795989, Kvaternikov trg 9, 10000 Zagreb i dr.</derivirana_varijabla>
  </DomainObject.Predmet.StrankaIDrugiAdressOIB>
  <DomainObject.Predmet.ProtustrankaIDrugiAdressOIB>
    <izvorni_sadrzaj>PODRAVSKO GOSPODARSTVO d.o.o. KOPRIVNICA, OIB 03456135965, Đelekovečka c. 25, 48000 Koprivnica</izvorni_sadrzaj>
    <derivirana_varijabla naziv="DomainObject.Predmet.ProtustrankaIDrugiAdressOIB_1">PODRAVSKO GOSPODARSTVO d.o.o. KOPRIVNICA, OIB 03456135965, Đelekovečka c. 25,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PODRAVSKO GOSPODARSTVO d.o.o. KOPRIVNICA</item>
      <item>CROATIA BANKA, dioničko društvo ZAGREB</item>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Triglav osiguranje d.d.</item>
      <item>ZOU Marko Peris i Lana Propadalo Duka</item>
      <item>Općinski sud u Zaboku</item>
      <item>Općinski sud u Gospiću</item>
    </izvorni_sadrzaj>
    <derivirana_varijabla naziv="DomainObject.Predmet.SudioniciListNaziv_1">
      <item>PODRAVSKO GOSPODARSTVO d.o.o. KOPRIVNICA</item>
      <item>CROATIA BANKA, dioničko društvo ZAGREB</item>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Triglav osiguranje d.d.</item>
      <item>ZOU Marko Peris i Lana Propadalo Duka</item>
      <item>Općinski sud u Zaboku</item>
      <item>Općinski sud u Gospiću</item>
    </derivirana_varijabla>
  </DomainObject.Predmet.SudioniciListNaziv>
  <DomainObject.Predmet.SudioniciListAdressOIB>
    <izvorni_sadrzaj>
      <item>PODRAVSKO GOSPODARSTVO d.o.o. KOPRIVNICA, OIB 03456135965, Đelekovečka c. 25,48000 Koprivnica</item>
      <item>CROATIA BANKA, dioničko društvo ZAGREB, OIB 32247795989, Kvaternikov trg 9,10000 Zagreb</item>
      <item>oglasna ploča - ovdje, Bjelovar</item>
      <item>Općinski sud u Ludbregu, 42230 Ludbreg</item>
      <item>Zlatko Kosec, OIB 70875793577, Dubovica 4,42230 Mali Bukovec</item>
      <item>Zvonko Magić, F. Galovića 25,42230 Ludbreg</item>
      <item>Trgovački sud u Varaždinu</item>
      <item>Branko Sewer odvjetnik, OIB 84523745700, M. Krleže 29,42230 Ludbreg</item>
      <item>Addiko Bank dioničko društvo (prije Hypo Alpe-Adria Bank d.d.), OIB 14036333877, Slavonska avenija 6,10000 Zagreb</item>
      <item>računovodstvo, ovdje</item>
      <item>Županijsko državno odvjetništvo u Bjelovaru, OIB 86821435474</item>
      <item>ENERGIA NATURALIS d.o.o. za proizvodnju energije iz obnovljivih izvora, trgovinu i usluge VUKOVAR, OIB 65900776536, A. Stepinca 27,32000 Vukovar</item>
      <item>Općinski sud u Osijeku, Zemljišnoknjižni odjel</item>
      <item>Općinski sud u Koprivnici</item>
      <item>Općinsko odvjetništvo u Varaždinu</item>
      <item>BRANKO RAKITNIČAN, OIB 17608250606, Viječnićka 17.,48000 Koprivnica</item>
      <item>VTS RH u Zagrebu</item>
      <item>PODRAVKA prehrambena industrija, d.d. KOPRIVNICA, OIB 18928523252, A.Starčevića 32,Koprivnica</item>
      <item>računovodstvo, ovdje</item>
      <item>Sanja Mihalić odvjetnik, OIB 61208635054, Stepinčeva 1,42000 Varaždin</item>
      <item>Općinski sud u Koprivnici</item>
      <item>Odvjetnik Mladen Hrženjak</item>
      <item>RH MINISTARSTVO FINANCIJA</item>
      <item>IVAN IVKOVIĆ, OIB 97509609658, Kralja Tomislava 14,40000 Čakovec</item>
      <item>Bio farma d.o.o., OIB 02242473031, Lozan, I Marinkovića 1/c,33405 Pitomača</item>
      <item>Triglav osiguranje d.d., OIB 29743547503</item>
      <item>ZOU Marko Peris i Lana Propadalo Duka, OIB 23462048214, Petrinjska 7,10000 Zagreb</item>
      <item>Općinski sud u Zaboku</item>
      <item>Općinski sud u Gospiću, .,53000 Gospić</item>
    </izvorni_sadrzaj>
    <derivirana_varijabla naziv="DomainObject.Predmet.SudioniciListAdressOIB_1">
      <item>PODRAVSKO GOSPODARSTVO d.o.o. KOPRIVNICA, OIB 03456135965, Đelekovečka c. 25,48000 Koprivnica</item>
      <item>CROATIA BANKA, dioničko društvo ZAGREB, OIB 32247795989, Kvaternikov trg 9,10000 Zagreb</item>
      <item>oglasna ploča - ovdje, Bjelovar</item>
      <item>Općinski sud u Ludbregu, 42230 Ludbreg</item>
      <item>Zlatko Kosec, OIB 70875793577, Dubovica 4,42230 Mali Bukovec</item>
      <item>Zvonko Magić, F. Galovića 25,42230 Ludbreg</item>
      <item>Trgovački sud u Varaždinu</item>
      <item>Branko Sewer odvjetnik, OIB 84523745700, M. Krleže 29,42230 Ludbreg</item>
      <item>Addiko Bank dioničko društvo (prije Hypo Alpe-Adria Bank d.d.), OIB 14036333877, Slavonska avenija 6,10000 Zagreb</item>
      <item>računovodstvo, ovdje</item>
      <item>Županijsko državno odvjetništvo u Bjelovaru, OIB 86821435474</item>
      <item>ENERGIA NATURALIS d.o.o. za proizvodnju energije iz obnovljivih izvora, trgovinu i usluge VUKOVAR, OIB 65900776536, A. Stepinca 27,32000 Vukovar</item>
      <item>Općinski sud u Osijeku, Zemljišnoknjižni odjel</item>
      <item>Općinski sud u Koprivnici</item>
      <item>Općinsko odvjetništvo u Varaždinu</item>
      <item>BRANKO RAKITNIČAN, OIB 17608250606, Viječnićka 17.,48000 Koprivnica</item>
      <item>VTS RH u Zagrebu</item>
      <item>PODRAVKA prehrambena industrija, d.d. KOPRIVNICA, OIB 18928523252, A.Starčevića 32,Koprivnica</item>
      <item>računovodstvo, ovdje</item>
      <item>Sanja Mihalić odvjetnik, OIB 61208635054, Stepinčeva 1,42000 Varaždin</item>
      <item>Općinski sud u Koprivnici</item>
      <item>Odvjetnik Mladen Hrženjak</item>
      <item>RH MINISTARSTVO FINANCIJA</item>
      <item>IVAN IVKOVIĆ, OIB 97509609658, Kralja Tomislava 14,40000 Čakovec</item>
      <item>Bio farma d.o.o., OIB 02242473031, Lozan, I Marinkovića 1/c,33405 Pitomača</item>
      <item>Triglav osiguranje d.d., OIB 29743547503</item>
      <item>ZOU Marko Peris i Lana Propadalo Duka, OIB 23462048214, Petrinjska 7,10000 Zagreb</item>
      <item>Općinski sud u Zaboku</item>
      <item>Općinski sud u Gospiću, .,53000 Gospić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E13D66-4D3F-4500-9209-BC8AB9ED49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2235</properties:Characters>
  <properties:Lines>61</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2018-04-04T10:02:00Z</cp:lastPrinted>
  <dcterms:modified xmlns:xsi="http://www.w3.org/2001/XMLSchema-instance" xsi:type="dcterms:W3CDTF">2018-04-04T10:02:00Z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St-9/2009-375 / Odluka - Rješenje - prodaja (odluka_St-9_2009-375.docx)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