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a5a2" w14:paraId="1bda5a2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C77AA3">
        <w:rPr>
          <w:rFonts w:hAnsi="Times New Roman" w:ascii="Times New Roman"/>
          <w:b/>
          <w:sz w:val="24"/>
          <w:szCs w:val="24"/>
        </w:rPr>
        <w:t>9</w:t>
      </w:r>
      <w:r w:rsidR="008C6810">
        <w:rPr>
          <w:rFonts w:hAnsi="Times New Roman" w:ascii="Times New Roman"/>
          <w:b/>
          <w:sz w:val="24"/>
          <w:szCs w:val="24"/>
        </w:rPr>
        <w:t>21</w:t>
      </w:r>
      <w:r w:rsidR="00C77AA3">
        <w:rPr>
          <w:rFonts w:hAnsi="Times New Roman" w:ascii="Times New Roman"/>
          <w:b/>
          <w:sz w:val="24"/>
          <w:szCs w:val="24"/>
        </w:rPr>
        <w:t>/2015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8C6810">
        <w:rPr>
          <w:rFonts w:hAnsi="Times New Roman" w:ascii="Times New Roman"/>
          <w:sz w:val="24"/>
          <w:szCs w:val="24"/>
        </w:rPr>
        <w:t xml:space="preserve">SISTEM-TEHNIKA-ENERGIJA-PROIZVOD ENERGETSKI HOLDING društvo s ograničenom odgovornošću za proizvodnju električne energije, Put Gradine 3, Skradin, MBS: 100016350, OIB: 65387155066,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2278AE">
        <w:rPr>
          <w:rFonts w:hAnsi="Times New Roman" w:ascii="Times New Roman"/>
          <w:sz w:val="24"/>
          <w:szCs w:val="24"/>
        </w:rPr>
        <w:t xml:space="preserve">02. svibnja  </w:t>
      </w:r>
      <w:r>
        <w:rPr>
          <w:rFonts w:hAnsi="Times New Roman" w:ascii="Times New Roman"/>
          <w:sz w:val="24"/>
          <w:szCs w:val="24"/>
        </w:rPr>
        <w:t xml:space="preserve">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8C6810">
        <w:rPr>
          <w:rFonts w:hAnsi="Times New Roman" w:ascii="Times New Roman"/>
          <w:sz w:val="24"/>
          <w:szCs w:val="24"/>
        </w:rPr>
        <w:t xml:space="preserve">SISTEM-TEHNIKA-ENERGIJA-PROIZVOD ENERGETSKI HOLDING društvo s ograničenom odgovornošću za proizvodnju električne energije, Put Gradine 3, Skradin, MBS: 100016350, OIB: 65387155066,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8C6810">
        <w:rPr>
          <w:rFonts w:hAnsi="Times New Roman" w:ascii="Times New Roman"/>
          <w:sz w:val="24"/>
          <w:szCs w:val="24"/>
        </w:rPr>
        <w:t>11.726,57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proofErr w:type="spellStart"/>
      <w:r w:rsidR="008C6810">
        <w:rPr>
          <w:rFonts w:hAnsi="Times New Roman" w:ascii="Times New Roman"/>
          <w:sz w:val="24"/>
          <w:szCs w:val="24"/>
        </w:rPr>
        <w:t>Johann</w:t>
      </w:r>
      <w:proofErr w:type="spellEnd"/>
      <w:r w:rsidR="008C681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C6810">
        <w:rPr>
          <w:rFonts w:hAnsi="Times New Roman" w:ascii="Times New Roman"/>
          <w:sz w:val="24"/>
          <w:szCs w:val="24"/>
        </w:rPr>
        <w:t>Heger</w:t>
      </w:r>
      <w:proofErr w:type="spellEnd"/>
      <w:r w:rsidR="008C6810">
        <w:rPr>
          <w:rFonts w:hAnsi="Times New Roman" w:ascii="Times New Roman"/>
          <w:sz w:val="24"/>
          <w:szCs w:val="24"/>
        </w:rPr>
        <w:t>, OIB: 31935735027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 w:rsidR="00AF420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C77AA3">
        <w:rPr>
          <w:rFonts w:hAnsi="Times New Roman" w:ascii="Times New Roman"/>
          <w:sz w:val="24"/>
          <w:szCs w:val="24"/>
        </w:rPr>
        <w:t>92</w:t>
      </w:r>
      <w:r w:rsidR="00712AE6">
        <w:rPr>
          <w:rFonts w:hAnsi="Times New Roman" w:ascii="Times New Roman"/>
          <w:sz w:val="24"/>
          <w:szCs w:val="24"/>
        </w:rPr>
        <w:t>7</w:t>
      </w:r>
      <w:r w:rsidR="00C77AA3">
        <w:rPr>
          <w:rFonts w:hAnsi="Times New Roman" w:ascii="Times New Roman"/>
          <w:sz w:val="24"/>
          <w:szCs w:val="24"/>
        </w:rPr>
        <w:t>-15</w:t>
      </w:r>
      <w:r w:rsidRPr="008562E3">
        <w:rPr>
          <w:rFonts w:hAnsi="Times New Roman" w:ascii="Times New Roman"/>
          <w:sz w:val="24"/>
          <w:szCs w:val="24"/>
        </w:rPr>
        <w:t xml:space="preserve">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2278AE">
        <w:rPr>
          <w:rFonts w:hAnsi="Times New Roman" w:ascii="Times New Roman"/>
          <w:sz w:val="24"/>
          <w:szCs w:val="24"/>
        </w:rPr>
        <w:t xml:space="preserve">02. svibnja  </w:t>
      </w:r>
      <w:r>
        <w:rPr>
          <w:rFonts w:hAnsi="Times New Roman" w:ascii="Times New Roman"/>
          <w:sz w:val="24"/>
          <w:szCs w:val="24"/>
        </w:rPr>
        <w:t xml:space="preserve">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712AE6" w:rsidR="00C77AA3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8C6810">
        <w:rPr>
          <w:rFonts w:hAnsi="Times New Roman" w:ascii="Times New Roman"/>
          <w:sz w:val="24"/>
          <w:szCs w:val="24"/>
        </w:rPr>
        <w:t xml:space="preserve">SISTEM-TEHNIKA-ENERGIJA-PROIZVOD ENERGETSKI HOLDING društvo s ograničenom odgovornošću za proizvodnju električne energije, </w:t>
      </w:r>
      <w:proofErr w:type="spellStart"/>
      <w:r w:rsidR="008C6810">
        <w:rPr>
          <w:rFonts w:hAnsi="Times New Roman" w:ascii="Times New Roman"/>
          <w:sz w:val="24"/>
          <w:szCs w:val="24"/>
        </w:rPr>
        <w:t>Johann</w:t>
      </w:r>
      <w:proofErr w:type="spellEnd"/>
      <w:r w:rsidR="008C681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C6810">
        <w:rPr>
          <w:rFonts w:hAnsi="Times New Roman" w:ascii="Times New Roman"/>
          <w:sz w:val="24"/>
          <w:szCs w:val="24"/>
        </w:rPr>
        <w:t>Heger</w:t>
      </w:r>
      <w:proofErr w:type="spellEnd"/>
      <w:r w:rsidR="008C6810">
        <w:rPr>
          <w:rFonts w:hAnsi="Times New Roman" w:ascii="Times New Roman"/>
          <w:sz w:val="24"/>
          <w:szCs w:val="24"/>
        </w:rPr>
        <w:t>,  Put Gradine 3, Skradin</w:t>
      </w:r>
    </w:p>
    <w:p w:rsidRDefault="006D02AF" w:rsidP="008C6810" w:rsidR="006D02AF">
      <w:pPr>
        <w:pStyle w:val="Bezproreda"/>
        <w:tabs>
          <w:tab w:pos="3240" w:val="left"/>
        </w:tabs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  <w:r w:rsidR="008C6810">
        <w:rPr>
          <w:rFonts w:hAnsi="Times New Roman" w:ascii="Times New Roman"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C77" w:rsidP="00DD3594" w:rsidR="00084C77">
      <w:pPr>
        <w:spacing w:lineRule="auto" w:line="240" w:after="0"/>
      </w:pPr>
      <w:r>
        <w:separator/>
      </w:r>
    </w:p>
  </w:endnote>
  <w:endnote w:id="0" w:type="continuationSeparator">
    <w:p w:rsidRDefault="00084C77" w:rsidP="00DD3594" w:rsidR="00084C7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C77" w:rsidP="00DD3594" w:rsidR="00084C77">
      <w:pPr>
        <w:spacing w:lineRule="auto" w:line="240" w:after="0"/>
      </w:pPr>
      <w:r>
        <w:separator/>
      </w:r>
    </w:p>
  </w:footnote>
  <w:footnote w:id="0" w:type="continuationSeparator">
    <w:p w:rsidRDefault="00084C77" w:rsidP="00DD3594" w:rsidR="00084C7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C77AA3">
      <w:t>92</w:t>
    </w:r>
    <w:r w:rsidR="008C6810">
      <w:t>1</w:t>
    </w:r>
    <w:r w:rsidR="00C77AA3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7BE3"/>
    <w:rsid w:val="00017A92"/>
    <w:rsid w:val="00037792"/>
    <w:rsid w:val="00084C77"/>
    <w:rsid w:val="000C6850"/>
    <w:rsid w:val="001670FD"/>
    <w:rsid w:val="002278AE"/>
    <w:rsid w:val="002360DB"/>
    <w:rsid w:val="002A3747"/>
    <w:rsid w:val="002D2D6B"/>
    <w:rsid w:val="002E1B17"/>
    <w:rsid w:val="00404107"/>
    <w:rsid w:val="004670E8"/>
    <w:rsid w:val="00501E46"/>
    <w:rsid w:val="00633947"/>
    <w:rsid w:val="006D02AF"/>
    <w:rsid w:val="00712AE6"/>
    <w:rsid w:val="00720F47"/>
    <w:rsid w:val="007D06ED"/>
    <w:rsid w:val="008151AB"/>
    <w:rsid w:val="008562E3"/>
    <w:rsid w:val="008572DB"/>
    <w:rsid w:val="008C4225"/>
    <w:rsid w:val="008C6810"/>
    <w:rsid w:val="008F17B2"/>
    <w:rsid w:val="009833D7"/>
    <w:rsid w:val="00AC7FAC"/>
    <w:rsid w:val="00AD36A0"/>
    <w:rsid w:val="00AF2051"/>
    <w:rsid w:val="00AF4208"/>
    <w:rsid w:val="00BC2E04"/>
    <w:rsid w:val="00C216B7"/>
    <w:rsid w:val="00C34D5D"/>
    <w:rsid w:val="00C77AA3"/>
    <w:rsid w:val="00D14D5A"/>
    <w:rsid w:val="00D83F81"/>
    <w:rsid w:val="00DB4B16"/>
    <w:rsid w:val="00DD3594"/>
    <w:rsid w:val="00EF65F8"/>
    <w:rsid w:val="00F5796D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37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79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792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79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79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37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79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792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79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79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St-921/2015</izvorni_sadrzaj>
    <derivirana_varijabla naziv="DomainObject.Predmet.OznakaBroj_1">St-921/2015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SISTEM-TEHNIKA-ENERGIJA-PROIZVOD ENERGETSKI HOLDING društvo s ograničenom odgovornošću za proizvodnju električne energije</izvorni_sadrzaj>
    <derivirana_varijabla naziv="DomainObject.Predmet.ProtustrankaFormated_1">  SISTEM-TEHNIKA-ENERGIJA-PROIZVOD ENERGETSKI HOLDING društvo s ograničenom odgovornošću za proizvodnju električne energije</derivirana_varijabla>
  </DomainObject.Predmet.ProtustrankaFormated>
  <DomainObject.Predmet.ProtustrankaFormatedOIB>
    <izvorni_sadrzaj>  SISTEM-TEHNIKA-ENERGIJA-PROIZVOD ENERGETSKI HOLDING društvo s ograničenom odgovornošću za proizvodnju električne energije, OIB 65387155066</izvorni_sadrzaj>
    <derivirana_varijabla naziv="DomainObject.Predmet.ProtustrankaFormatedOIB_1">  SISTEM-TEHNIKA-ENERGIJA-PROIZVOD ENERGETSKI HOLDING društvo s ograničenom odgovornošću za proizvodnju električne energije, OIB 65387155066</derivirana_varijabla>
  </DomainObject.Predmet.ProtustrankaFormatedOIB>
  <DomainObject.Predmet.ProtustrankaFormatedWithAdress>
    <izvorni_sadrzaj> SISTEM-TEHNIKA-ENERGIJA-PROIZVOD ENERGETSKI HOLDING društvo s ograničenom odgovornošću za proizvodnju električne energije, Put Gradine 3 , 22222 Skradin</izvorni_sadrzaj>
    <derivirana_varijabla naziv="DomainObject.Predmet.ProtustrankaFormatedWithAdress_1"> SISTEM-TEHNIKA-ENERGIJA-PROIZVOD ENERGETSKI HOLDING društvo s ograničenom odgovornošću za proizvodnju električne energije, Put Gradine 3 , 22222 Skradin</derivirana_varijabla>
  </DomainObject.Predmet.ProtustrankaFormatedWithAdress>
  <DomainObject.Predmet.ProtustrankaFormatedWithAdressOIB>
    <izvorni_sadrzaj> SISTEM-TEHNIKA-ENERGIJA-PROIZVOD ENERGETSKI HOLDING društvo s ograničenom odgovornošću za proizvodnju električne energije, OIB 65387155066, Put Gradine 3 , 22222 Skradin</izvorni_sadrzaj>
    <derivirana_varijabla naziv="DomainObject.Predmet.ProtustrankaFormatedWithAdressOIB_1"> SISTEM-TEHNIKA-ENERGIJA-PROIZVOD ENERGETSKI HOLDING društvo s ograničenom odgovornošću za proizvodnju električne energije, OIB 65387155066, Put Gradine 3 , 22222 Skradin</derivirana_varijabla>
  </DomainObject.Predmet.ProtustrankaFormatedWithAdressOIB>
  <DomainObject.Predmet.ProtustrankaWithAdress>
    <izvorni_sadrzaj>SISTEM-TEHNIKA-ENERGIJA-PROIZVOD ENERGETSKI HOLDING društvo s ograničenom odgovornošću za proizvodnju električne energije Put Gradine 3 , 22222 Skradin</izvorni_sadrzaj>
    <derivirana_varijabla naziv="DomainObject.Predmet.ProtustrankaWithAdress_1">SISTEM-TEHNIKA-ENERGIJA-PROIZVOD ENERGETSKI HOLDING društvo s ograničenom odgovornošću za proizvodnju električne energije Put Gradine 3 , 22222 Skradin</derivirana_varijabla>
  </DomainObject.Predmet.ProtustrankaWithAdress>
  <DomainObject.Predmet.ProtustrankaWithAdressOIB>
    <izvorni_sadrzaj>SISTEM-TEHNIKA-ENERGIJA-PROIZVOD ENERGETSKI HOLDING društvo s ograničenom odgovornošću za proizvodnju električne energije, OIB 65387155066, Put Gradine 3 , 22222 Skradin</izvorni_sadrzaj>
    <derivirana_varijabla naziv="DomainObject.Predmet.ProtustrankaWithAdressOIB_1">SISTEM-TEHNIKA-ENERGIJA-PROIZVOD ENERGETSKI HOLDING društvo s ograničenom odgovornošću za proizvodnju električne energije, OIB 65387155066, Put Gradine 3 , 22222 Skradin</derivirana_varijabla>
  </DomainObject.Predmet.ProtustrankaWithAdressOIB>
  <DomainObject.Predmet.ProtustrankaNazivFormated>
    <izvorni_sadrzaj>SISTEM-TEHNIKA-ENERGIJA-PROIZVOD ENERGETSKI HOLDING društvo s ograničenom odgovornošću za proizvodnju električne energije</izvorni_sadrzaj>
    <derivirana_varijabla naziv="DomainObject.Predmet.ProtustrankaNazivFormated_1">SISTEM-TEHNIKA-ENERGIJA-PROIZVOD ENERGETSKI HOLDING društvo s ograničenom odgovornošću za proizvodnju električne energije</derivirana_varijabla>
  </DomainObject.Predmet.ProtustrankaNazivFormated>
  <DomainObject.Predmet.ProtustrankaNazivFormatedOIB>
    <izvorni_sadrzaj>SISTEM-TEHNIKA-ENERGIJA-PROIZVOD ENERGETSKI HOLDING društvo s ograničenom odgovornošću za proizvodnju električne energije, OIB 65387155066</izvorni_sadrzaj>
    <derivirana_varijabla naziv="DomainObject.Predmet.ProtustrankaNazivFormatedOIB_1">SISTEM-TEHNIKA-ENERGIJA-PROIZVOD ENERGETSKI HOLDING društvo s ograničenom odgovornošću za proizvodnju električne energije, OIB 65387155066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SISTEM-TEHNIKA-ENERGIJA-PROIZVOD ENERGETSKI HOLDING društvo s ograničenom odgovornošću za proizvodnju električne energije</item>
    </izvorni_sadrzaj>
    <derivirana_varijabla naziv="DomainObject.Predmet.ProtuStrankaListFormated_1">
      <item>SISTEM-TEHNIKA-ENERGIJA-PROIZVOD ENERGETSKI HOLDING društvo s ograničenom odgovornošću za proizvodnju električne energije</item>
    </derivirana_varijabla>
  </DomainObject.Predmet.ProtuStrankaListFormated>
  <DomainObject.Predmet.ProtuStrankaListFormatedOIB>
    <izvorni_sadrzaj>
      <item>SISTEM-TEHNIKA-ENERGIJA-PROIZVOD ENERGETSKI HOLDING društvo s ograničenom odgovornošću za proizvodnju električne energije, OIB 65387155066</item>
    </izvorni_sadrzaj>
    <derivirana_varijabla naziv="DomainObject.Predmet.ProtuStrankaListFormatedOIB_1">
      <item>SISTEM-TEHNIKA-ENERGIJA-PROIZVOD ENERGETSKI HOLDING društvo s ograničenom odgovornošću za proizvodnju električne energije, OIB 65387155066</item>
    </derivirana_varijabla>
  </DomainObject.Predmet.ProtuStrankaListFormatedOIB>
  <DomainObject.Predmet.ProtuStrankaListFormatedWithAdress>
    <izvorni_sadrzaj>
      <item>SISTEM-TEHNIKA-ENERGIJA-PROIZVOD ENERGETSKI HOLDING društvo s ograničenom odgovornošću za proizvodnju električne energije, Put Gradine 3 , 22222 Skradin</item>
    </izvorni_sadrzaj>
    <derivirana_varijabla naziv="DomainObject.Predmet.ProtuStrankaListFormatedWithAdress_1">
      <item>SISTEM-TEHNIKA-ENERGIJA-PROIZVOD ENERGETSKI HOLDING društvo s ograničenom odgovornošću za proizvodnju električne energije, Put Gradine 3 , 22222 Skradin</item>
    </derivirana_varijabla>
  </DomainObject.Predmet.ProtuStrankaListFormatedWithAdress>
  <DomainObject.Predmet.ProtuStrankaListFormatedWithAdressOIB>
    <izvorni_sadrzaj>
      <item>SISTEM-TEHNIKA-ENERGIJA-PROIZVOD ENERGETSKI HOLDING društvo s ograničenom odgovornošću za proizvodnju električne energije, OIB 65387155066, Put Gradine 3 , 22222 Skradin</item>
    </izvorni_sadrzaj>
    <derivirana_varijabla naziv="DomainObject.Predmet.ProtuStrankaListFormatedWithAdressOIB_1">
      <item>SISTEM-TEHNIKA-ENERGIJA-PROIZVOD ENERGETSKI HOLDING društvo s ograničenom odgovornošću za proizvodnju električne energije, OIB 65387155066, Put Gradine 3 , 22222 Skradin</item>
    </derivirana_varijabla>
  </DomainObject.Predmet.ProtuStrankaListFormatedWithAdressOIB>
  <DomainObject.Predmet.ProtuStrankaListNazivFormated>
    <izvorni_sadrzaj>
      <item>SISTEM-TEHNIKA-ENERGIJA-PROIZVOD ENERGETSKI HOLDING društvo s ograničenom odgovornošću za proizvodnju električne energije</item>
    </izvorni_sadrzaj>
    <derivirana_varijabla naziv="DomainObject.Predmet.ProtuStrankaListNazivFormated_1">
      <item>SISTEM-TEHNIKA-ENERGIJA-PROIZVOD ENERGETSKI HOLDING društvo s ograničenom odgovornošću za proizvodnju električne energije</item>
    </derivirana_varijabla>
  </DomainObject.Predmet.ProtuStrankaListNazivFormated>
  <DomainObject.Predmet.ProtuStrankaListNazivFormatedOIB>
    <izvorni_sadrzaj>
      <item>SISTEM-TEHNIKA-ENERGIJA-PROIZVOD ENERGETSKI HOLDING društvo s ograničenom odgovornošću za proizvodnju električne energije, OIB 65387155066</item>
    </izvorni_sadrzaj>
    <derivirana_varijabla naziv="DomainObject.Predmet.ProtuStrankaListNazivFormatedOIB_1">
      <item>SISTEM-TEHNIKA-ENERGIJA-PROIZVOD ENERGETSKI HOLDING društvo s ograničenom odgovornošću za proizvodnju električne energije, OIB 65387155066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SISTEM-TEHNIKA-ENERGIJA-PROIZVOD ENERGETSKI HOLDING društvo s ograničenom odgovornošću za proizvodnju električne energije</izvorni_sadrzaj>
    <derivirana_varijabla naziv="DomainObject.Predmet.ProtustrankaIDrugi_1">SISTEM-TEHNIKA-ENERGIJA-PROIZVOD ENERGETSKI HOLDING društvo s ograničenom odgovornošću za proizvodnju električne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SISTEM-TEHNIKA-ENERGIJA-PROIZVOD ENERGETSKI HOLDING društvo s ograničenom odgovornošću za proizvodnju električne energije, OIB 65387155066, Put Gradine 3 , 22222 Skradin</izvorni_sadrzaj>
    <derivirana_varijabla naziv="DomainObject.Predmet.ProtustrankaIDrugiAdressOIB_1">SISTEM-TEHNIKA-ENERGIJA-PROIZVOD ENERGETSKI HOLDING društvo s ograničenom odgovornošću za proizvodnju električne energije, OIB 65387155066, Put Gradine 3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SISTEM-TEHNIKA-ENERGIJA-PROIZVOD ENERGETSKI HOLDING društvo s ograničenom odgovornošću za proizvodnju električne energije</item>
    </izvorni_sadrzaj>
    <derivirana_varijabla naziv="DomainObject.Predmet.SudioniciListNaziv_1">
      <item>FINA - Podružnica Šibenik</item>
      <item>SISTEM-TEHNIKA-ENERGIJA-PROIZVOD ENERGETSKI HOLDING društvo s ograničenom odgovornošću za proizvodnju električne energije</item>
    </derivirana_varijabla>
  </DomainObject.Predmet.SudioniciListNaziv>
  <DomainObject.Predmet.SudioniciListAdressOIB>
    <izvorni_sadrzaj>
      <item>FINA - Podružnica Šibenik, OIB 85821130368, Perivoj L. Marune 1,22000 Šibenik</item>
      <item>SISTEM-TEHNIKA-ENERGIJA-PROIZVOD ENERGETSKI HOLDING društvo s ograničenom odgovornošću za proizvodnju električne energije, OIB 65387155066, Put Gradine 3 ,22222 Skradin</item>
    </izvorni_sadrzaj>
    <derivirana_varijabla naziv="DomainObject.Predmet.SudioniciListAdressOIB_1">
      <item>FINA - Podružnica Šibenik, OIB 85821130368, Perivoj L. Marune 1,22000 Šibenik</item>
      <item>SISTEM-TEHNIKA-ENERGIJA-PROIZVOD ENERGETSKI HOLDING društvo s ograničenom odgovornošću za proizvodnju električne energije, OIB 65387155066, Put Gradine 3 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65387155066</item>
    </izvorni_sadrzaj>
    <derivirana_varijabla naziv="DomainObject.Predmet.SudioniciListNazivOIB_1">
      <item>, OIB 85821130368</item>
      <item>, OIB 65387155066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2502</properties:Characters>
  <properties:Lines>77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2016-05-02T09:33:00Z</dcterms:created>
  <dc:creator>Marina Gulin</dc:creator>
  <cp:lastModifiedBy>Marina Gulin</cp:lastModifiedBy>
  <cp:lastPrinted>2016-03-11T09:53:00Z</cp:lastPrinted>
  <dcterms:modified xmlns:xsi="http://www.w3.org/2001/XMLSchema-instance" xsi:type="dcterms:W3CDTF">2016-05-02T09:34:00Z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