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50d6" w14:paraId="40850d6" w:rsidRDefault="00C92207" w:rsidP="00C92207" w:rsidR="00C9220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2207" w:rsidP="00C92207" w:rsidR="00C9220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92207" w:rsidP="00C92207" w:rsidR="00C9220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92207" w:rsidP="00C92207" w:rsidR="00C9220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92207" w:rsidP="00C92207" w:rsidR="00C92207"/>
    <w:p w:rsidRDefault="00C92207" w:rsidP="00C92207" w:rsidR="00C922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92207" w:rsidP="00C92207" w:rsidR="00C922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92207" w:rsidP="00C92207" w:rsidR="00C922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92207" w:rsidP="00C92207" w:rsidR="00C922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2207" w:rsidP="00C92207" w:rsidR="00C922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3375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G. Z. SERVIS d. o. o. Novigrad, Ulica Rijeke Dragonje 21, OIB 05463743559, MBS 130030224,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92207" w:rsidP="00C92207" w:rsidR="00C922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2207" w:rsidP="00C92207" w:rsidR="00C922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92207" w:rsidP="00C92207" w:rsidR="00C922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2207" w:rsidP="00C92207" w:rsidR="00C9220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G. Z. SERVIS d. o. o. Novigrad, Ulica Rijeke Dragonje 21, OIB 05463743559, MBS 130030224.</w:t>
      </w:r>
    </w:p>
    <w:p w:rsidRDefault="00C92207" w:rsidP="00C92207" w:rsidR="00C9220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92207" w:rsidP="00C92207" w:rsidR="00C9220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92207" w:rsidP="00C92207" w:rsidR="00C922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92207" w:rsidP="00C92207" w:rsidR="00C922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G. Z. SERVIS d. o. o. Novigrad.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1372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83.519,06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92207" w:rsidP="00C92207" w:rsidR="00C922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92207" w:rsidP="00C92207" w:rsidR="00C922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92207" w:rsidP="00C92207" w:rsidR="00C9220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92207" w:rsidP="00C92207" w:rsidR="00C9220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C92207" w:rsidP="00C92207" w:rsidR="00C9220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92207" w:rsidP="00C92207" w:rsidR="00C9220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581ECC">
        <w:rPr>
          <w:rFonts w:cs="Times New Roman" w:eastAsia="Times New Roman"/>
          <w:szCs w:val="24"/>
          <w:lang w:eastAsia="hr-HR"/>
        </w:rPr>
        <w:t>, v. r.</w:t>
      </w:r>
    </w:p>
    <w:p w:rsidRDefault="00C92207" w:rsidP="00C92207" w:rsidR="00C9220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92207" w:rsidP="00C92207" w:rsidR="00C9220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92207" w:rsidP="00C92207" w:rsidR="00C9220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92207" w:rsidP="00C92207" w:rsidR="00C9220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92207" w:rsidP="00C92207" w:rsidR="00C9220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>
      <w:pPr>
        <w:tabs>
          <w:tab w:pos="4116" w:val="left"/>
        </w:tabs>
      </w:pPr>
    </w:p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 w:rsidRPr="00D05CA9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C92207" w:rsidP="00C92207" w:rsidR="00C92207"/>
    <w:p w:rsidRDefault="00BE1EEB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E52" w:rsidP="00C92207" w:rsidR="005A3E52">
      <w:r>
        <w:separator/>
      </w:r>
    </w:p>
  </w:endnote>
  <w:endnote w:id="0" w:type="continuationSeparator">
    <w:p w:rsidRDefault="005A3E52" w:rsidP="00C92207" w:rsidR="005A3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E52" w:rsidP="00C92207" w:rsidR="005A3E52">
      <w:r>
        <w:separator/>
      </w:r>
    </w:p>
  </w:footnote>
  <w:footnote w:id="0" w:type="continuationSeparator">
    <w:p w:rsidRDefault="005A3E52" w:rsidP="00C92207" w:rsidR="005A3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E52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BE1EEB">
      <w:rPr>
        <w:noProof/>
      </w:rPr>
      <w:t>2</w:t>
    </w:r>
    <w:r>
      <w:fldChar w:fldCharType="end"/>
    </w:r>
    <w:r>
      <w:tab/>
    </w:r>
    <w:r w:rsidRPr="00F65D9B">
      <w:t>11 St-</w:t>
    </w:r>
    <w:r>
      <w:t>37</w:t>
    </w:r>
    <w:r w:rsidR="00C92207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3E52" w:rsidP="0021081C" w:rsidR="00A81E97">
    <w:pPr>
      <w:pStyle w:val="Zaglavlje"/>
      <w:jc w:val="right"/>
    </w:pPr>
    <w:r>
      <w:t>11 St-37</w:t>
    </w:r>
    <w:r w:rsidR="00C92207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27BE"/>
    <w:rsid w:val="00581ECC"/>
    <w:rsid w:val="005A3E52"/>
    <w:rsid w:val="009A6044"/>
    <w:rsid w:val="00BE1EEB"/>
    <w:rsid w:val="00BF033F"/>
    <w:rsid w:val="00C92207"/>
    <w:rsid w:val="00D9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220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22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220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22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220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922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220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1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E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EE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E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E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220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22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220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22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220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922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220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E1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E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EE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E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E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G.Z. SERVIS d.o.o. NOVIGRAD</izvorni_sadrzaj>
    <derivirana_varijabla naziv="DomainObject.Predmet.ProtustrankaFormated_1">  G.Z. SERVIS d.o.o. NOVIGRAD</derivirana_varijabla>
  </DomainObject.Predmet.ProtustrankaFormated>
  <DomainObject.Predmet.ProtustrankaFormatedOIB>
    <izvorni_sadrzaj>  G.Z. SERVIS d.o.o. NOVIGRAD, OIB 05463743559</izvorni_sadrzaj>
    <derivirana_varijabla naziv="DomainObject.Predmet.ProtustrankaFormatedOIB_1">  G.Z. SERVIS d.o.o. NOVIGRAD, OIB 05463743559</derivirana_varijabla>
  </DomainObject.Predmet.ProtustrankaFormatedOIB>
  <DomainObject.Predmet.ProtustrankaFormatedWithAdress>
    <izvorni_sadrzaj> G.Z. SERVIS d.o.o. NOVIGRAD, Ulica Rijeke Dragonje 21, 52466 Novigrad</izvorni_sadrzaj>
    <derivirana_varijabla naziv="DomainObject.Predmet.ProtustrankaFormatedWithAdress_1"> G.Z. SERVIS d.o.o. NOVIGRAD, Ulica Rijeke Dragonje 21, 52466 Novigrad</derivirana_varijabla>
  </DomainObject.Predmet.ProtustrankaFormatedWithAdress>
  <DomainObject.Predmet.ProtustrankaFormatedWithAdressOIB>
    <izvorni_sadrzaj> G.Z. SERVIS d.o.o. NOVIGRAD, OIB 05463743559, Ulica Rijeke Dragonje 21, 52466 Novigrad</izvorni_sadrzaj>
    <derivirana_varijabla naziv="DomainObject.Predmet.ProtustrankaFormatedWithAdressOIB_1"> G.Z. SERVIS d.o.o. NOVIGRAD, OIB 05463743559, Ulica Rijeke Dragonje 21, 52466 Novigrad</derivirana_varijabla>
  </DomainObject.Predmet.ProtustrankaFormatedWithAdressOIB>
  <DomainObject.Predmet.ProtustrankaWithAdress>
    <izvorni_sadrzaj>G.Z. SERVIS d.o.o. NOVIGRAD Ulica Rijeke Dragonje 21, 52466 Novigrad</izvorni_sadrzaj>
    <derivirana_varijabla naziv="DomainObject.Predmet.ProtustrankaWithAdress_1">G.Z. SERVIS d.o.o. NOVIGRAD Ulica Rijeke Dragonje 21, 52466 Novigrad</derivirana_varijabla>
  </DomainObject.Predmet.ProtustrankaWithAdress>
  <DomainObject.Predmet.ProtustrankaWithAdressOIB>
    <izvorni_sadrzaj>G.Z. SERVIS d.o.o. NOVIGRAD, OIB 05463743559, Ulica Rijeke Dragonje 21, 52466 Novigrad</izvorni_sadrzaj>
    <derivirana_varijabla naziv="DomainObject.Predmet.ProtustrankaWithAdressOIB_1">G.Z. SERVIS d.o.o. NOVIGRAD, OIB 05463743559, Ulica Rijeke Dragonje 21, 52466 Novigrad</derivirana_varijabla>
  </DomainObject.Predmet.ProtustrankaWithAdressOIB>
  <DomainObject.Predmet.ProtustrankaNazivFormated>
    <izvorni_sadrzaj>G.Z. SERVIS d.o.o. NOVIGRAD</izvorni_sadrzaj>
    <derivirana_varijabla naziv="DomainObject.Predmet.ProtustrankaNazivFormated_1">G.Z. SERVIS d.o.o. NOVIGRAD</derivirana_varijabla>
  </DomainObject.Predmet.ProtustrankaNazivFormated>
  <DomainObject.Predmet.ProtustrankaNazivFormatedOIB>
    <izvorni_sadrzaj>G.Z. SERVIS d.o.o. NOVIGRAD, OIB 05463743559</izvorni_sadrzaj>
    <derivirana_varijabla naziv="DomainObject.Predmet.ProtustrankaNazivFormatedOIB_1">G.Z. SERVIS d.o.o. NOVIGRAD, OIB 05463743559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83519.06</izvorni_sadrzaj>
    <derivirana_varijabla naziv="DomainObject.Predmet.TrenutnaVrijednost_1">83519.06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G.Z. SERVIS d.o.o. NOVIGRAD</item>
    </izvorni_sadrzaj>
    <derivirana_varijabla naziv="DomainObject.Predmet.ProtuStrankaListFormated_1">
      <item>G.Z. SERVIS d.o.o. NOVIGRAD</item>
    </derivirana_varijabla>
  </DomainObject.Predmet.ProtuStrankaListFormated>
  <DomainObject.Predmet.ProtuStrankaListFormatedOIB>
    <izvorni_sadrzaj>
      <item>G.Z. SERVIS d.o.o. NOVIGRAD, OIB 05463743559</item>
    </izvorni_sadrzaj>
    <derivirana_varijabla naziv="DomainObject.Predmet.ProtuStrankaListFormatedOIB_1">
      <item>G.Z. SERVIS d.o.o. NOVIGRAD, OIB 05463743559</item>
    </derivirana_varijabla>
  </DomainObject.Predmet.ProtuStrankaListFormatedOIB>
  <DomainObject.Predmet.ProtuStrankaListFormatedWithAdress>
    <izvorni_sadrzaj>
      <item>G.Z. SERVIS d.o.o. NOVIGRAD, Ulica Rijeke Dragonje 21, 52466 Novigrad</item>
    </izvorni_sadrzaj>
    <derivirana_varijabla naziv="DomainObject.Predmet.ProtuStrankaListFormatedWithAdress_1">
      <item>G.Z. SERVIS d.o.o. NOVIGRAD, Ulica Rijeke Dragonje 21, 52466 Novigrad</item>
    </derivirana_varijabla>
  </DomainObject.Predmet.ProtuStrankaListFormatedWithAdress>
  <DomainObject.Predmet.ProtuStrankaListFormatedWithAdressOIB>
    <izvorni_sadrzaj>
      <item>G.Z. SERVIS d.o.o. NOVIGRAD, OIB 05463743559, Ulica Rijeke Dragonje 21, 52466 Novigrad</item>
    </izvorni_sadrzaj>
    <derivirana_varijabla naziv="DomainObject.Predmet.ProtuStrankaListFormatedWithAdressOIB_1">
      <item>G.Z. SERVIS d.o.o. NOVIGRAD, OIB 05463743559, Ulica Rijeke Dragonje 21, 52466 Novigrad</item>
    </derivirana_varijabla>
  </DomainObject.Predmet.ProtuStrankaListFormatedWithAdressOIB>
  <DomainObject.Predmet.ProtuStrankaListNazivFormated>
    <izvorni_sadrzaj>
      <item>G.Z. SERVIS d.o.o. NOVIGRAD</item>
    </izvorni_sadrzaj>
    <derivirana_varijabla naziv="DomainObject.Predmet.ProtuStrankaListNazivFormated_1">
      <item>G.Z. SERVIS d.o.o. NOVIGRAD</item>
    </derivirana_varijabla>
  </DomainObject.Predmet.ProtuStrankaListNazivFormated>
  <DomainObject.Predmet.ProtuStrankaListNazivFormatedOIB>
    <izvorni_sadrzaj>
      <item>G.Z. SERVIS d.o.o. NOVIGRAD, OIB 05463743559</item>
    </izvorni_sadrzaj>
    <derivirana_varijabla naziv="DomainObject.Predmet.ProtuStrankaListNazivFormatedOIB_1">
      <item>G.Z. SERVIS d.o.o. NOVIGRAD, OIB 05463743559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G.Z. SERVIS d.o.o. NOVIGRAD</izvorni_sadrzaj>
    <derivirana_varijabla naziv="DomainObject.Predmet.ProtustrankaIDrugi_1">G.Z. SERVIS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G.Z. SERVIS d.o.o. NOVIGRAD, OIB 05463743559, Ulica Rijeke Dragonje 21, 52466 Novigrad</izvorni_sadrzaj>
    <derivirana_varijabla naziv="DomainObject.Predmet.ProtustrankaIDrugiAdressOIB_1">G.Z. SERVIS d.o.o. NOVIGRAD, OIB 05463743559, Ulica Rijeke Dragonje 21,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G.Z. SERVIS d.o.o. NOVIGRAD</item>
    </izvorni_sadrzaj>
    <derivirana_varijabla naziv="DomainObject.Predmet.SudioniciListNaziv_1">
      <item>FINANCIJSKA AGENCIJA, RC RIJEKA, PODRUŽNICA PULA, PULA</item>
      <item>G.Z. SERVIS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G.Z. SERVIS d.o.o. NOVIGRAD, OIB 05463743559, Ulica Rijeke Dragonje 21,52466 Novigrad</item>
    </izvorni_sadrzaj>
    <derivirana_varijabla naziv="DomainObject.Predmet.SudioniciListAdressOIB_1">
      <item>FINANCIJSKA AGENCIJA, RC RIJEKA, PODRUŽNICA PULA, PULA, OIB 85821130368, Giardini 5,52100 Pula</item>
      <item>G.Z. SERVIS d.o.o. NOVIGRAD, OIB 05463743559, Ulica Rijeke Dragonje 21,52466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05463743559</item>
    </izvorni_sadrzaj>
    <derivirana_varijabla naziv="DomainObject.Predmet.SudioniciListNazivOIB_1">
      <item>, OIB 85821130368</item>
      <item>, OIB 05463743559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379</properties:Words>
  <properties:Characters>2034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2015-11-26T09:22:00Z</dcterms:created>
  <dc:creator>Mihaela Kaligari</dc:creator>
  <dc:description/>
  <cp:keywords/>
  <cp:lastModifiedBy>Mihaela Kaligari</cp:lastModifiedBy>
  <cp:lastPrinted>2015-12-10T08:25:00Z</cp:lastPrinted>
  <dcterms:modified xmlns:xsi="http://www.w3.org/2001/XMLSchema-instance" xsi:type="dcterms:W3CDTF">2015-12-10T08:25:00Z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