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44fc" w14:paraId="b5e44fc" w:rsidRDefault="004D7B99" w:rsidP="004D7B99" w:rsidR="004D7B99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C9273E">
        <w:rPr>
          <w:rFonts w:cs="Times New Roman" w:hAnsi="Times New Roman" w:ascii="Times New Roman"/>
          <w:sz w:val="24"/>
          <w:szCs w:val="24"/>
        </w:rPr>
        <w:t>Poslovni broj: 4 St-659/16-15</w:t>
      </w:r>
    </w:p>
    <w:p w:rsidRDefault="004D7B99" w:rsidP="004D7B99" w:rsidR="004D7B99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D7B99" w:rsidP="004D7B99" w:rsidR="004D7B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D7B99" w:rsidP="004D7B99" w:rsidR="004D7B9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D7B99" w:rsidP="004D7B99" w:rsidR="004D7B9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4D7B99" w:rsidP="004D7B99" w:rsidR="004D7B9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D7B99" w:rsidP="00C9273E" w:rsidR="004D7B99" w:rsidRPr="00C927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4D7B99" w:rsidP="004D7B99" w:rsidR="004D7B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4D7B99" w:rsidP="004D7B99" w:rsidR="004D7B99">
      <w:pPr>
        <w:spacing w:lineRule="auto" w:line="240" w:after="0"/>
        <w:rPr>
          <w:lang w:eastAsia="hr-HR"/>
        </w:rPr>
      </w:pP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="00C9273E">
        <w:rPr>
          <w:rFonts w:cs="Times New Roman" w:hAnsi="Times New Roman" w:ascii="Times New Roman"/>
          <w:sz w:val="24"/>
          <w:szCs w:val="24"/>
        </w:rPr>
        <w:t>kao stečajnom sucu, u stečajnom predmetu povodom prijedloga podnositelja FINA, RC Zagreb, Podružnica Varaždin, A. Cesarca 2</w:t>
      </w:r>
      <w:r w:rsidR="00C9273E" w:rsidRPr="00C9273E">
        <w:rPr>
          <w:rFonts w:cs="Times New Roman" w:hAnsi="Times New Roman" w:ascii="Times New Roman"/>
          <w:sz w:val="24"/>
          <w:szCs w:val="24"/>
        </w:rPr>
        <w:t xml:space="preserve">, OIB: 85821130368, za pokretanje stečajnog postupka nad dužnikom ANTE j.d.o.o., Donji </w:t>
      </w:r>
      <w:proofErr w:type="spellStart"/>
      <w:r w:rsidR="00C9273E" w:rsidRPr="00C9273E">
        <w:rPr>
          <w:rFonts w:cs="Times New Roman" w:hAnsi="Times New Roman" w:ascii="Times New Roman"/>
          <w:sz w:val="24"/>
          <w:szCs w:val="24"/>
        </w:rPr>
        <w:t>Kućan</w:t>
      </w:r>
      <w:proofErr w:type="spellEnd"/>
      <w:r w:rsidR="00C9273E" w:rsidRPr="00C9273E">
        <w:rPr>
          <w:rFonts w:cs="Times New Roman" w:hAnsi="Times New Roman" w:ascii="Times New Roman"/>
          <w:sz w:val="24"/>
          <w:szCs w:val="24"/>
        </w:rPr>
        <w:t>, Varaždinska 121, OIB: 83166765726</w:t>
      </w:r>
      <w:r w:rsidR="00C9273E">
        <w:rPr>
          <w:rFonts w:cs="Times New Roman" w:hAnsi="Times New Roman" w:ascii="Times New Roman"/>
          <w:sz w:val="24"/>
          <w:szCs w:val="24"/>
        </w:rPr>
        <w:t>, dana 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9273E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4D7B99" w:rsidP="004D7B99" w:rsidR="004D7B99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za provedbom stečajnog postupka nad dužnikom</w:t>
      </w:r>
      <w:r w:rsidR="00747737" w:rsidRPr="00747737">
        <w:rPr>
          <w:rFonts w:cs="Times New Roman" w:hAnsi="Times New Roman" w:ascii="Times New Roman"/>
          <w:sz w:val="24"/>
          <w:szCs w:val="24"/>
        </w:rPr>
        <w:t xml:space="preserve"> </w:t>
      </w:r>
      <w:r w:rsidR="00C9273E" w:rsidRPr="00C9273E">
        <w:rPr>
          <w:rFonts w:cs="Times New Roman" w:hAnsi="Times New Roman" w:ascii="Times New Roman"/>
          <w:sz w:val="24"/>
          <w:szCs w:val="24"/>
        </w:rPr>
        <w:t xml:space="preserve">ANTE j.d.o.o., Donji </w:t>
      </w:r>
      <w:proofErr w:type="spellStart"/>
      <w:r w:rsidR="00C9273E" w:rsidRPr="00C9273E">
        <w:rPr>
          <w:rFonts w:cs="Times New Roman" w:hAnsi="Times New Roman" w:ascii="Times New Roman"/>
          <w:sz w:val="24"/>
          <w:szCs w:val="24"/>
        </w:rPr>
        <w:t>Kućan</w:t>
      </w:r>
      <w:proofErr w:type="spellEnd"/>
      <w:r w:rsidR="00C9273E" w:rsidRPr="00C9273E">
        <w:rPr>
          <w:rFonts w:cs="Times New Roman" w:hAnsi="Times New Roman" w:ascii="Times New Roman"/>
          <w:sz w:val="24"/>
          <w:szCs w:val="24"/>
        </w:rPr>
        <w:t>, Varaždinska 121, OIB: 83166765726</w:t>
      </w:r>
      <w:r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>
        <w:rPr>
          <w:rFonts w:cs="Times New Roman" w:hAnsi="Times New Roman" w:ascii="Times New Roman"/>
          <w:b/>
          <w:sz w:val="24"/>
          <w:szCs w:val="24"/>
        </w:rPr>
        <w:t>220</w:t>
      </w:r>
      <w:r w:rsidR="00C9273E">
        <w:rPr>
          <w:rFonts w:cs="Times New Roman" w:hAnsi="Times New Roman" w:ascii="Times New Roman"/>
          <w:b/>
          <w:sz w:val="24"/>
          <w:szCs w:val="24"/>
        </w:rPr>
        <w:t>65916</w:t>
      </w:r>
      <w:r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D7B99" w:rsidP="004D7B99" w:rsidR="004D7B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273E" w:rsidP="004D7B99" w:rsidR="004D7B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4</w:t>
      </w:r>
      <w:r w:rsidR="00F3724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4D7B9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4D7B99" w:rsidP="004D7B99" w:rsidR="004D7B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9273E">
        <w:rPr>
          <w:rFonts w:cs="Times New Roman" w:hAnsi="Times New Roman" w:ascii="Times New Roman"/>
          <w:sz w:val="24"/>
          <w:szCs w:val="24"/>
        </w:rPr>
        <w:t xml:space="preserve"> Iris Hatvalić </w:t>
      </w:r>
      <w:proofErr w:type="spellStart"/>
      <w:r w:rsidR="00C9273E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="00C9273E">
        <w:rPr>
          <w:rFonts w:cs="Times New Roman" w:hAnsi="Times New Roman" w:ascii="Times New Roman"/>
          <w:sz w:val="24"/>
          <w:szCs w:val="24"/>
        </w:rPr>
        <w:t>,v.r.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7B99" w:rsidP="004D7B99" w:rsidR="004D7B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4D7B99" w:rsidP="004D7B99" w:rsidR="004D7B9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D7B99" w:rsidP="004D7B99" w:rsidR="004D7B99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B99"/>
    <w:rsid w:val="00016BE4"/>
    <w:rsid w:val="00066EE5"/>
    <w:rsid w:val="004D7B99"/>
    <w:rsid w:val="00747737"/>
    <w:rsid w:val="007B484E"/>
    <w:rsid w:val="00A21C9D"/>
    <w:rsid w:val="00C9273E"/>
    <w:rsid w:val="00F3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B99"/>
  </w:style>
  <w:style w:styleId="Naslov2" w:type="paragraph">
    <w:name w:val="heading 2"/>
    <w:basedOn w:val="Normal"/>
    <w:next w:val="Normal"/>
    <w:link w:val="Naslov2Char"/>
    <w:semiHidden/>
    <w:unhideWhenUsed/>
    <w:qFormat/>
    <w:rsid w:val="004D7B9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4D7B99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D7B99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4D7B9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6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B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B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B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B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B99"/>
  </w:style>
  <w:style w:styleId="Naslov2" w:type="paragraph">
    <w:name w:val="heading 2"/>
    <w:basedOn w:val="Normal"/>
    <w:next w:val="Normal"/>
    <w:link w:val="Naslov2Char"/>
    <w:semiHidden/>
    <w:unhideWhenUsed/>
    <w:qFormat/>
    <w:rsid w:val="004D7B9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4D7B99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D7B99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4D7B9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6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B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B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B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B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68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j.d.o.o. za ugostiteljstvo zastupanog po punomoćniku Silvija Novačić</izvorni_sadrzaj>
    <derivirana_varijabla naziv="DomainObject.Predmet.ProtustrankaFormated_1">  ANTE j.d.o.o. za ugostiteljstvo zastupanog po punomoćniku Silvija Novačić</derivirana_varijabla>
  </DomainObject.Predmet.ProtustrankaFormated>
  <DomainObject.Predmet.ProtustrankaFormatedOIB>
    <izvorni_sadrzaj>  ANTE j.d.o.o. za ugostiteljstvo, OIB 83166765726 zastupanog po punomoćniku Silvija Novačić</izvorni_sadrzaj>
    <derivirana_varijabla naziv="DomainObject.Predmet.ProtustrankaFormatedOIB_1">  ANTE j.d.o.o. za ugostiteljstvo, OIB 83166765726 zastupanog po punomoćniku Silvija Novačić</derivirana_varijabla>
  </DomainObject.Predmet.ProtustrankaFormatedOIB>
  <DomainObject.Predmet.ProtustrankaFormatedWithAdress>
    <izvorni_sadrzaj> ANTE j.d.o.o. za ugostiteljstvo, Varaždinska 121, 42000 Donji Kućan zastupanog po punomoćniku Silvija Novačić</izvorni_sadrzaj>
    <derivirana_varijabla naziv="DomainObject.Predmet.ProtustrankaFormatedWithAdress_1"> ANTE j.d.o.o. za ugostiteljstvo, Varaždinska 121, 42000 Donji Kućan zastupanog po punomoćniku Silvija Novačić</derivirana_varijabla>
  </DomainObject.Predmet.ProtustrankaFormatedWithAdress>
  <DomainObject.Predmet.ProtustrankaFormatedWithAdressOIB>
    <izvorni_sadrzaj> ANTE j.d.o.o. za ugostiteljstvo, OIB 83166765726, Varaždinska 121, 42000 Donji Kućan zastupanog po punomoćniku Silvija Novačić</izvorni_sadrzaj>
    <derivirana_varijabla naziv="DomainObject.Predmet.ProtustrankaFormatedWithAdressOIB_1"> ANTE j.d.o.o. za ugostiteljstvo, OIB 83166765726, Varaždinska 121, 42000 Donji Kućan zastupanog po punomoćniku Silvija Novačić</derivirana_varijabla>
  </DomainObject.Predmet.ProtustrankaFormatedWithAdressOIB>
  <DomainObject.Predmet.ProtustrankaWithAdress>
    <izvorni_sadrzaj>ANTE j.d.o.o. za ugostiteljstvo Varaždinska 121, 42000 Donji Kućan</izvorni_sadrzaj>
    <derivirana_varijabla naziv="DomainObject.Predmet.ProtustrankaWithAdress_1">ANTE j.d.o.o. za ugostiteljstvo Varaždinska 121, 42000 Donji Kućan</derivirana_varijabla>
  </DomainObject.Predmet.ProtustrankaWithAdress>
  <DomainObject.Predmet.ProtustrankaWithAdressOIB>
    <izvorni_sadrzaj>ANTE j.d.o.o. za ugostiteljstvo, OIB 83166765726, Varaždinska 121, 42000 Donji Kućan</izvorni_sadrzaj>
    <derivirana_varijabla naziv="DomainObject.Predmet.ProtustrankaWithAdressOIB_1">ANTE j.d.o.o. za ugostiteljstvo, OIB 83166765726, Varaždinska 121, 42000 Donji Kućan</derivirana_varijabla>
  </DomainObject.Predmet.ProtustrankaWithAdressOIB>
  <DomainObject.Predmet.ProtustrankaNazivFormated>
    <izvorni_sadrzaj>ANTE j.d.o.o. za ugostiteljstvo</izvorni_sadrzaj>
    <derivirana_varijabla naziv="DomainObject.Predmet.ProtustrankaNazivFormated_1">ANTE j.d.o.o. za ugostiteljstvo</derivirana_varijabla>
  </DomainObject.Predmet.ProtustrankaNazivFormated>
  <DomainObject.Predmet.ProtustrankaNazivFormatedOIB>
    <izvorni_sadrzaj>ANTE j.d.o.o. za ugostiteljstvo, OIB 83166765726</izvorni_sadrzaj>
    <derivirana_varijabla naziv="DomainObject.Predmet.ProtustrankaNazivFormatedOIB_1">ANTE j.d.o.o. za ugostiteljstvo, OIB 83166765726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69203.28</izvorni_sadrzaj>
    <derivirana_varijabla naziv="DomainObject.Predmet.TrenutnaVrijednost_1">69203.28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ANTE j.d.o.o. za ugostiteljstvo zastupanog po punomoćniku Silvija Novačić</item>
    </izvorni_sadrzaj>
    <derivirana_varijabla naziv="DomainObject.Predmet.ProtuStrankaListFormated_1">
      <item>ANTE j.d.o.o. za ugostiteljstvo zastupanog po punomoćniku Silvija Novačić</item>
    </derivirana_varijabla>
  </DomainObject.Predmet.ProtuStrankaListFormated>
  <DomainObject.Predmet.ProtuStrankaListFormatedOIB>
    <izvorni_sadrzaj>
      <item>ANTE j.d.o.o. za ugostiteljstvo, OIB 83166765726 zastupanog po punomoćniku Silvija Novačić</item>
    </izvorni_sadrzaj>
    <derivirana_varijabla naziv="DomainObject.Predmet.ProtuStrankaListFormatedOIB_1">
      <item>ANTE j.d.o.o. za ugostiteljstvo, OIB 83166765726 zastupanog po punomoćniku Silvija Novačić</item>
    </derivirana_varijabla>
  </DomainObject.Predmet.ProtuStrankaListFormatedOIB>
  <DomainObject.Predmet.ProtuStrankaListFormatedWithAdress>
    <izvorni_sadrzaj>
      <item>ANTE j.d.o.o. za ugostiteljstvo, Varaždinska 121, 42000 Donji Kućan zastupanog po punomoćniku Silvija Novačić</item>
    </izvorni_sadrzaj>
    <derivirana_varijabla naziv="DomainObject.Predmet.ProtuStrankaListFormatedWithAdress_1">
      <item>ANTE j.d.o.o. za ugostiteljstvo, Varaždinska 121, 42000 Donji Kućan zastupanog po punomoćniku Silvija Novačić</item>
    </derivirana_varijabla>
  </DomainObject.Predmet.ProtuStrankaListFormatedWithAdress>
  <DomainObject.Predmet.ProtuStrankaListFormatedWithAdressOIB>
    <izvorni_sadrzaj>
      <item>ANTE j.d.o.o. za ugostiteljstvo, OIB 83166765726, Varaždinska 121, 42000 Donji Kućan zastupanog po punomoćniku Silvija Novačić</item>
    </izvorni_sadrzaj>
    <derivirana_varijabla naziv="DomainObject.Predmet.ProtuStrankaListFormatedWithAdressOIB_1">
      <item>ANTE j.d.o.o. za ugostiteljstvo, OIB 83166765726, Varaždinska 121, 42000 Donji Kućan zastupanog po punomoćniku Silvija Novačić</item>
    </derivirana_varijabla>
  </DomainObject.Predmet.ProtuStrankaListFormatedWithAdressOIB>
  <DomainObject.Predmet.ProtuStrankaListNazivFormated>
    <izvorni_sadrzaj>
      <item>ANTE j.d.o.o. za ugostiteljstvo</item>
    </izvorni_sadrzaj>
    <derivirana_varijabla naziv="DomainObject.Predmet.ProtuStrankaListNazivFormated_1">
      <item>ANTE j.d.o.o. za ugostiteljstvo</item>
    </derivirana_varijabla>
  </DomainObject.Predmet.ProtuStrankaListNazivFormated>
  <DomainObject.Predmet.ProtuStrankaListNazivFormatedOIB>
    <izvorni_sadrzaj>
      <item>ANTE j.d.o.o. za ugostiteljstvo, OIB 83166765726</item>
    </izvorni_sadrzaj>
    <derivirana_varijabla naziv="DomainObject.Predmet.ProtuStrankaListNazivFormatedOIB_1">
      <item>ANTE j.d.o.o. za ugostiteljstvo, OIB 83166765726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Novačić punomoćnik sudionika u postupku ANTE j.d.o.o. za ugostiteljstvo</item>
    </izvorni_sadrzaj>
    <derivirana_varijabla naziv="DomainObject.Predmet.OstaliListFormated_1">
      <item>sudski registar</item>
      <item>Županijsko državno odvjetništvo u Varaždinu</item>
      <item>Silvija Novačić punomoćnik sudionika u postupku ANTE j.d.o.o.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Silvija Novačić, OIB 28267013256 punomoćnik sudionika u postupku ANTE j.d.o.o. za ugostiteljstvo</item>
    </izvorni_sadrzaj>
    <derivirana_varijabla naziv="DomainObject.Predmet.OstaliListFormatedOIB_1">
      <item>sudski registar</item>
      <item>Županijsko državno odvjetništvo u Varaždinu</item>
      <item>Silvija Novačić, OIB 28267013256 punomoćnik sudionika u postupku ANTE j.d.o.o.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Novačić, Varaždinska 119a, 42000 Donji Kućan punomoćnik sudionika u postupku ANTE j.d.o.o. za ugostiteljstvo</item>
    </izvorni_sadrzaj>
    <derivirana_varijabla naziv="DomainObject.Predmet.OstaliListFormatedWithAdress_1">
      <item>sudski registar</item>
      <item>Županijsko državno odvjetništvo u Varaždinu</item>
      <item>Silvija Novačić, Varaždinska 119a, 42000 Donji Kućan punomoćnik sudionika u postupku ANTE j.d.o.o.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Novačić, OIB 28267013256, Varaždinska 119a, 42000 Donji Kućan punomoćnik sudionika u postupku ANTE j.d.o.o. za ugostiteljstvo</item>
    </izvorni_sadrzaj>
    <derivirana_varijabla naziv="DomainObject.Predmet.OstaliListFormatedWithAdressOIB_1">
      <item>sudski registar</item>
      <item>Županijsko državno odvjetništvo u Varaždinu</item>
      <item>Silvija Novačić, OIB 28267013256, Varaždinska 119a, 42000 Donji Kućan punomoćnik sudionika u postupku ANTE j.d.o.o.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Novačić</item>
    </izvorni_sadrzaj>
    <derivirana_varijabla naziv="DomainObject.Predmet.OstaliListNazivFormated_1">
      <item>sudski registar</item>
      <item>Županijsko državno odvjetništvo u Varaždinu</item>
      <item>Silvija Novačić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Novačić, OIB 28267013256</item>
    </izvorni_sadrzaj>
    <derivirana_varijabla naziv="DomainObject.Predmet.OstaliListNazivFormatedOIB_1">
      <item>sudski registar</item>
      <item>Županijsko državno odvjetništvo u Varaždinu</item>
      <item>Silvija Novačić, OIB 28267013256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ANTE j.d.o.o. za ugostiteljstvo</izvorni_sadrzaj>
    <derivirana_varijabla naziv="DomainObject.Predmet.ProtustrankaIDrugi_1">ANTE j.d.o.o.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ANTE j.d.o.o. za ugostiteljstvo, OIB 83166765726, Varaždinska 121, 42000 Donji Kućan</izvorni_sadrzaj>
    <derivirana_varijabla naziv="DomainObject.Predmet.ProtustrankaIDrugiAdressOIB_1">ANTE j.d.o.o. za ugostiteljstvo, OIB 83166765726, Varaždinska 121,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ANTE j.d.o.o. za ugostiteljstvo</item>
      <item>sudski registar</item>
      <item>Županijsko državno odvjetništvo u Varaždinu</item>
      <item>Silvija Novačić</item>
    </izvorni_sadrzaj>
    <derivirana_varijabla naziv="DomainObject.Predmet.SudioniciListNaziv_1">
      <item>Financijska agencija</item>
      <item>ANTE j.d.o.o. za ugostiteljstvo</item>
      <item>sudski registar</item>
      <item>Županijsko državno odvjetništvo u Varaždinu</item>
      <item>Silvija Novačić</item>
    </derivirana_varijabla>
  </DomainObject.Predmet.SudioniciListNaziv>
  <DomainObject.Predmet.SudioniciListAdressOIB>
    <izvorni_sadrzaj>
      <item>Financijska agencija, OIB 85821130368</item>
      <item>ANTE j.d.o.o. za ugostiteljstvo, OIB 83166765726, Varaždinska 121,42000 Donji Kućan</item>
      <item>sudski registar</item>
      <item>Županijsko državno odvjetništvo u Varaždinu</item>
      <item>Silvija Novačić, OIB 28267013256, Varaždinska 119a,42000 Donji Kućan</item>
    </izvorni_sadrzaj>
    <derivirana_varijabla naziv="DomainObject.Predmet.SudioniciListAdressOIB_1">
      <item>Financijska agencija, OIB 85821130368</item>
      <item>ANTE j.d.o.o. za ugostiteljstvo, OIB 83166765726, Varaždinska 121,42000 Donji Kućan</item>
      <item>sudski registar</item>
      <item>Županijsko državno odvjetništvo u Varaždinu</item>
      <item>Silvija Novačić, OIB 28267013256, Varaždinska 119a,42000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83166765726</item>
      <item>, OIB null</item>
      <item>, OIB null</item>
      <item>, OIB 28267013256</item>
    </izvorni_sadrzaj>
    <derivirana_varijabla naziv="DomainObject.Predmet.SudioniciListNazivOIB_1">
      <item>, OIB 85821130368</item>
      <item>, OIB 83166765726</item>
      <item>, OIB null</item>
      <item>, OIB null</item>
      <item>, OIB 28267013256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1213</properties:Characters>
  <properties:Lines>47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2017-04-04T10:57:00Z</dcterms:created>
  <dc:creator>Katarina Breški</dc:creator>
  <cp:lastModifiedBy>Katarina Breški</cp:lastModifiedBy>
  <cp:lastPrinted>2017-04-04T11:03:00Z</cp:lastPrinted>
  <dcterms:modified xmlns:xsi="http://www.w3.org/2001/XMLSchema-instance" xsi:type="dcterms:W3CDTF">2017-04-04T11:08:00Z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