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9ea8b" w14:paraId="fc9ea8b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F316AF">
        <w:t>512</w:t>
      </w:r>
      <w:r w:rsidR="002A584C">
        <w:t>/</w:t>
      </w:r>
      <w:r w:rsidR="00D46A0F">
        <w:t>2018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8D1D7A">
        <w:t xml:space="preserve"> </w:t>
      </w:r>
      <w:proofErr w:type="spellStart"/>
      <w:r w:rsidR="00F316AF" w:rsidRPr="00F316AF">
        <w:t>SVERA</w:t>
      </w:r>
      <w:proofErr w:type="spellEnd"/>
      <w:r w:rsidR="00F316AF" w:rsidRPr="00F316AF">
        <w:t xml:space="preserve"> </w:t>
      </w:r>
      <w:proofErr w:type="spellStart"/>
      <w:r w:rsidR="00F316AF" w:rsidRPr="00F316AF">
        <w:t>CONSTRUCTION</w:t>
      </w:r>
      <w:proofErr w:type="spellEnd"/>
      <w:r w:rsidR="00F316AF" w:rsidRPr="00F316AF">
        <w:t xml:space="preserve"> d.o.o.</w:t>
      </w:r>
      <w:r w:rsidR="00F316AF">
        <w:t xml:space="preserve"> Sesvete, </w:t>
      </w:r>
      <w:proofErr w:type="spellStart"/>
      <w:r w:rsidR="00F316AF">
        <w:t>Kašinska</w:t>
      </w:r>
      <w:proofErr w:type="spellEnd"/>
      <w:r w:rsidR="00F316AF">
        <w:t xml:space="preserve"> 9, </w:t>
      </w:r>
      <w:proofErr w:type="spellStart"/>
      <w:r w:rsidR="00F316AF">
        <w:t>OIB</w:t>
      </w:r>
      <w:proofErr w:type="spellEnd"/>
      <w:r w:rsidR="00F316AF">
        <w:t xml:space="preserve">: </w:t>
      </w:r>
      <w:r w:rsidR="00F316AF" w:rsidRPr="00F316AF">
        <w:t>54123000943</w:t>
      </w:r>
      <w:r w:rsidR="00F316AF">
        <w:t xml:space="preserve">, </w:t>
      </w:r>
      <w:proofErr w:type="spellStart"/>
      <w:r w:rsidR="00F316AF">
        <w:t>MBS</w:t>
      </w:r>
      <w:proofErr w:type="spellEnd"/>
      <w:r w:rsidR="00F316AF">
        <w:t xml:space="preserve">: </w:t>
      </w:r>
      <w:r w:rsidR="00F316AF" w:rsidRPr="00F316AF">
        <w:t>081080291</w:t>
      </w:r>
      <w:r w:rsidR="00F316AF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1B210B">
        <w:t>6</w:t>
      </w:r>
      <w:r w:rsidR="00100A60">
        <w:t xml:space="preserve">. srpnja </w:t>
      </w:r>
      <w:r w:rsidR="00D46A0F">
        <w:t>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4B7481">
        <w:rPr>
          <w:bCs/>
        </w:rPr>
        <w:t xml:space="preserve"> </w:t>
      </w:r>
      <w:proofErr w:type="spellStart"/>
      <w:r w:rsidR="00F316AF" w:rsidRPr="00F316AF">
        <w:t>SVERA</w:t>
      </w:r>
      <w:proofErr w:type="spellEnd"/>
      <w:r w:rsidR="00F316AF" w:rsidRPr="00F316AF">
        <w:t xml:space="preserve"> </w:t>
      </w:r>
      <w:proofErr w:type="spellStart"/>
      <w:r w:rsidR="00F316AF" w:rsidRPr="00F316AF">
        <w:t>CONSTRUCTION</w:t>
      </w:r>
      <w:proofErr w:type="spellEnd"/>
      <w:r w:rsidR="00F316AF" w:rsidRPr="00F316AF">
        <w:t xml:space="preserve"> d.o.o.</w:t>
      </w:r>
      <w:r w:rsidR="00F316AF">
        <w:t xml:space="preserve"> Sesvete, </w:t>
      </w:r>
      <w:proofErr w:type="spellStart"/>
      <w:r w:rsidR="00F316AF">
        <w:t>Kašinska</w:t>
      </w:r>
      <w:proofErr w:type="spellEnd"/>
      <w:r w:rsidR="00F316AF">
        <w:t xml:space="preserve"> 9, </w:t>
      </w:r>
      <w:proofErr w:type="spellStart"/>
      <w:r w:rsidR="00F316AF">
        <w:t>OIB</w:t>
      </w:r>
      <w:proofErr w:type="spellEnd"/>
      <w:r w:rsidR="00F316AF">
        <w:t xml:space="preserve">: </w:t>
      </w:r>
      <w:r w:rsidR="00F316AF" w:rsidRPr="00F316AF">
        <w:t>54123000943</w:t>
      </w:r>
      <w:r w:rsidR="00F316AF">
        <w:t xml:space="preserve">, </w:t>
      </w:r>
      <w:proofErr w:type="spellStart"/>
      <w:r w:rsidR="00F316AF">
        <w:t>MBS</w:t>
      </w:r>
      <w:proofErr w:type="spellEnd"/>
      <w:r w:rsidR="00F316AF">
        <w:t xml:space="preserve">: </w:t>
      </w:r>
      <w:r w:rsidR="00F316AF" w:rsidRPr="00F316AF">
        <w:t>081080291</w:t>
      </w:r>
      <w:r w:rsidR="00F316AF">
        <w:t>, iznosi 9.246,62 kn.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DA790C">
        <w:t xml:space="preserve"> </w:t>
      </w:r>
      <w:proofErr w:type="spellStart"/>
      <w:r w:rsidR="00F316AF">
        <w:t>Rešat</w:t>
      </w:r>
      <w:proofErr w:type="spellEnd"/>
      <w:r w:rsidR="00F316AF">
        <w:t xml:space="preserve"> </w:t>
      </w:r>
      <w:proofErr w:type="spellStart"/>
      <w:r w:rsidR="00F316AF">
        <w:t>Avmedoski</w:t>
      </w:r>
      <w:proofErr w:type="spellEnd"/>
      <w:r w:rsidR="00F316AF">
        <w:t xml:space="preserve"> i Sven </w:t>
      </w:r>
      <w:proofErr w:type="spellStart"/>
      <w:r w:rsidR="00F316AF">
        <w:t>Avmedoski</w:t>
      </w:r>
      <w:proofErr w:type="spellEnd"/>
      <w:r w:rsidR="00F316AF">
        <w:t xml:space="preserve"> iz Zagreba</w:t>
      </w:r>
      <w:r w:rsidR="001B210B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F316AF">
        <w:t>512</w:t>
      </w:r>
      <w:r w:rsidR="004C025E">
        <w:t>-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1B210B">
        <w:t>6</w:t>
      </w:r>
      <w:r w:rsidR="00782FD3">
        <w:t>. srpnja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4B82"/>
    <w:rsid w:val="000B4D31"/>
    <w:rsid w:val="000B618A"/>
    <w:rsid w:val="000C1A19"/>
    <w:rsid w:val="000F1987"/>
    <w:rsid w:val="000F34D8"/>
    <w:rsid w:val="000F5F58"/>
    <w:rsid w:val="000F6B7F"/>
    <w:rsid w:val="00100A60"/>
    <w:rsid w:val="00115647"/>
    <w:rsid w:val="0012198A"/>
    <w:rsid w:val="00142BD5"/>
    <w:rsid w:val="00154AB1"/>
    <w:rsid w:val="00190F9C"/>
    <w:rsid w:val="001932CB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202AFB"/>
    <w:rsid w:val="002330DC"/>
    <w:rsid w:val="00245F19"/>
    <w:rsid w:val="00273CBE"/>
    <w:rsid w:val="002946EB"/>
    <w:rsid w:val="002A584C"/>
    <w:rsid w:val="002B01E8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33EEE"/>
    <w:rsid w:val="0034347D"/>
    <w:rsid w:val="0035208B"/>
    <w:rsid w:val="003561EA"/>
    <w:rsid w:val="00356C8E"/>
    <w:rsid w:val="00381EF9"/>
    <w:rsid w:val="003E35E3"/>
    <w:rsid w:val="003E3F81"/>
    <w:rsid w:val="003F036E"/>
    <w:rsid w:val="00416FB0"/>
    <w:rsid w:val="00441ED0"/>
    <w:rsid w:val="00450B5B"/>
    <w:rsid w:val="004740CE"/>
    <w:rsid w:val="00477F4D"/>
    <w:rsid w:val="004841EA"/>
    <w:rsid w:val="0048719B"/>
    <w:rsid w:val="0049647D"/>
    <w:rsid w:val="004A3258"/>
    <w:rsid w:val="004B6525"/>
    <w:rsid w:val="004B7481"/>
    <w:rsid w:val="004C025E"/>
    <w:rsid w:val="004D1E07"/>
    <w:rsid w:val="004E50C7"/>
    <w:rsid w:val="00510A40"/>
    <w:rsid w:val="00531716"/>
    <w:rsid w:val="00534FFB"/>
    <w:rsid w:val="00544765"/>
    <w:rsid w:val="00550EB1"/>
    <w:rsid w:val="0057313B"/>
    <w:rsid w:val="005773DE"/>
    <w:rsid w:val="00596CCF"/>
    <w:rsid w:val="00596EE1"/>
    <w:rsid w:val="005A67A5"/>
    <w:rsid w:val="005D40BA"/>
    <w:rsid w:val="005D78EB"/>
    <w:rsid w:val="005F6138"/>
    <w:rsid w:val="00620F8C"/>
    <w:rsid w:val="0063244A"/>
    <w:rsid w:val="00647F89"/>
    <w:rsid w:val="00656D02"/>
    <w:rsid w:val="00685665"/>
    <w:rsid w:val="00685ADD"/>
    <w:rsid w:val="006946AA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432D"/>
    <w:rsid w:val="00731860"/>
    <w:rsid w:val="00732D11"/>
    <w:rsid w:val="0073659C"/>
    <w:rsid w:val="00747C9F"/>
    <w:rsid w:val="00750882"/>
    <w:rsid w:val="007572A2"/>
    <w:rsid w:val="00782948"/>
    <w:rsid w:val="00782FD3"/>
    <w:rsid w:val="00786384"/>
    <w:rsid w:val="007911C2"/>
    <w:rsid w:val="007A7EB8"/>
    <w:rsid w:val="007B1DA7"/>
    <w:rsid w:val="007B4560"/>
    <w:rsid w:val="007B4E2C"/>
    <w:rsid w:val="007D3CB1"/>
    <w:rsid w:val="007E34EF"/>
    <w:rsid w:val="007F41AE"/>
    <w:rsid w:val="00805296"/>
    <w:rsid w:val="00816081"/>
    <w:rsid w:val="0084658B"/>
    <w:rsid w:val="00863ED6"/>
    <w:rsid w:val="0087043E"/>
    <w:rsid w:val="008811F2"/>
    <w:rsid w:val="00891F2E"/>
    <w:rsid w:val="008A342D"/>
    <w:rsid w:val="008B7F6C"/>
    <w:rsid w:val="008D1D7A"/>
    <w:rsid w:val="008E4E6F"/>
    <w:rsid w:val="00913E9A"/>
    <w:rsid w:val="009214DB"/>
    <w:rsid w:val="00925A9E"/>
    <w:rsid w:val="00936FFF"/>
    <w:rsid w:val="00937BF4"/>
    <w:rsid w:val="00952989"/>
    <w:rsid w:val="009704EC"/>
    <w:rsid w:val="00973B62"/>
    <w:rsid w:val="00974739"/>
    <w:rsid w:val="00974D55"/>
    <w:rsid w:val="00977899"/>
    <w:rsid w:val="009900E4"/>
    <w:rsid w:val="0099211E"/>
    <w:rsid w:val="009E06EE"/>
    <w:rsid w:val="009E1AB4"/>
    <w:rsid w:val="00A01A70"/>
    <w:rsid w:val="00A135A3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9229E"/>
    <w:rsid w:val="00AA5314"/>
    <w:rsid w:val="00AB0405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BF05D5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F2673"/>
    <w:rsid w:val="00D00F9D"/>
    <w:rsid w:val="00D07191"/>
    <w:rsid w:val="00D200F2"/>
    <w:rsid w:val="00D21A2C"/>
    <w:rsid w:val="00D35B6C"/>
    <w:rsid w:val="00D438A1"/>
    <w:rsid w:val="00D46A0F"/>
    <w:rsid w:val="00D7521A"/>
    <w:rsid w:val="00DA790C"/>
    <w:rsid w:val="00DE0702"/>
    <w:rsid w:val="00DF0871"/>
    <w:rsid w:val="00E01AC5"/>
    <w:rsid w:val="00E12C76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A4BCE"/>
    <w:rsid w:val="00EA6B49"/>
    <w:rsid w:val="00EC2608"/>
    <w:rsid w:val="00ED6DA2"/>
    <w:rsid w:val="00EF36CD"/>
    <w:rsid w:val="00EF52BE"/>
    <w:rsid w:val="00F12D3A"/>
    <w:rsid w:val="00F316AF"/>
    <w:rsid w:val="00F53A16"/>
    <w:rsid w:val="00F61B1E"/>
    <w:rsid w:val="00F66438"/>
    <w:rsid w:val="00F6691E"/>
    <w:rsid w:val="00F82544"/>
    <w:rsid w:val="00F85F59"/>
    <w:rsid w:val="00FA423A"/>
    <w:rsid w:val="00FB473C"/>
    <w:rsid w:val="00FC06FE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135A3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135A3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35A3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35A3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135A3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135A3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35A3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35A3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</izvorni_sadrzaj>
    <derivirana_varijabla naziv="DomainObject.Predmet.Broj_1">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St-512/2018</izvorni_sadrzaj>
    <derivirana_varijabla naziv="DomainObject.Predmet.OznakaBroj_1">St-512/2018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SVERA CONSTRUCTION d.o.o.</izvorni_sadrzaj>
    <derivirana_varijabla naziv="DomainObject.Predmet.ProtustrankaFormated_1">  SVERA CONSTRUCTION d.o.o.</derivirana_varijabla>
  </DomainObject.Predmet.ProtustrankaFormated>
  <DomainObject.Predmet.ProtustrankaFormatedOIB>
    <izvorni_sadrzaj>  SVERA CONSTRUCTION d.o.o., OIB 54123000943</izvorni_sadrzaj>
    <derivirana_varijabla naziv="DomainObject.Predmet.ProtustrankaFormatedOIB_1">  SVERA CONSTRUCTION d.o.o., OIB 54123000943</derivirana_varijabla>
  </DomainObject.Predmet.ProtustrankaFormatedOIB>
  <DomainObject.Predmet.ProtustrankaFormatedWithAdress>
    <izvorni_sadrzaj> SVERA CONSTRUCTION d.o.o., Kašinska 9, 10360 Sesvete</izvorni_sadrzaj>
    <derivirana_varijabla naziv="DomainObject.Predmet.ProtustrankaFormatedWithAdress_1"> SVERA CONSTRUCTION d.o.o., Kašinska 9, 10360 Sesvete</derivirana_varijabla>
  </DomainObject.Predmet.ProtustrankaFormatedWithAdress>
  <DomainObject.Predmet.ProtustrankaFormatedWithAdressOIB>
    <izvorni_sadrzaj> SVERA CONSTRUCTION d.o.o., OIB 54123000943, Kašinska 9, 10360 Sesvete</izvorni_sadrzaj>
    <derivirana_varijabla naziv="DomainObject.Predmet.ProtustrankaFormatedWithAdressOIB_1"> SVERA CONSTRUCTION d.o.o., OIB 54123000943, Kašinska 9, 10360 Sesvete</derivirana_varijabla>
  </DomainObject.Predmet.ProtustrankaFormatedWithAdressOIB>
  <DomainObject.Predmet.ProtustrankaWithAdress>
    <izvorni_sadrzaj>SVERA CONSTRUCTION d.o.o. Kašinska 9, 10360 Sesvete</izvorni_sadrzaj>
    <derivirana_varijabla naziv="DomainObject.Predmet.ProtustrankaWithAdress_1">SVERA CONSTRUCTION d.o.o. Kašinska 9, 10360 Sesvete</derivirana_varijabla>
  </DomainObject.Predmet.ProtustrankaWithAdress>
  <DomainObject.Predmet.ProtustrankaWithAdressOIB>
    <izvorni_sadrzaj>SVERA CONSTRUCTION d.o.o., OIB 54123000943, Kašinska 9, 10360 Sesvete</izvorni_sadrzaj>
    <derivirana_varijabla naziv="DomainObject.Predmet.ProtustrankaWithAdressOIB_1">SVERA CONSTRUCTION d.o.o., OIB 54123000943, Kašinska 9, 10360 Sesvete</derivirana_varijabla>
  </DomainObject.Predmet.ProtustrankaWithAdressOIB>
  <DomainObject.Predmet.ProtustrankaNazivFormated>
    <izvorni_sadrzaj>SVERA CONSTRUCTION d.o.o.</izvorni_sadrzaj>
    <derivirana_varijabla naziv="DomainObject.Predmet.ProtustrankaNazivFormated_1">SVERA CONSTRUCTION d.o.o.</derivirana_varijabla>
  </DomainObject.Predmet.ProtustrankaNazivFormated>
  <DomainObject.Predmet.ProtustrankaNazivFormatedOIB>
    <izvorni_sadrzaj>SVERA CONSTRUCTION d.o.o., OIB 54123000943</izvorni_sadrzaj>
    <derivirana_varijabla naziv="DomainObject.Predmet.ProtustrankaNazivFormatedOIB_1">SVERA CONSTRUCTION d.o.o., OIB 54123000943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SVERA CONSTRUCTION d.o.o.</item>
    </izvorni_sadrzaj>
    <derivirana_varijabla naziv="DomainObject.Predmet.ProtuStrankaListFormated_1">
      <item>SVERA CONSTRUCTION d.o.o.</item>
    </derivirana_varijabla>
  </DomainObject.Predmet.ProtuStrankaListFormated>
  <DomainObject.Predmet.ProtuStrankaListFormatedOIB>
    <izvorni_sadrzaj>
      <item>SVERA CONSTRUCTION d.o.o., OIB 54123000943</item>
    </izvorni_sadrzaj>
    <derivirana_varijabla naziv="DomainObject.Predmet.ProtuStrankaListFormatedOIB_1">
      <item>SVERA CONSTRUCTION d.o.o., OIB 54123000943</item>
    </derivirana_varijabla>
  </DomainObject.Predmet.ProtuStrankaListFormatedOIB>
  <DomainObject.Predmet.ProtuStrankaListFormatedWithAdress>
    <izvorni_sadrzaj>
      <item>SVERA CONSTRUCTION d.o.o., Kašinska 9, 10360 Sesvete</item>
    </izvorni_sadrzaj>
    <derivirana_varijabla naziv="DomainObject.Predmet.ProtuStrankaListFormatedWithAdress_1">
      <item>SVERA CONSTRUCTION d.o.o., Kašinska 9, 10360 Sesvete</item>
    </derivirana_varijabla>
  </DomainObject.Predmet.ProtuStrankaListFormatedWithAdress>
  <DomainObject.Predmet.ProtuStrankaListFormatedWithAdressOIB>
    <izvorni_sadrzaj>
      <item>SVERA CONSTRUCTION d.o.o., OIB 54123000943, Kašinska 9, 10360 Sesvete</item>
    </izvorni_sadrzaj>
    <derivirana_varijabla naziv="DomainObject.Predmet.ProtuStrankaListFormatedWithAdressOIB_1">
      <item>SVERA CONSTRUCTION d.o.o., OIB 54123000943, Kašinska 9, 10360 Sesvete</item>
    </derivirana_varijabla>
  </DomainObject.Predmet.ProtuStrankaListFormatedWithAdressOIB>
  <DomainObject.Predmet.ProtuStrankaListNazivFormated>
    <izvorni_sadrzaj>
      <item>SVERA CONSTRUCTION d.o.o.</item>
    </izvorni_sadrzaj>
    <derivirana_varijabla naziv="DomainObject.Predmet.ProtuStrankaListNazivFormated_1">
      <item>SVERA CONSTRUCTION d.o.o.</item>
    </derivirana_varijabla>
  </DomainObject.Predmet.ProtuStrankaListNazivFormated>
  <DomainObject.Predmet.ProtuStrankaListNazivFormatedOIB>
    <izvorni_sadrzaj>
      <item>SVERA CONSTRUCTION d.o.o., OIB 54123000943</item>
    </izvorni_sadrzaj>
    <derivirana_varijabla naziv="DomainObject.Predmet.ProtuStrankaListNazivFormatedOIB_1">
      <item>SVERA CONSTRUCTION d.o.o., OIB 54123000943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SVERA CONSTRUCTION d.o.o.</izvorni_sadrzaj>
    <derivirana_varijabla naziv="DomainObject.Predmet.ProtustrankaIDrugi_1">SVERA CONSTRUCTION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SVERA CONSTRUCTION d.o.o., OIB 54123000943, Kašinska 9, 10360 Sesvete</izvorni_sadrzaj>
    <derivirana_varijabla naziv="DomainObject.Predmet.ProtustrankaIDrugiAdressOIB_1">SVERA CONSTRUCTION d.o.o., OIB 54123000943, Kašinska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SVERA CONSTRUCTION d.o.o.</item>
      <item>FINA Regionalni centar Zagreb</item>
    </izvorni_sadrzaj>
    <derivirana_varijabla naziv="DomainObject.Predmet.SudioniciListNaziv_1">
      <item>SVERA CONSTRUCTION d.o.o.</item>
      <item>FINA Regionalni centar Zagreb</item>
    </derivirana_varijabla>
  </DomainObject.Predmet.SudioniciListNaziv>
  <DomainObject.Predmet.SudioniciListAdressOIB>
    <izvorni_sadrzaj>
      <item>SVERA CONSTRUCTION d.o.o., OIB 54123000943, Kašinska 9,10360 Sesvete</item>
      <item>FINA Regionalni centar Zagreb, OIB 85821130368, Trg svibanjskih žrtava 1995. br. 1,10000 Zagreb</item>
    </izvorni_sadrzaj>
    <derivirana_varijabla naziv="DomainObject.Predmet.SudioniciListAdressOIB_1">
      <item>SVERA CONSTRUCTION d.o.o., OIB 54123000943, Kašinska 9,10360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54123000943</item>
      <item>, OIB 85821130368</item>
    </izvorni_sadrzaj>
    <derivirana_varijabla naziv="DomainObject.Predmet.SudioniciListNazivOIB_1">
      <item>, OIB 54123000943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356</properties:Words>
  <properties:Characters>1927</properties:Characters>
  <properties:Lines>45</properties:Lines>
  <properties:Paragraphs>15</properties:Paragraphs>
  <properties:TotalTime>256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2018-07-06T06:17:00Z</cp:lastPrinted>
  <dcterms:modified xmlns:xsi="http://www.w3.org/2001/XMLSchema-instance" xsi:type="dcterms:W3CDTF">2018-07-06T06:18:00Z</dcterms:modified>
  <cp:revision>61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