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2C3754" w:rsidP="002C3754" w:rsid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  <w:sz w:val="24"/>
              </w:rPr>
              <w:drawing>
                <wp:inline distR="0" distL="0" distB="0" distT="0">
                  <wp:extent cy="957580" cx="724535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7580" cx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C7E17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FB30F0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3411d24" w14:paraId="3411d24" w:rsidRDefault="006F7455" w:rsidR="006F7455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482933" w:rsidRPr="00482933">
        <w:rPr>
          <w:sz w:val="24"/>
        </w:rPr>
        <w:t>40</w:t>
      </w:r>
      <w:proofErr w:type="spellEnd"/>
      <w:r w:rsidR="00482933" w:rsidRPr="00482933">
        <w:rPr>
          <w:sz w:val="24"/>
        </w:rPr>
        <w:t>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proofErr w:type="spellStart"/>
      <w:r w:rsidR="00852E04">
        <w:rPr>
          <w:sz w:val="24"/>
        </w:rPr>
        <w:t>6</w:t>
      </w:r>
      <w:r w:rsidR="00614696">
        <w:rPr>
          <w:sz w:val="24"/>
        </w:rPr>
        <w:t>8</w:t>
      </w:r>
      <w:r w:rsidR="00852E04">
        <w:rPr>
          <w:sz w:val="24"/>
        </w:rPr>
        <w:t>4</w:t>
      </w:r>
      <w:proofErr w:type="spellEnd"/>
      <w:r w:rsidR="00D3740E">
        <w:rPr>
          <w:sz w:val="24"/>
        </w:rPr>
        <w:t>/</w:t>
      </w:r>
      <w:proofErr w:type="spellStart"/>
      <w:r w:rsidR="00D3740E">
        <w:rPr>
          <w:sz w:val="24"/>
        </w:rPr>
        <w:t>13</w:t>
      </w:r>
      <w:proofErr w:type="spellEnd"/>
      <w:r w:rsidR="00476E8D">
        <w:rPr>
          <w:sz w:val="24"/>
        </w:rPr>
        <w:t xml:space="preserve">    </w:t>
      </w:r>
    </w:p>
    <w:p w:rsidRDefault="00805BF9" w:rsidP="00D3740E" w:rsidR="00805BF9">
      <w:pPr>
        <w:jc w:val="center"/>
        <w:rPr>
          <w:b/>
          <w:sz w:val="24"/>
        </w:rPr>
      </w:pPr>
    </w:p>
    <w:p w:rsidRDefault="00805BF9" w:rsidP="00D3740E" w:rsidR="00805BF9" w:rsidRPr="00DF471D">
      <w:pPr>
        <w:jc w:val="center"/>
        <w:rPr>
          <w:sz w:val="24"/>
        </w:rPr>
      </w:pPr>
      <w:r w:rsidRPr="00DF471D">
        <w:rPr>
          <w:sz w:val="24"/>
        </w:rPr>
        <w:t xml:space="preserve">R E P U B L I K A   H R V A T S KA </w:t>
      </w:r>
    </w:p>
    <w:p w:rsidRDefault="00D3740E" w:rsidP="00D3740E" w:rsidR="006F7455" w:rsidRPr="00DF471D">
      <w:pPr>
        <w:jc w:val="center"/>
        <w:rPr>
          <w:sz w:val="24"/>
        </w:rPr>
      </w:pPr>
      <w:r w:rsidRPr="00DF471D">
        <w:rPr>
          <w:sz w:val="24"/>
        </w:rPr>
        <w:t xml:space="preserve">Z A K </w:t>
      </w:r>
      <w:proofErr w:type="spellStart"/>
      <w:r w:rsidRPr="00DF471D">
        <w:rPr>
          <w:sz w:val="24"/>
        </w:rPr>
        <w:t>LJ</w:t>
      </w:r>
      <w:proofErr w:type="spellEnd"/>
      <w:r w:rsidRPr="00DF471D">
        <w:rPr>
          <w:sz w:val="24"/>
        </w:rPr>
        <w:t xml:space="preserve"> U Č A K</w:t>
      </w:r>
    </w:p>
    <w:p w:rsidRDefault="00D3740E" w:rsidP="00D3740E" w:rsidR="00D3740E">
      <w:pPr>
        <w:jc w:val="center"/>
        <w:rPr>
          <w:b/>
          <w:sz w:val="24"/>
        </w:rPr>
      </w:pPr>
    </w:p>
    <w:p w:rsidRDefault="006F7455" w:rsidP="0062390A" w:rsidR="0062390A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62390A" w:rsidRPr="00671B25">
        <w:rPr>
          <w:sz w:val="24"/>
          <w:szCs w:val="24"/>
        </w:rPr>
        <w:t>TRGOVAČKI SUD U ZAGREBU</w:t>
      </w:r>
      <w:r w:rsidR="0062390A" w:rsidRPr="00010102">
        <w:rPr>
          <w:sz w:val="24"/>
          <w:szCs w:val="24"/>
        </w:rPr>
        <w:t xml:space="preserve"> po sucu Anti Galiću, kao stečajnom sucu, </w:t>
      </w:r>
      <w:r w:rsidR="0062390A">
        <w:rPr>
          <w:sz w:val="24"/>
          <w:szCs w:val="24"/>
        </w:rPr>
        <w:t>postupajući po prijedlogu</w:t>
      </w:r>
      <w:r w:rsidR="00FB30F0">
        <w:rPr>
          <w:sz w:val="24"/>
          <w:szCs w:val="24"/>
        </w:rPr>
        <w:t xml:space="preserve"> </w:t>
      </w:r>
      <w:r w:rsidR="00D3740E">
        <w:rPr>
          <w:sz w:val="24"/>
          <w:szCs w:val="24"/>
        </w:rPr>
        <w:t>Financijske agencije</w:t>
      </w:r>
      <w:r w:rsidR="0062390A">
        <w:rPr>
          <w:sz w:val="24"/>
          <w:szCs w:val="24"/>
        </w:rPr>
        <w:t xml:space="preserve"> u stečaj</w:t>
      </w:r>
      <w:r w:rsidR="0062390A" w:rsidRPr="00010102">
        <w:rPr>
          <w:sz w:val="24"/>
          <w:szCs w:val="24"/>
        </w:rPr>
        <w:t xml:space="preserve">nom postupku nad dužnikom </w:t>
      </w:r>
      <w:proofErr w:type="spellStart"/>
      <w:r w:rsidR="00614696">
        <w:rPr>
          <w:sz w:val="24"/>
          <w:szCs w:val="24"/>
        </w:rPr>
        <w:t>ZM</w:t>
      </w:r>
      <w:proofErr w:type="spellEnd"/>
      <w:r w:rsidR="00614696">
        <w:rPr>
          <w:sz w:val="24"/>
          <w:szCs w:val="24"/>
        </w:rPr>
        <w:t xml:space="preserve">  </w:t>
      </w:r>
      <w:proofErr w:type="spellStart"/>
      <w:r w:rsidR="00614696">
        <w:rPr>
          <w:sz w:val="24"/>
          <w:szCs w:val="24"/>
        </w:rPr>
        <w:t>ADRIATIC</w:t>
      </w:r>
      <w:proofErr w:type="spellEnd"/>
      <w:r w:rsidR="00614696">
        <w:rPr>
          <w:sz w:val="24"/>
          <w:szCs w:val="24"/>
        </w:rPr>
        <w:t xml:space="preserve"> </w:t>
      </w:r>
      <w:proofErr w:type="spellStart"/>
      <w:r w:rsidR="00614696">
        <w:rPr>
          <w:sz w:val="24"/>
          <w:szCs w:val="24"/>
        </w:rPr>
        <w:t>TOURS</w:t>
      </w:r>
      <w:proofErr w:type="spellEnd"/>
      <w:r w:rsidR="00852E04">
        <w:rPr>
          <w:sz w:val="24"/>
          <w:szCs w:val="24"/>
        </w:rPr>
        <w:t xml:space="preserve">  </w:t>
      </w:r>
      <w:r w:rsidR="002E3D47">
        <w:rPr>
          <w:sz w:val="24"/>
          <w:szCs w:val="24"/>
        </w:rPr>
        <w:t>d.o.o.</w:t>
      </w:r>
      <w:r w:rsidR="000D1E93">
        <w:rPr>
          <w:sz w:val="24"/>
          <w:szCs w:val="24"/>
        </w:rPr>
        <w:t xml:space="preserve"> Zagreb,</w:t>
      </w:r>
      <w:r w:rsidR="006314A9">
        <w:rPr>
          <w:sz w:val="24"/>
          <w:szCs w:val="24"/>
        </w:rPr>
        <w:t xml:space="preserve"> </w:t>
      </w:r>
      <w:r w:rsidR="00614696">
        <w:rPr>
          <w:sz w:val="24"/>
          <w:szCs w:val="24"/>
        </w:rPr>
        <w:t xml:space="preserve">Savska </w:t>
      </w:r>
      <w:proofErr w:type="spellStart"/>
      <w:r w:rsidR="00614696">
        <w:rPr>
          <w:sz w:val="24"/>
          <w:szCs w:val="24"/>
        </w:rPr>
        <w:t>141</w:t>
      </w:r>
      <w:proofErr w:type="spellEnd"/>
      <w:r w:rsidR="00614696">
        <w:rPr>
          <w:sz w:val="24"/>
          <w:szCs w:val="24"/>
        </w:rPr>
        <w:t>,</w:t>
      </w:r>
      <w:r w:rsidR="0062390A">
        <w:rPr>
          <w:sz w:val="24"/>
          <w:szCs w:val="24"/>
        </w:rPr>
        <w:t xml:space="preserve"> dana</w:t>
      </w:r>
      <w:r w:rsidR="00904343">
        <w:rPr>
          <w:sz w:val="24"/>
          <w:szCs w:val="24"/>
        </w:rPr>
        <w:t xml:space="preserve"> </w:t>
      </w:r>
      <w:proofErr w:type="spellStart"/>
      <w:r w:rsidR="00805BF9">
        <w:rPr>
          <w:sz w:val="24"/>
          <w:szCs w:val="24"/>
        </w:rPr>
        <w:t>30.lipnja</w:t>
      </w:r>
      <w:proofErr w:type="spellEnd"/>
      <w:r w:rsidR="000D1E93">
        <w:rPr>
          <w:sz w:val="24"/>
          <w:szCs w:val="24"/>
        </w:rPr>
        <w:t xml:space="preserve"> </w:t>
      </w:r>
      <w:proofErr w:type="spellStart"/>
      <w:r w:rsidR="00D3740E">
        <w:rPr>
          <w:sz w:val="24"/>
          <w:szCs w:val="24"/>
        </w:rPr>
        <w:t>201</w:t>
      </w:r>
      <w:r w:rsidR="00904343">
        <w:rPr>
          <w:sz w:val="24"/>
          <w:szCs w:val="24"/>
        </w:rPr>
        <w:t>6</w:t>
      </w:r>
      <w:proofErr w:type="spellEnd"/>
      <w:r w:rsidR="00D3740E">
        <w:rPr>
          <w:sz w:val="24"/>
          <w:szCs w:val="24"/>
        </w:rPr>
        <w:t>.</w:t>
      </w:r>
    </w:p>
    <w:p w:rsidRDefault="00CC43BC" w:rsidP="00B844BF" w:rsidR="00CC43BC" w:rsidRPr="002519C3">
      <w:pPr>
        <w:jc w:val="both"/>
        <w:rPr>
          <w:b/>
          <w:sz w:val="40"/>
          <w:szCs w:val="40"/>
        </w:rPr>
      </w:pPr>
    </w:p>
    <w:p w:rsidRDefault="00DC008D" w:rsidP="00DC008D" w:rsidR="00DC008D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646958" w:rsidP="00D3740E" w:rsidR="00646958">
      <w:pPr>
        <w:ind w:left="720"/>
        <w:jc w:val="both"/>
        <w:rPr>
          <w:sz w:val="24"/>
        </w:rPr>
      </w:pPr>
    </w:p>
    <w:p w:rsidRDefault="00D3740E" w:rsidP="00D3740E" w:rsidR="00D3740E">
      <w:pPr>
        <w:ind w:left="720"/>
        <w:jc w:val="both"/>
        <w:rPr>
          <w:sz w:val="24"/>
        </w:rPr>
      </w:pPr>
      <w:r>
        <w:rPr>
          <w:sz w:val="24"/>
        </w:rPr>
        <w:t xml:space="preserve">I Određuje se </w:t>
      </w:r>
      <w:r w:rsidR="00380981">
        <w:rPr>
          <w:sz w:val="24"/>
        </w:rPr>
        <w:t xml:space="preserve">nastavak </w:t>
      </w:r>
      <w:r>
        <w:rPr>
          <w:sz w:val="24"/>
        </w:rPr>
        <w:t>ročišt</w:t>
      </w:r>
      <w:r w:rsidR="00380981">
        <w:rPr>
          <w:sz w:val="24"/>
        </w:rPr>
        <w:t>a</w:t>
      </w:r>
      <w:r>
        <w:rPr>
          <w:sz w:val="24"/>
        </w:rPr>
        <w:t xml:space="preserve"> radi izjašnjenja o prijedlogu za otvaranje stečajnog postupka  za dan: </w:t>
      </w:r>
    </w:p>
    <w:p w:rsidRDefault="00D3740E" w:rsidP="00D3740E" w:rsidR="00D3740E">
      <w:pPr>
        <w:ind w:left="720"/>
        <w:jc w:val="both"/>
        <w:rPr>
          <w:sz w:val="24"/>
        </w:rPr>
      </w:pPr>
    </w:p>
    <w:p w:rsidRDefault="00805BF9" w:rsidP="00D3740E" w:rsidR="00D3740E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21.rujna</w:t>
      </w:r>
      <w:proofErr w:type="spellEnd"/>
      <w:r w:rsidR="00DA7E49">
        <w:rPr>
          <w:b/>
          <w:sz w:val="24"/>
        </w:rPr>
        <w:t xml:space="preserve"> </w:t>
      </w:r>
      <w:proofErr w:type="spellStart"/>
      <w:r w:rsidR="00D3740E">
        <w:rPr>
          <w:b/>
          <w:sz w:val="24"/>
        </w:rPr>
        <w:t>201</w:t>
      </w:r>
      <w:r w:rsidR="00380981">
        <w:rPr>
          <w:b/>
          <w:sz w:val="24"/>
        </w:rPr>
        <w:t>6</w:t>
      </w:r>
      <w:proofErr w:type="spellEnd"/>
      <w:r w:rsidR="00D3740E">
        <w:rPr>
          <w:b/>
          <w:sz w:val="24"/>
        </w:rPr>
        <w:t xml:space="preserve">. u </w:t>
      </w:r>
      <w:r>
        <w:rPr>
          <w:b/>
          <w:sz w:val="24"/>
        </w:rPr>
        <w:t>9,</w:t>
      </w:r>
      <w:proofErr w:type="spellStart"/>
      <w:r>
        <w:rPr>
          <w:b/>
          <w:sz w:val="24"/>
        </w:rPr>
        <w:t>45</w:t>
      </w:r>
      <w:r w:rsidR="00380981">
        <w:rPr>
          <w:b/>
          <w:sz w:val="24"/>
        </w:rPr>
        <w:t>0</w:t>
      </w:r>
      <w:proofErr w:type="spellEnd"/>
      <w:r w:rsidR="00380981">
        <w:rPr>
          <w:b/>
          <w:sz w:val="24"/>
        </w:rPr>
        <w:t xml:space="preserve"> </w:t>
      </w:r>
      <w:r w:rsidR="00D3740E">
        <w:rPr>
          <w:b/>
          <w:sz w:val="24"/>
        </w:rPr>
        <w:t>sati</w:t>
      </w:r>
      <w:r w:rsidR="00D3740E" w:rsidRPr="00A715D3">
        <w:rPr>
          <w:b/>
          <w:sz w:val="24"/>
        </w:rPr>
        <w:t xml:space="preserve"> </w:t>
      </w:r>
      <w:r w:rsidR="00D3740E">
        <w:rPr>
          <w:sz w:val="24"/>
        </w:rPr>
        <w:t xml:space="preserve">u zgradi Trgovačkog suda u Zagrebu, Petrinjska 8, soba broj </w:t>
      </w:r>
      <w:proofErr w:type="spellStart"/>
      <w:r w:rsidR="00D3740E">
        <w:rPr>
          <w:sz w:val="24"/>
        </w:rPr>
        <w:t>9</w:t>
      </w:r>
      <w:r w:rsidR="004E36D1">
        <w:rPr>
          <w:sz w:val="24"/>
        </w:rPr>
        <w:t>2</w:t>
      </w:r>
      <w:proofErr w:type="spellEnd"/>
      <w:r w:rsidR="00D3740E">
        <w:rPr>
          <w:sz w:val="24"/>
        </w:rPr>
        <w:t xml:space="preserve">/II – stari dio.    </w:t>
      </w:r>
    </w:p>
    <w:p w:rsidRDefault="00D3740E" w:rsidP="00D3740E" w:rsidR="00D3740E">
      <w:pPr>
        <w:jc w:val="both"/>
        <w:rPr>
          <w:sz w:val="24"/>
        </w:rPr>
      </w:pPr>
    </w:p>
    <w:p w:rsidRDefault="00D3740E" w:rsidP="00D3740E" w:rsidR="00D3740E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4E36D1" w:rsidP="004E36D1" w:rsidR="00D3740E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</w:t>
      </w:r>
      <w:r w:rsidR="00D3740E">
        <w:rPr>
          <w:sz w:val="24"/>
        </w:rPr>
        <w:t xml:space="preserve">  </w:t>
      </w:r>
    </w:p>
    <w:p w:rsidRDefault="00D3740E" w:rsidP="00D3740E" w:rsidR="00D3740E">
      <w:pPr>
        <w:ind w:firstLine="283" w:left="720"/>
        <w:jc w:val="both"/>
        <w:rPr>
          <w:sz w:val="24"/>
        </w:rPr>
      </w:pPr>
      <w:r>
        <w:rPr>
          <w:sz w:val="24"/>
        </w:rPr>
        <w:t>- FINA</w:t>
      </w:r>
    </w:p>
    <w:p w:rsidRDefault="00D3740E" w:rsidP="00D3740E" w:rsidR="00D3740E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D3740E" w:rsidP="002C3754" w:rsidR="006F7455">
      <w:pPr>
        <w:ind w:left="720"/>
        <w:jc w:val="both"/>
        <w:rPr>
          <w:sz w:val="24"/>
        </w:rPr>
      </w:pPr>
      <w:r>
        <w:rPr>
          <w:sz w:val="24"/>
        </w:rPr>
        <w:t>II Pozvane osobe mogu se o prijedlogu</w:t>
      </w:r>
      <w:r w:rsidR="00215D92">
        <w:rPr>
          <w:sz w:val="24"/>
        </w:rPr>
        <w:t xml:space="preserve"> i </w:t>
      </w:r>
      <w:r>
        <w:rPr>
          <w:sz w:val="24"/>
        </w:rPr>
        <w:t xml:space="preserve"> pis</w:t>
      </w:r>
      <w:r w:rsidR="00215D92">
        <w:rPr>
          <w:sz w:val="24"/>
        </w:rPr>
        <w:t>ano</w:t>
      </w:r>
      <w:r>
        <w:rPr>
          <w:sz w:val="24"/>
        </w:rPr>
        <w:t xml:space="preserve"> izjasniti. </w:t>
      </w:r>
    </w:p>
    <w:p w:rsidRDefault="004E36D1" w:rsidP="004D3F34" w:rsidR="004E36D1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 </w:t>
      </w:r>
    </w:p>
    <w:p w:rsidRDefault="006C7E17" w:rsidP="006C7E17" w:rsidR="00F3761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8B64C4">
        <w:rPr>
          <w:sz w:val="24"/>
        </w:rPr>
        <w:t>30.lipnja</w:t>
      </w:r>
      <w:proofErr w:type="spellEnd"/>
      <w:r w:rsidR="00556403">
        <w:rPr>
          <w:sz w:val="24"/>
        </w:rPr>
        <w:t xml:space="preserve"> </w:t>
      </w:r>
      <w:proofErr w:type="spellStart"/>
      <w:r w:rsidR="00556403">
        <w:rPr>
          <w:sz w:val="24"/>
        </w:rPr>
        <w:t>201</w:t>
      </w:r>
      <w:r w:rsidR="00EB00CD">
        <w:rPr>
          <w:sz w:val="24"/>
        </w:rPr>
        <w:t>6</w:t>
      </w:r>
      <w:proofErr w:type="spellEnd"/>
      <w:r w:rsidR="00556403">
        <w:rPr>
          <w:sz w:val="24"/>
        </w:rPr>
        <w:t>.</w:t>
      </w:r>
    </w:p>
    <w:p w:rsidRDefault="006C7E17" w:rsidP="006C7E17" w:rsidR="006C7E17">
      <w:pPr>
        <w:ind w:firstLine="720"/>
        <w:jc w:val="center"/>
        <w:rPr>
          <w:sz w:val="24"/>
        </w:rPr>
      </w:pPr>
    </w:p>
    <w:p w:rsidRDefault="006C7E17" w:rsidP="006C7E17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2C3754" w:rsidR="00EE31EE">
      <w:pPr>
        <w:ind w:left="5040"/>
        <w:rPr>
          <w:sz w:val="24"/>
        </w:rPr>
      </w:pPr>
      <w:smartTag w:element="PersonName" w:uri="urn:schemas-microsoft-com:office:smarttags">
        <w:r>
          <w:rPr>
            <w:sz w:val="24"/>
          </w:rPr>
          <w:t>Ante Galić</w:t>
        </w:r>
      </w:smartTag>
      <w:r w:rsidR="005C5E15">
        <w:rPr>
          <w:sz w:val="24"/>
        </w:rPr>
        <w:t xml:space="preserve"> </w:t>
      </w:r>
      <w:r w:rsidR="002C3754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0D2BE7" w:rsidR="000D2BE7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11</w:t>
      </w:r>
      <w:proofErr w:type="spellEnd"/>
      <w:r>
        <w:rPr>
          <w:sz w:val="24"/>
        </w:rPr>
        <w:t xml:space="preserve">. stavak 9.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8E6A96" w:rsidR="008E6A96">
      <w:pPr>
        <w:jc w:val="both"/>
        <w:rPr>
          <w:sz w:val="24"/>
        </w:rPr>
      </w:pPr>
    </w:p>
    <w:p w:rsidRDefault="002C3754" w:rsidP="00422EE0" w:rsidR="002C3754" w:rsidRPr="002C3754">
      <w:pPr>
        <w:jc w:val="both"/>
        <w:rPr>
          <w:sz w:val="24"/>
          <w:szCs w:val="24"/>
        </w:rPr>
      </w:pPr>
      <w:r w:rsidRPr="002C3754">
        <w:rPr>
          <w:sz w:val="24"/>
          <w:szCs w:val="24"/>
        </w:rPr>
        <w:t xml:space="preserve">Za točnost </w:t>
      </w:r>
      <w:proofErr w:type="spellStart"/>
      <w:r w:rsidRPr="002C3754">
        <w:rPr>
          <w:sz w:val="24"/>
          <w:szCs w:val="24"/>
        </w:rPr>
        <w:t>otpravka</w:t>
      </w:r>
      <w:proofErr w:type="spellEnd"/>
      <w:r w:rsidRPr="002C3754">
        <w:rPr>
          <w:sz w:val="24"/>
          <w:szCs w:val="24"/>
        </w:rPr>
        <w:t>, ovlašteni službenik:</w:t>
      </w:r>
    </w:p>
    <w:p w:rsidRDefault="002C3754" w:rsidP="00422EE0" w:rsidR="002C3754" w:rsidRPr="002C3754">
      <w:pPr>
        <w:jc w:val="both"/>
        <w:rPr>
          <w:sz w:val="24"/>
          <w:szCs w:val="24"/>
        </w:rPr>
      </w:pPr>
      <w:r w:rsidRPr="002C3754">
        <w:rPr>
          <w:sz w:val="24"/>
          <w:szCs w:val="24"/>
        </w:rPr>
        <w:t xml:space="preserve">               Valentina Delač</w:t>
      </w:r>
    </w:p>
    <w:p w:rsidRDefault="00556403" w:rsidP="002C3754" w:rsidR="00556403" w:rsidRPr="002C3754">
      <w:pPr>
        <w:ind w:left="1363"/>
        <w:jc w:val="both"/>
        <w:rPr>
          <w:sz w:val="24"/>
          <w:szCs w:val="24"/>
        </w:rPr>
      </w:pPr>
    </w:p>
    <w:sectPr w:rsidR="00556403" w:rsidRPr="002C3754">
      <w:headerReference w:type="even" r:id="rId10"/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91E" w:rsidR="00E4591E">
      <w:r>
        <w:separator/>
      </w:r>
    </w:p>
  </w:endnote>
  <w:endnote w:id="0" w:type="continuationSeparator">
    <w:p w:rsidRDefault="00E4591E" w:rsidR="00E45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91E" w:rsidR="00E4591E">
      <w:r>
        <w:separator/>
      </w:r>
    </w:p>
  </w:footnote>
  <w:footnote w:id="0" w:type="continuationSeparator">
    <w:p w:rsidRDefault="00E4591E" w:rsidR="00E459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CE4" w:rsidP="005F6B90" w:rsidR="00AD4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31E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D4CE4" w:rsidR="00AD4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CE4" w:rsidP="00852E04" w:rsidR="00AD4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37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D4CE4" w:rsidR="00AD4CE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EE31EE">
      <w:rPr>
        <w:sz w:val="24"/>
      </w:rPr>
      <w:t>t-</w:t>
    </w:r>
    <w:proofErr w:type="spellStart"/>
    <w:r w:rsidR="00EE31EE">
      <w:rPr>
        <w:sz w:val="24"/>
      </w:rPr>
      <w:t>68</w:t>
    </w:r>
    <w:r>
      <w:rPr>
        <w:sz w:val="24"/>
      </w:rPr>
      <w:t>4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A95"/>
    <w:rsid w:val="00024CC5"/>
    <w:rsid w:val="000519B3"/>
    <w:rsid w:val="0005692D"/>
    <w:rsid w:val="000D1E93"/>
    <w:rsid w:val="000D2BE7"/>
    <w:rsid w:val="000E3760"/>
    <w:rsid w:val="00113EC7"/>
    <w:rsid w:val="001213F2"/>
    <w:rsid w:val="00176B55"/>
    <w:rsid w:val="001A1A7F"/>
    <w:rsid w:val="001B62D9"/>
    <w:rsid w:val="00204BF7"/>
    <w:rsid w:val="002145AF"/>
    <w:rsid w:val="00215D92"/>
    <w:rsid w:val="00260A9E"/>
    <w:rsid w:val="002903F5"/>
    <w:rsid w:val="002C3754"/>
    <w:rsid w:val="002E1482"/>
    <w:rsid w:val="002E3D47"/>
    <w:rsid w:val="00301B4A"/>
    <w:rsid w:val="00343D19"/>
    <w:rsid w:val="00373E6A"/>
    <w:rsid w:val="00380981"/>
    <w:rsid w:val="003F54D6"/>
    <w:rsid w:val="003F7139"/>
    <w:rsid w:val="0045480B"/>
    <w:rsid w:val="00454BBA"/>
    <w:rsid w:val="004609F1"/>
    <w:rsid w:val="00476E8D"/>
    <w:rsid w:val="00482933"/>
    <w:rsid w:val="004909D7"/>
    <w:rsid w:val="004D3F34"/>
    <w:rsid w:val="004E36D1"/>
    <w:rsid w:val="00516616"/>
    <w:rsid w:val="00526F55"/>
    <w:rsid w:val="00543CA9"/>
    <w:rsid w:val="00556403"/>
    <w:rsid w:val="005B114B"/>
    <w:rsid w:val="005B40A6"/>
    <w:rsid w:val="005B5C24"/>
    <w:rsid w:val="005B6F75"/>
    <w:rsid w:val="005C5E15"/>
    <w:rsid w:val="005F6B90"/>
    <w:rsid w:val="00614696"/>
    <w:rsid w:val="0062390A"/>
    <w:rsid w:val="006314A9"/>
    <w:rsid w:val="00646958"/>
    <w:rsid w:val="0066340C"/>
    <w:rsid w:val="00682C5A"/>
    <w:rsid w:val="00687FD0"/>
    <w:rsid w:val="00693A71"/>
    <w:rsid w:val="006B50DF"/>
    <w:rsid w:val="006B7B4D"/>
    <w:rsid w:val="006C7E17"/>
    <w:rsid w:val="006F7455"/>
    <w:rsid w:val="00712A1E"/>
    <w:rsid w:val="00727A3A"/>
    <w:rsid w:val="0075681B"/>
    <w:rsid w:val="00777672"/>
    <w:rsid w:val="007B465D"/>
    <w:rsid w:val="00805BF9"/>
    <w:rsid w:val="0082118B"/>
    <w:rsid w:val="0085270F"/>
    <w:rsid w:val="00852E04"/>
    <w:rsid w:val="008563E3"/>
    <w:rsid w:val="00861E73"/>
    <w:rsid w:val="008873AB"/>
    <w:rsid w:val="008B5CD6"/>
    <w:rsid w:val="008B64C4"/>
    <w:rsid w:val="008D744A"/>
    <w:rsid w:val="008E6A96"/>
    <w:rsid w:val="008E7768"/>
    <w:rsid w:val="00901E4E"/>
    <w:rsid w:val="00904343"/>
    <w:rsid w:val="009747C8"/>
    <w:rsid w:val="009771BB"/>
    <w:rsid w:val="00986271"/>
    <w:rsid w:val="009877C4"/>
    <w:rsid w:val="0099154D"/>
    <w:rsid w:val="009B10F2"/>
    <w:rsid w:val="009B116D"/>
    <w:rsid w:val="00A110D0"/>
    <w:rsid w:val="00A41753"/>
    <w:rsid w:val="00A44A71"/>
    <w:rsid w:val="00A508F4"/>
    <w:rsid w:val="00A55DFF"/>
    <w:rsid w:val="00A578D6"/>
    <w:rsid w:val="00A6313F"/>
    <w:rsid w:val="00A674B8"/>
    <w:rsid w:val="00A808B0"/>
    <w:rsid w:val="00A80EB3"/>
    <w:rsid w:val="00A90C82"/>
    <w:rsid w:val="00A955C2"/>
    <w:rsid w:val="00AD4CE4"/>
    <w:rsid w:val="00AE6EF2"/>
    <w:rsid w:val="00B236D7"/>
    <w:rsid w:val="00B45ED1"/>
    <w:rsid w:val="00B54534"/>
    <w:rsid w:val="00B844BF"/>
    <w:rsid w:val="00B86421"/>
    <w:rsid w:val="00B87EF8"/>
    <w:rsid w:val="00B93B9A"/>
    <w:rsid w:val="00BC151E"/>
    <w:rsid w:val="00C24FF3"/>
    <w:rsid w:val="00C260A9"/>
    <w:rsid w:val="00C57C71"/>
    <w:rsid w:val="00C77981"/>
    <w:rsid w:val="00CA4B47"/>
    <w:rsid w:val="00CC43BC"/>
    <w:rsid w:val="00CC7D07"/>
    <w:rsid w:val="00CD769C"/>
    <w:rsid w:val="00CE3B7D"/>
    <w:rsid w:val="00CE3FA5"/>
    <w:rsid w:val="00D3740E"/>
    <w:rsid w:val="00D54D00"/>
    <w:rsid w:val="00D93968"/>
    <w:rsid w:val="00DA7E49"/>
    <w:rsid w:val="00DC008D"/>
    <w:rsid w:val="00DC2C39"/>
    <w:rsid w:val="00DF471D"/>
    <w:rsid w:val="00DF62FF"/>
    <w:rsid w:val="00E4591E"/>
    <w:rsid w:val="00E506C9"/>
    <w:rsid w:val="00EB00CD"/>
    <w:rsid w:val="00EB0CD6"/>
    <w:rsid w:val="00EC1191"/>
    <w:rsid w:val="00ED7FF0"/>
    <w:rsid w:val="00EE31EE"/>
    <w:rsid w:val="00F3761C"/>
    <w:rsid w:val="00F42A90"/>
    <w:rsid w:val="00F83060"/>
    <w:rsid w:val="00FA0228"/>
    <w:rsid w:val="00FB30F0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0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2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22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2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2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0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2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22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2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2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St-684/2013</izvorni_sadrzaj>
    <derivirana_varijabla naziv="DomainObject.Predmet.OznakaBroj_1">St-684/2013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 ADRIATIC TOURS d.o.o. turistička agencija i usluge</izvorni_sadrzaj>
    <derivirana_varijabla naziv="DomainObject.Predmet.ProtustrankaFormated_1">  ZM ADRIATIC TOURS d.o.o. turistička agencija i usluge</derivirana_varijabla>
  </DomainObject.Predmet.ProtustrankaFormated>
  <DomainObject.Predmet.ProtustrankaFormatedOIB>
    <izvorni_sadrzaj>  ZM ADRIATIC TOURS d.o.o. turistička agencija i usluge, OIB 40593111869</izvorni_sadrzaj>
    <derivirana_varijabla naziv="DomainObject.Predmet.ProtustrankaFormatedOIB_1">  ZM ADRIATIC TOURS d.o.o. turistička agencija i usluge, OIB 40593111869</derivirana_varijabla>
  </DomainObject.Predmet.ProtustrankaFormatedOIB>
  <DomainObject.Predmet.ProtustrankaFormatedWithAdress>
    <izvorni_sadrzaj> ZM ADRIATIC TOURS d.o.o. turistička agencija i usluge, Savska 141, 10000 Zagreb</izvorni_sadrzaj>
    <derivirana_varijabla naziv="DomainObject.Predmet.ProtustrankaFormatedWithAdress_1"> ZM ADRIATIC TOURS d.o.o. turistička agencija i usluge, Savska 141, 10000 Zagreb</derivirana_varijabla>
  </DomainObject.Predmet.ProtustrankaFormatedWithAdress>
  <DomainObject.Predmet.ProtustrankaFormatedWithAdressOIB>
    <izvorni_sadrzaj> ZM ADRIATIC TOURS d.o.o. turistička agencija i usluge, OIB 40593111869, Savska 141, 10000 Zagreb</izvorni_sadrzaj>
    <derivirana_varijabla naziv="DomainObject.Predmet.ProtustrankaFormatedWithAdressOIB_1"> ZM ADRIATIC TOURS d.o.o. turistička agencija i usluge, OIB 40593111869, Savska 141, 10000 Zagreb</derivirana_varijabla>
  </DomainObject.Predmet.ProtustrankaFormatedWithAdressOIB>
  <DomainObject.Predmet.ProtustrankaWithAdress>
    <izvorni_sadrzaj>ZM ADRIATIC TOURS d.o.o. turistička agencija i usluge Savska 141, 10000 Zagreb</izvorni_sadrzaj>
    <derivirana_varijabla naziv="DomainObject.Predmet.ProtustrankaWithAdress_1">ZM ADRIATIC TOURS d.o.o. turistička agencija i usluge Savska 141, 10000 Zagreb</derivirana_varijabla>
  </DomainObject.Predmet.ProtustrankaWithAdress>
  <DomainObject.Predmet.ProtustrankaWithAdressOIB>
    <izvorni_sadrzaj>ZM ADRIATIC TOURS d.o.o. turistička agencija i usluge, OIB 40593111869, Savska 141, 10000 Zagreb</izvorni_sadrzaj>
    <derivirana_varijabla naziv="DomainObject.Predmet.ProtustrankaWithAdressOIB_1">ZM ADRIATIC TOURS d.o.o. turistička agencija i usluge, OIB 40593111869, Savska 141, 10000 Zagreb</derivirana_varijabla>
  </DomainObject.Predmet.ProtustrankaWithAdressOIB>
  <DomainObject.Predmet.ProtustrankaNazivFormated>
    <izvorni_sadrzaj>ZM ADRIATIC TOURS d.o.o. turistička agencija i usluge</izvorni_sadrzaj>
    <derivirana_varijabla naziv="DomainObject.Predmet.ProtustrankaNazivFormated_1">ZM ADRIATIC TOURS d.o.o. turistička agencija i usluge</derivirana_varijabla>
  </DomainObject.Predmet.ProtustrankaNazivFormated>
  <DomainObject.Predmet.ProtustrankaNazivFormatedOIB>
    <izvorni_sadrzaj>ZM ADRIATIC TOURS d.o.o. turistička agencija i usluge, OIB 40593111869</izvorni_sadrzaj>
    <derivirana_varijabla naziv="DomainObject.Predmet.ProtustrankaNazivFormatedOIB_1">ZM ADRIATIC TOURS d.o.o. turistička agencija i usluge, OIB 40593111869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ZM ADRIATIC TOURS d.o.o. turistička agencija i usluge</item>
    </izvorni_sadrzaj>
    <derivirana_varijabla naziv="DomainObject.Predmet.ProtuStrankaListFormated_1">
      <item>ZM ADRIATIC TOURS d.o.o. turistička agencija i usluge</item>
    </derivirana_varijabla>
  </DomainObject.Predmet.ProtuStrankaListFormated>
  <DomainObject.Predmet.ProtuStrankaListFormatedOIB>
    <izvorni_sadrzaj>
      <item>ZM ADRIATIC TOURS d.o.o. turistička agencija i usluge, OIB 40593111869</item>
    </izvorni_sadrzaj>
    <derivirana_varijabla naziv="DomainObject.Predmet.ProtuStrankaListFormatedOIB_1">
      <item>ZM ADRIATIC TOURS d.o.o. turistička agencija i usluge, OIB 40593111869</item>
    </derivirana_varijabla>
  </DomainObject.Predmet.ProtuStrankaListFormatedOIB>
  <DomainObject.Predmet.ProtuStrankaListFormatedWithAdress>
    <izvorni_sadrzaj>
      <item>ZM ADRIATIC TOURS d.o.o. turistička agencija i usluge, Savska 141, 10000 Zagreb</item>
    </izvorni_sadrzaj>
    <derivirana_varijabla naziv="DomainObject.Predmet.ProtuStrankaListFormatedWithAdress_1">
      <item>ZM ADRIATIC TOURS d.o.o. turistička agencija i usluge, Savska 141, 10000 Zagreb</item>
    </derivirana_varijabla>
  </DomainObject.Predmet.ProtuStrankaListFormatedWithAdress>
  <DomainObject.Predmet.ProtuStrankaListFormatedWithAdressOIB>
    <izvorni_sadrzaj>
      <item>ZM ADRIATIC TOURS d.o.o. turistička agencija i usluge, OIB 40593111869, Savska 141, 10000 Zagreb</item>
    </izvorni_sadrzaj>
    <derivirana_varijabla naziv="DomainObject.Predmet.ProtuStrankaListFormatedWithAdressOIB_1">
      <item>ZM ADRIATIC TOURS d.o.o. turistička agencija i usluge, OIB 40593111869, Savska 141, 10000 Zagreb</item>
    </derivirana_varijabla>
  </DomainObject.Predmet.ProtuStrankaListFormatedWithAdressOIB>
  <DomainObject.Predmet.ProtuStrankaListNazivFormated>
    <izvorni_sadrzaj>
      <item>ZM ADRIATIC TOURS d.o.o. turistička agencija i usluge</item>
    </izvorni_sadrzaj>
    <derivirana_varijabla naziv="DomainObject.Predmet.ProtuStrankaListNazivFormated_1">
      <item>ZM ADRIATIC TOURS d.o.o. turistička agencija i usluge</item>
    </derivirana_varijabla>
  </DomainObject.Predmet.ProtuStrankaListNazivFormated>
  <DomainObject.Predmet.ProtuStrankaListNazivFormatedOIB>
    <izvorni_sadrzaj>
      <item>ZM ADRIATIC TOURS d.o.o. turistička agencija i usluge, OIB 40593111869</item>
    </izvorni_sadrzaj>
    <derivirana_varijabla naziv="DomainObject.Predmet.ProtuStrankaListNazivFormatedOIB_1">
      <item>ZM ADRIATIC TOURS d.o.o. turistička agencija i usluge, OIB 40593111869</item>
    </derivirana_varijabla>
  </DomainObject.Predmet.ProtuStrankaListNazivFormatedOIB>
  <DomainObject.Predmet.OstaliListFormated>
    <izvorni_sadrzaj>
      <item>DEANA MATUTINOVIĆ-MARIJAN</item>
      <item>Tomislav Grahovac</item>
    </izvorni_sadrzaj>
    <derivirana_varijabla naziv="DomainObject.Predmet.OstaliListFormated_1">
      <item>DEANA MATUTINOVIĆ-MARIJAN</item>
      <item>Tomislav Grahovac</item>
    </derivirana_varijabla>
  </DomainObject.Predmet.OstaliListFormated>
  <DomainObject.Predmet.OstaliListFormatedOIB>
    <izvorni_sadrzaj>
      <item>DEANA MATUTINOVIĆ-MARIJAN, OIB 98177593978</item>
      <item>Tomislav Grahovac</item>
    </izvorni_sadrzaj>
    <derivirana_varijabla naziv="DomainObject.Predmet.OstaliListFormatedOIB_1">
      <item>DEANA MATUTINOVIĆ-MARIJAN, OIB 98177593978</item>
      <item>Tomislav Grahovac</item>
    </derivirana_varijabla>
  </DomainObject.Predmet.OstaliListFormatedOIB>
  <DomainObject.Predmet.OstaliListFormatedWithAdress>
    <izvorni_sadrzaj>
      <item>DEANA MATUTINOVIĆ-MARIJAN, Kvaternikov trg 140/b, 10000 Zagreb</item>
      <item>Tomislav Grahovac, Ilica 146/I, 10000 Zagreb</item>
    </izvorni_sadrzaj>
    <derivirana_varijabla naziv="DomainObject.Predmet.OstaliListFormatedWithAdress_1">
      <item>DEANA MATUTINOVIĆ-MARIJAN, Kvaternikov trg 140/b, 10000 Zagreb</item>
      <item>Tomislav Grahovac, Ilica 146/I, 10000 Zagreb</item>
    </derivirana_varijabla>
  </DomainObject.Predmet.OstaliListFormatedWithAdress>
  <DomainObject.Predmet.OstaliListFormatedWithAdressOIB>
    <izvorni_sadrzaj>
      <item>DEANA MATUTINOVIĆ-MARIJAN, OIB 98177593978, Kvaternikov trg 140/b, 10000 Zagreb</item>
      <item>Tomislav Grahovac, Ilica 146/I, 10000 Zagreb</item>
    </izvorni_sadrzaj>
    <derivirana_varijabla naziv="DomainObject.Predmet.OstaliListFormatedWithAdressOIB_1">
      <item>DEANA MATUTINOVIĆ-MARIJAN, OIB 98177593978, Kvaternikov trg 140/b, 10000 Zagreb</item>
      <item>Tomislav Grahovac, Ilica 146/I, 10000 Zagreb</item>
    </derivirana_varijabla>
  </DomainObject.Predmet.OstaliListFormatedWithAdressOIB>
  <DomainObject.Predmet.OstaliListNazivFormated>
    <izvorni_sadrzaj>
      <item>DEANA MATUTINOVIĆ-MARIJAN</item>
      <item>Tomislav Grahovac</item>
    </izvorni_sadrzaj>
    <derivirana_varijabla naziv="DomainObject.Predmet.OstaliListNazivFormated_1">
      <item>DEANA MATUTINOVIĆ-MARIJAN</item>
      <item>Tomislav Grahovac</item>
    </derivirana_varijabla>
  </DomainObject.Predmet.OstaliListNazivFormated>
  <DomainObject.Predmet.OstaliListNazivFormatedOIB>
    <izvorni_sadrzaj>
      <item>DEANA MATUTINOVIĆ-MARIJAN, OIB 98177593978</item>
      <item>Tomislav Grahovac</item>
    </izvorni_sadrzaj>
    <derivirana_varijabla naziv="DomainObject.Predmet.OstaliListNazivFormatedOIB_1">
      <item>DEANA MATUTINOVIĆ-MARIJAN, OIB 98177593978</item>
      <item>Tomislav Grahovac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ZM ADRIATIC TOURS d.o.o. turistička agencija i usluge</izvorni_sadrzaj>
    <derivirana_varijabla naziv="DomainObject.Predmet.ProtustrankaIDrugi_1">ZM ADRIATIC TOURS d.o.o. turistička agencija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ZM ADRIATIC TOURS d.o.o. turistička agencija i usluge, OIB 40593111869, Savska 141, 10000 Zagreb</izvorni_sadrzaj>
    <derivirana_varijabla naziv="DomainObject.Predmet.ProtustrankaIDrugiAdressOIB_1">ZM ADRIATIC TOURS d.o.o. turistička agencija i usluge, OIB 40593111869,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 ADRIATIC TOURS d.o.o. turistička agencija i usluge</item>
      <item>DEANA MATUTINOVIĆ-MARIJAN</item>
      <item>Tomislav Grahovac</item>
    </izvorni_sadrzaj>
    <derivirana_varijabla naziv="DomainObject.Predmet.SudioniciListNaziv_1">
      <item>FINA REGIONALNI CENTAR ZAGREB</item>
      <item>ZM ADRIATIC TOURS d.o.o. turistička agencija i usluge</item>
      <item>DEANA MATUTINOVIĆ-MARIJAN</item>
      <item>Tomislav Grahovac</item>
    </derivirana_varijabla>
  </DomainObject.Predmet.SudioniciListNaziv>
  <DomainObject.Predmet.SudioniciListAdressOIB>
    <izvorni_sadrzaj>
      <item>FINA REGIONALNI CENTAR ZAGREB, OIB 85821130368, ILICA 307,10000 Zagreb</item>
      <item>ZM ADRIATIC TOURS d.o.o. turistička agencija i usluge, OIB 40593111869, Savska 141,10000 Zagreb</item>
      <item>DEANA MATUTINOVIĆ-MARIJAN, OIB 98177593978, Kvaternikov trg 140/b,10000 Zagreb</item>
      <item>Tomislav Grahovac, Ilica 146/I,10000 Zagreb</item>
    </izvorni_sadrzaj>
    <derivirana_varijabla naziv="DomainObject.Predmet.SudioniciListAdressOIB_1">
      <item>FINA REGIONALNI CENTAR ZAGREB, OIB 85821130368, ILICA 307,10000 Zagreb</item>
      <item>ZM ADRIATIC TOURS d.o.o. turistička agencija i usluge, OIB 40593111869, Savska 141,10000 Zagreb</item>
      <item>DEANA MATUTINOVIĆ-MARIJAN, OIB 98177593978, Kvaternikov trg 140/b,10000 Zagreb</item>
      <item>Tomislav Grahovac, Ilica 146/I,10000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40593111869</item>
      <item>, OIB 98177593978</item>
      <item>, OIB null</item>
    </izvorni_sadrzaj>
    <derivirana_varijabla naziv="DomainObject.Predmet.SudioniciListNazivOIB_1">
      <item>, OIB 85821130368</item>
      <item>, OIB 40593111869</item>
      <item>, OIB 98177593978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160</properties:Words>
  <properties:Characters>734</properties:Characters>
  <properties:Lines>37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2016-06-30T12:23:00Z</dcterms:created>
  <dc:creator>Unknown</dc:creator>
  <cp:lastModifiedBy>Valentina Delač</cp:lastModifiedBy>
  <cp:lastPrinted>2016-06-30T12:22:00Z</cp:lastPrinted>
  <dcterms:modified xmlns:xsi="http://www.w3.org/2001/XMLSchema-instance" xsi:type="dcterms:W3CDTF">2016-06-30T12:24:00Z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