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8856" w14:paraId="c368856" w:rsidRDefault="003969D3" w:rsidP="003969D3" w:rsidR="003969D3">
      <w:pPr>
        <w:jc w:val="right"/>
        <w15:collapsed w:val="false"/>
      </w:pPr>
      <w:r>
        <w:t>6 St-</w:t>
      </w:r>
      <w:r w:rsidR="00FB68E4">
        <w:t>755/16-11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FB68E4">
        <w:rPr>
          <w:b/>
        </w:rPr>
        <w:t xml:space="preserve">BOBI j.d.o.o. za usluge, </w:t>
      </w:r>
      <w:proofErr w:type="spellStart"/>
      <w:r w:rsidR="00FB68E4">
        <w:rPr>
          <w:b/>
        </w:rPr>
        <w:t>Ladimirevci</w:t>
      </w:r>
      <w:proofErr w:type="spellEnd"/>
      <w:r w:rsidR="00FB68E4">
        <w:rPr>
          <w:b/>
        </w:rPr>
        <w:t>, Mlaka 19, MBS: 030146369, OIB: 06351482949</w:t>
      </w:r>
      <w:r w:rsidR="003969D3">
        <w:t xml:space="preserve">, dana </w:t>
      </w:r>
      <w:r w:rsidR="00FB68E4">
        <w:t>8. prosinca</w:t>
      </w:r>
      <w:r w:rsidR="003969D3">
        <w:t xml:space="preserve"> 2016. g.,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FB68E4">
        <w:rPr>
          <w:b/>
        </w:rPr>
        <w:t xml:space="preserve">BOBI j.d.o.o. za usluge, </w:t>
      </w:r>
      <w:proofErr w:type="spellStart"/>
      <w:r w:rsidR="00FB68E4">
        <w:rPr>
          <w:b/>
        </w:rPr>
        <w:t>Ladimirevci</w:t>
      </w:r>
      <w:proofErr w:type="spellEnd"/>
      <w:r w:rsidR="00FB68E4">
        <w:rPr>
          <w:b/>
        </w:rPr>
        <w:t xml:space="preserve">, Mlaka 19, MBS: 030146369, OIB: 06351482949 </w:t>
      </w:r>
      <w:r w:rsidR="00E62E04">
        <w:t xml:space="preserve">a prijedlog FINE RC Osijek od </w:t>
      </w:r>
      <w:r w:rsidR="00FB68E4">
        <w:t>25. ožujka</w:t>
      </w:r>
      <w:r w:rsidR="00E62E04">
        <w:t xml:space="preserve"> 2016. g. za otvaranje stečajnog postupka </w:t>
      </w:r>
      <w:r w:rsidR="00E62E04" w:rsidRPr="008826C9">
        <w:rPr>
          <w:b/>
        </w:rPr>
        <w:t>se odbacuje.</w:t>
      </w:r>
    </w:p>
    <w:p w:rsidRDefault="00FB68E4" w:rsidP="00E62E04" w:rsidR="00FB68E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 w:rsidRPr="00FB68E4">
        <w:rPr>
          <w:b/>
        </w:rPr>
        <w:t>Odgađa se ročište</w:t>
      </w:r>
      <w:r>
        <w:t xml:space="preserve"> radi utvrđivanja uvjeta za otvaranje stečajnog postupka nad dužnikom zakazano za 8. veljače 2017. g. u 10,00 sati.</w:t>
      </w:r>
    </w:p>
    <w:p w:rsidRDefault="00120EB4" w:rsidP="003061BF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FB68E4">
        <w:rPr>
          <w:bCs/>
        </w:rPr>
        <w:t>25. ožujka</w:t>
      </w:r>
      <w:r w:rsidR="00071EBF">
        <w:rPr>
          <w:bCs/>
        </w:rPr>
        <w:t xml:space="preserve"> 2016. g. FINA RC Osijek podnijela je prijedlog za otvaranje stečajnog postupka za dužnika </w:t>
      </w:r>
      <w:r w:rsidR="00FB68E4">
        <w:rPr>
          <w:b/>
        </w:rPr>
        <w:t xml:space="preserve">BOBI j.d.o.o. za usluge, </w:t>
      </w:r>
      <w:proofErr w:type="spellStart"/>
      <w:r w:rsidR="00FB68E4">
        <w:rPr>
          <w:b/>
        </w:rPr>
        <w:t>Ladimirevci</w:t>
      </w:r>
      <w:proofErr w:type="spellEnd"/>
      <w:r w:rsidR="00FB68E4">
        <w:rPr>
          <w:b/>
        </w:rPr>
        <w:t xml:space="preserve">, Mlaka 19, MBS: 030146369, OIB: 06351482949 </w:t>
      </w:r>
      <w:r w:rsidR="00071EBF">
        <w:rPr>
          <w:bCs/>
        </w:rPr>
        <w:t xml:space="preserve">navodeći da dužnik na dan </w:t>
      </w:r>
      <w:r w:rsidR="00FB68E4">
        <w:rPr>
          <w:bCs/>
        </w:rPr>
        <w:t>23. ožujka 2016</w:t>
      </w:r>
      <w:r w:rsidR="002D428E">
        <w:rPr>
          <w:bCs/>
        </w:rPr>
        <w:t>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FB68E4">
        <w:rPr>
          <w:bCs/>
        </w:rPr>
        <w:t>120</w:t>
      </w:r>
      <w:r w:rsidR="00071EBF">
        <w:rPr>
          <w:bCs/>
        </w:rPr>
        <w:t xml:space="preserve"> dana, u ukupnom iznosu od </w:t>
      </w:r>
      <w:r w:rsidR="00FB68E4">
        <w:rPr>
          <w:bCs/>
        </w:rPr>
        <w:t>23.730,16</w:t>
      </w:r>
      <w:r w:rsidR="00071EBF">
        <w:rPr>
          <w:bCs/>
        </w:rPr>
        <w:t xml:space="preserve"> kn te da ima </w:t>
      </w:r>
      <w:proofErr w:type="spellStart"/>
      <w:r w:rsidR="00FB68E4">
        <w:rPr>
          <w:bCs/>
        </w:rPr>
        <w:t>jednok</w:t>
      </w:r>
      <w:proofErr w:type="spellEnd"/>
      <w:r w:rsidR="002D428E">
        <w:rPr>
          <w:bCs/>
        </w:rPr>
        <w:t xml:space="preserve"> </w:t>
      </w:r>
      <w:r w:rsidR="00071EBF">
        <w:rPr>
          <w:bCs/>
        </w:rPr>
        <w:t>zaposlenika.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FB68E4">
        <w:rPr>
          <w:bCs/>
        </w:rPr>
        <w:t>7. prosinca</w:t>
      </w:r>
      <w:r>
        <w:rPr>
          <w:bCs/>
        </w:rPr>
        <w:t xml:space="preserve"> 2016. g. dužnik je podnio zahtjev za obustavu stečajnog postupka navodeći da više nije u blokadi što dokazuje </w:t>
      </w:r>
      <w:r w:rsidR="00FB68E4">
        <w:rPr>
          <w:bCs/>
        </w:rPr>
        <w:t xml:space="preserve">Očevidnikom o redoslijedu plaćanja sa obračunatom kamatom </w:t>
      </w:r>
      <w:r w:rsidR="002D428E">
        <w:rPr>
          <w:bCs/>
        </w:rPr>
        <w:t>–</w:t>
      </w:r>
      <w:r w:rsidR="00FB68E4">
        <w:rPr>
          <w:bCs/>
        </w:rPr>
        <w:t xml:space="preserve"> </w:t>
      </w:r>
      <w:r>
        <w:rPr>
          <w:bCs/>
        </w:rPr>
        <w:t xml:space="preserve">od </w:t>
      </w:r>
      <w:r w:rsidR="00FB68E4">
        <w:rPr>
          <w:bCs/>
        </w:rPr>
        <w:t>7.12.2016. g.</w:t>
      </w:r>
      <w:r>
        <w:rPr>
          <w:bCs/>
        </w:rPr>
        <w:t xml:space="preserve"> 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>Uvidom u dokumentaciju koja se nalazi u spisu –</w:t>
      </w:r>
      <w:r w:rsidR="002D428E">
        <w:rPr>
          <w:bCs/>
        </w:rPr>
        <w:t xml:space="preserve"> </w:t>
      </w:r>
      <w:r w:rsidR="00FB68E4">
        <w:rPr>
          <w:bCs/>
        </w:rPr>
        <w:t xml:space="preserve">Očevidnik o redoslijedu plaćanja sa obračunatom kamatom – od 7.12.2016. g. </w:t>
      </w:r>
      <w:r>
        <w:rPr>
          <w:bCs/>
        </w:rPr>
        <w:t>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857B7F" w:rsidP="00FB68E4" w:rsidR="00857B7F">
      <w:pPr>
        <w:jc w:val="both"/>
        <w:rPr>
          <w:bCs/>
        </w:rPr>
      </w:pPr>
    </w:p>
    <w:p w:rsidRDefault="00FB68E4" w:rsidP="00FB68E4" w:rsidR="00FB68E4">
      <w:pPr>
        <w:jc w:val="right"/>
      </w:pPr>
      <w:r>
        <w:t>6 St-755/16-11</w:t>
      </w:r>
    </w:p>
    <w:p w:rsidRDefault="00857B7F" w:rsidP="00071EBF" w:rsidR="00857B7F">
      <w:pPr>
        <w:ind w:firstLine="720"/>
        <w:jc w:val="both"/>
        <w:rPr>
          <w:bCs/>
        </w:rPr>
      </w:pP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857B7F" w:rsidR="003A6EC7" w:rsidRPr="00E909F2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071EBF" w:rsidR="00071EBF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FB68E4">
        <w:rPr>
          <w:bCs/>
        </w:rPr>
        <w:t>8. prosinca</w:t>
      </w:r>
      <w:r>
        <w:rPr>
          <w:bCs/>
        </w:rPr>
        <w:t xml:space="preserve"> 2016.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E62E04">
        <w:t xml:space="preserve">uz podnesak dužnika s prilogom od </w:t>
      </w:r>
      <w:r w:rsidR="00FB68E4">
        <w:t>7.12.2016</w:t>
      </w:r>
      <w:r w:rsidR="00E62E04">
        <w:t xml:space="preserve">. g. (str. </w:t>
      </w:r>
      <w:r w:rsidR="00FB68E4">
        <w:t>13 i 14</w:t>
      </w:r>
      <w:r w:rsidR="00E62E04">
        <w:t xml:space="preserve"> spisa)</w:t>
      </w:r>
    </w:p>
    <w:p w:rsidRDefault="00FB68E4" w:rsidP="00071EBF" w:rsidR="00FB68E4">
      <w:pPr>
        <w:numPr>
          <w:ilvl w:val="0"/>
          <w:numId w:val="2"/>
        </w:numPr>
        <w:jc w:val="both"/>
      </w:pPr>
      <w:proofErr w:type="spellStart"/>
      <w:r>
        <w:t>priv</w:t>
      </w:r>
      <w:proofErr w:type="spellEnd"/>
      <w:r>
        <w:t xml:space="preserve">. st. uprav. Vinko </w:t>
      </w:r>
      <w:proofErr w:type="spellStart"/>
      <w:r>
        <w:t>Pečanić</w:t>
      </w:r>
      <w:proofErr w:type="spellEnd"/>
      <w:r>
        <w:t xml:space="preserve">, Lipik, </w:t>
      </w:r>
      <w:proofErr w:type="spellStart"/>
      <w:r>
        <w:t>Frankopanska</w:t>
      </w:r>
      <w:proofErr w:type="spellEnd"/>
      <w:r>
        <w:t xml:space="preserve"> 17 </w:t>
      </w:r>
      <w:r>
        <w:rPr>
          <w:u w:val="single"/>
        </w:rPr>
        <w:t xml:space="preserve">– </w:t>
      </w:r>
      <w:r w:rsidRPr="00FB68E4">
        <w:rPr>
          <w:b/>
          <w:u w:val="single"/>
        </w:rPr>
        <w:t>na obavijest</w:t>
      </w:r>
    </w:p>
    <w:p w:rsidRDefault="00071EBF" w:rsidP="00071EBF" w:rsidR="00071EBF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 xml:space="preserve">. </w:t>
      </w:r>
      <w:r w:rsidR="00E62E04">
        <w:t>obustavom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FB68E4">
        <w:t>9.1.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3A0804" w:rsidR="002E4934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bookmarkStart w:name="_GoBack" w:id="0"/>
      <w:bookmarkEnd w:id="0"/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C42" w:rsidP="004A3868" w:rsidR="00B81C42">
      <w:r>
        <w:separator/>
      </w:r>
    </w:p>
  </w:endnote>
  <w:endnote w:id="0" w:type="continuationSeparator">
    <w:p w:rsidRDefault="00B81C42" w:rsidP="004A3868" w:rsidR="00B81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C42" w:rsidP="004A3868" w:rsidR="00B81C42">
      <w:r>
        <w:separator/>
      </w:r>
    </w:p>
  </w:footnote>
  <w:footnote w:id="0" w:type="continuationSeparator">
    <w:p w:rsidRDefault="00B81C42" w:rsidP="004A3868" w:rsidR="00B81C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0804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0804"/>
    <w:rsid w:val="003A6EC7"/>
    <w:rsid w:val="003B06A8"/>
    <w:rsid w:val="003B51C9"/>
    <w:rsid w:val="003B7AAC"/>
    <w:rsid w:val="003D451A"/>
    <w:rsid w:val="003E6FCE"/>
    <w:rsid w:val="004076D4"/>
    <w:rsid w:val="00455C18"/>
    <w:rsid w:val="00456233"/>
    <w:rsid w:val="004636D6"/>
    <w:rsid w:val="00464ACC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C0F0C"/>
    <w:rsid w:val="006D2EF0"/>
    <w:rsid w:val="006D752E"/>
    <w:rsid w:val="006F0A36"/>
    <w:rsid w:val="00710662"/>
    <w:rsid w:val="00726845"/>
    <w:rsid w:val="00752B41"/>
    <w:rsid w:val="00782257"/>
    <w:rsid w:val="007C1C95"/>
    <w:rsid w:val="007C2112"/>
    <w:rsid w:val="007C37A0"/>
    <w:rsid w:val="007E1918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81C42"/>
    <w:rsid w:val="00B96701"/>
    <w:rsid w:val="00BB4147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B68E4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08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0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08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0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BOBI j.d.o.o. za usluge</izvorni_sadrzaj>
    <derivirana_varijabla naziv="DomainObject.Predmet.ProtustrankaFormated_1">  BOBI j.d.o.o. za usluge</derivirana_varijabla>
  </DomainObject.Predmet.ProtustrankaFormated>
  <DomainObject.Predmet.ProtustrankaFormatedOIB>
    <izvorni_sadrzaj>  BOBI j.d.o.o. za usluge, OIB 06351482949</izvorni_sadrzaj>
    <derivirana_varijabla naziv="DomainObject.Predmet.ProtustrankaFormatedOIB_1">  BOBI j.d.o.o. za usluge, OIB 06351482949</derivirana_varijabla>
  </DomainObject.Predmet.ProtustrankaFormatedOIB>
  <DomainObject.Predmet.ProtustrankaFormatedWithAdress>
    <izvorni_sadrzaj> BOBI j.d.o.o. za usluge, Mlaka 19, 31550 Ladimirevci</izvorni_sadrzaj>
    <derivirana_varijabla naziv="DomainObject.Predmet.ProtustrankaFormatedWithAdress_1"> BOBI j.d.o.o. za usluge, Mlaka 19, 31550 Ladimirevci</derivirana_varijabla>
  </DomainObject.Predmet.ProtustrankaFormatedWithAdress>
  <DomainObject.Predmet.ProtustrankaFormatedWithAdressOIB>
    <izvorni_sadrzaj> BOBI j.d.o.o. za usluge, OIB 06351482949, Mlaka 19, 31550 Ladimirevci</izvorni_sadrzaj>
    <derivirana_varijabla naziv="DomainObject.Predmet.ProtustrankaFormatedWithAdressOIB_1"> BOBI j.d.o.o. za usluge, OIB 06351482949, Mlaka 19, 31550 Ladimirevci</derivirana_varijabla>
  </DomainObject.Predmet.ProtustrankaFormatedWithAdressOIB>
  <DomainObject.Predmet.ProtustrankaWithAdress>
    <izvorni_sadrzaj>BOBI j.d.o.o. za usluge Mlaka 19, 31550 Ladimirevci</izvorni_sadrzaj>
    <derivirana_varijabla naziv="DomainObject.Predmet.ProtustrankaWithAdress_1">BOBI j.d.o.o. za usluge Mlaka 19, 31550 Ladimirevci</derivirana_varijabla>
  </DomainObject.Predmet.ProtustrankaWithAdress>
  <DomainObject.Predmet.ProtustrankaWithAdressOIB>
    <izvorni_sadrzaj>BOBI j.d.o.o. za usluge, OIB 06351482949, Mlaka 19, 31550 Ladimirevci</izvorni_sadrzaj>
    <derivirana_varijabla naziv="DomainObject.Predmet.ProtustrankaWithAdressOIB_1">BOBI j.d.o.o. za usluge, OIB 06351482949, Mlaka 19, 31550 Ladimirevci</derivirana_varijabla>
  </DomainObject.Predmet.ProtustrankaWithAdressOIB>
  <DomainObject.Predmet.ProtustrankaNazivFormated>
    <izvorni_sadrzaj>BOBI j.d.o.o. za usluge</izvorni_sadrzaj>
    <derivirana_varijabla naziv="DomainObject.Predmet.ProtustrankaNazivFormated_1">BOBI j.d.o.o. za usluge</derivirana_varijabla>
  </DomainObject.Predmet.ProtustrankaNazivFormated>
  <DomainObject.Predmet.ProtustrankaNazivFormatedOIB>
    <izvorni_sadrzaj>BOBI j.d.o.o. za usluge, OIB 06351482949</izvorni_sadrzaj>
    <derivirana_varijabla naziv="DomainObject.Predmet.ProtustrankaNazivFormatedOIB_1">BOBI j.d.o.o. za usluge, OIB 06351482949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BOBI j.d.o.o. za usluge</item>
    </izvorni_sadrzaj>
    <derivirana_varijabla naziv="DomainObject.Predmet.ProtuStrankaListFormated_1">
      <item>BOBI j.d.o.o. za usluge</item>
    </derivirana_varijabla>
  </DomainObject.Predmet.ProtuStrankaListFormated>
  <DomainObject.Predmet.ProtuStrankaListFormatedOIB>
    <izvorni_sadrzaj>
      <item>BOBI j.d.o.o. za usluge, OIB 06351482949</item>
    </izvorni_sadrzaj>
    <derivirana_varijabla naziv="DomainObject.Predmet.ProtuStrankaListFormatedOIB_1">
      <item>BOBI j.d.o.o. za usluge, OIB 06351482949</item>
    </derivirana_varijabla>
  </DomainObject.Predmet.ProtuStrankaListFormatedOIB>
  <DomainObject.Predmet.ProtuStrankaListFormatedWithAdress>
    <izvorni_sadrzaj>
      <item>BOBI j.d.o.o. za usluge, Mlaka 19, 31550 Ladimirevci</item>
    </izvorni_sadrzaj>
    <derivirana_varijabla naziv="DomainObject.Predmet.ProtuStrankaListFormatedWithAdress_1">
      <item>BOBI j.d.o.o. za usluge, Mlaka 19, 31550 Ladimirevci</item>
    </derivirana_varijabla>
  </DomainObject.Predmet.ProtuStrankaListFormatedWithAdress>
  <DomainObject.Predmet.ProtuStrankaListFormatedWithAdressOIB>
    <izvorni_sadrzaj>
      <item>BOBI j.d.o.o. za usluge, OIB 06351482949, Mlaka 19, 31550 Ladimirevci</item>
    </izvorni_sadrzaj>
    <derivirana_varijabla naziv="DomainObject.Predmet.ProtuStrankaListFormatedWithAdressOIB_1">
      <item>BOBI j.d.o.o. za usluge, OIB 06351482949, Mlaka 19, 31550 Ladimirevci</item>
    </derivirana_varijabla>
  </DomainObject.Predmet.ProtuStrankaListFormatedWithAdressOIB>
  <DomainObject.Predmet.ProtuStrankaListNazivFormated>
    <izvorni_sadrzaj>
      <item>BOBI j.d.o.o. za usluge</item>
    </izvorni_sadrzaj>
    <derivirana_varijabla naziv="DomainObject.Predmet.ProtuStrankaListNazivFormated_1">
      <item>BOBI j.d.o.o. za usluge</item>
    </derivirana_varijabla>
  </DomainObject.Predmet.ProtuStrankaListNazivFormated>
  <DomainObject.Predmet.ProtuStrankaListNazivFormatedOIB>
    <izvorni_sadrzaj>
      <item>BOBI j.d.o.o. za usluge, OIB 06351482949</item>
    </izvorni_sadrzaj>
    <derivirana_varijabla naziv="DomainObject.Predmet.ProtuStrankaListNazivFormatedOIB_1">
      <item>BOBI j.d.o.o. za usluge, OIB 06351482949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BOBI j.d.o.o. za usluge</izvorni_sadrzaj>
    <derivirana_varijabla naziv="DomainObject.Predmet.ProtustrankaIDrugi_1">BOBI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BOBI j.d.o.o. za usluge, OIB 06351482949, Mlaka 19, 31550 Ladimirevci</izvorni_sadrzaj>
    <derivirana_varijabla naziv="DomainObject.Predmet.ProtustrankaIDrugiAdressOIB_1">BOBI j.d.o.o. za usluge, OIB 06351482949, Mlaka 19,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BOBI j.d.o.o. za usluge</item>
    </izvorni_sadrzaj>
    <derivirana_varijabla naziv="DomainObject.Predmet.SudioniciListNaziv_1">
      <item>FINA RC OSIJEK</item>
      <item>BOBI j.d.o.o. za usluge</item>
    </derivirana_varijabla>
  </DomainObject.Predmet.SudioniciListNaziv>
  <DomainObject.Predmet.SudioniciListAdressOIB>
    <izvorni_sadrzaj>
      <item>FINA RC OSIJEK, OIB 85821130368</item>
      <item>BOBI j.d.o.o. za usluge, OIB 06351482949, Mlaka 19,31550 Ladimirevci</item>
    </izvorni_sadrzaj>
    <derivirana_varijabla naziv="DomainObject.Predmet.SudioniciListAdressOIB_1">
      <item>FINA RC OSIJEK, OIB 85821130368</item>
      <item>BOBI j.d.o.o. za usluge, OIB 06351482949, Mlaka 19,31550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06351482949</item>
    </izvorni_sadrzaj>
    <derivirana_varijabla naziv="DomainObject.Predmet.SudioniciListNazivOIB_1">
      <item>, OIB 85821130368</item>
      <item>, OIB 06351482949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320FAD-646D-4CF4-9A11-387CDFFA09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409</properties:Words>
  <properties:Characters>2053</properties:Characters>
  <properties:Lines>97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2016-12-08T13:41:00Z</dcterms:created>
  <dc:creator>mkocijan</dc:creator>
  <cp:lastModifiedBy>Danijela Sekulić</cp:lastModifiedBy>
  <cp:lastPrinted>2016-12-08T13:40:00Z</cp:lastPrinted>
  <dcterms:modified xmlns:xsi="http://www.w3.org/2001/XMLSchema-instance" xsi:type="dcterms:W3CDTF">2016-12-08T13:41:00Z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