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0fc5" w14:paraId="7860fc5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 w:rsidR="00FE7E67">
        <w:rPr>
          <w:b/>
          <w:color w:val="222222"/>
          <w:sz w:val="22"/>
          <w:szCs w:val="22"/>
        </w:rPr>
        <w:t>2071</w:t>
      </w:r>
      <w:r w:rsidR="00626CF8">
        <w:rPr>
          <w:b/>
          <w:color w:val="222222"/>
          <w:sz w:val="22"/>
          <w:szCs w:val="22"/>
        </w:rPr>
        <w:t>/2018-</w:t>
      </w:r>
      <w:r w:rsidR="00FE7E67">
        <w:rPr>
          <w:b/>
          <w:color w:val="222222"/>
          <w:sz w:val="22"/>
          <w:szCs w:val="22"/>
        </w:rPr>
        <w:t>6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8E00A9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 xml:space="preserve">, RC </w:t>
      </w:r>
      <w:r w:rsidR="00FE7E67">
        <w:rPr>
          <w:color w:val="222222"/>
          <w:sz w:val="22"/>
          <w:szCs w:val="22"/>
        </w:rPr>
        <w:t xml:space="preserve">Osijek, </w:t>
      </w:r>
      <w:r w:rsidRPr="00F74765">
        <w:rPr>
          <w:color w:val="222222"/>
          <w:sz w:val="22"/>
          <w:szCs w:val="22"/>
        </w:rPr>
        <w:t>za otvaranje stečajnog postupka nad dužnikom</w:t>
      </w:r>
      <w:r w:rsidR="00FE7E67">
        <w:rPr>
          <w:color w:val="222222"/>
          <w:sz w:val="22"/>
          <w:szCs w:val="22"/>
        </w:rPr>
        <w:t xml:space="preserve"> BIS TRANSPORT j.d.o.o., </w:t>
      </w:r>
      <w:proofErr w:type="spellStart"/>
      <w:r w:rsidR="00FE7E67">
        <w:rPr>
          <w:color w:val="222222"/>
          <w:sz w:val="22"/>
          <w:szCs w:val="22"/>
        </w:rPr>
        <w:t>Vidovci</w:t>
      </w:r>
      <w:proofErr w:type="spellEnd"/>
      <w:r w:rsidR="00FE7E67">
        <w:rPr>
          <w:color w:val="222222"/>
          <w:sz w:val="22"/>
          <w:szCs w:val="22"/>
        </w:rPr>
        <w:t>, Stjepana Radića 40, OIB: 29017087011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3569CB">
        <w:rPr>
          <w:color w:val="222222"/>
          <w:sz w:val="22"/>
          <w:szCs w:val="22"/>
        </w:rPr>
        <w:t>1</w:t>
      </w:r>
      <w:r w:rsidR="008259D0">
        <w:rPr>
          <w:color w:val="222222"/>
          <w:sz w:val="22"/>
          <w:szCs w:val="22"/>
        </w:rPr>
        <w:t>3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FE7E67">
        <w:rPr>
          <w:b/>
          <w:color w:val="222222"/>
          <w:sz w:val="22"/>
          <w:szCs w:val="22"/>
          <w:u w:val="single"/>
        </w:rPr>
        <w:t>10</w:t>
      </w:r>
      <w:r w:rsidR="00B6003A" w:rsidRPr="00F74765">
        <w:rPr>
          <w:b/>
          <w:color w:val="222222"/>
          <w:sz w:val="22"/>
          <w:szCs w:val="22"/>
          <w:u w:val="single"/>
        </w:rPr>
        <w:t>.</w:t>
      </w:r>
      <w:r w:rsidR="00E6361B">
        <w:rPr>
          <w:b/>
          <w:color w:val="222222"/>
          <w:sz w:val="22"/>
          <w:szCs w:val="22"/>
          <w:u w:val="single"/>
        </w:rPr>
        <w:t xml:space="preserve"> </w:t>
      </w:r>
      <w:r w:rsidR="00B83165">
        <w:rPr>
          <w:b/>
          <w:color w:val="222222"/>
          <w:sz w:val="22"/>
          <w:szCs w:val="22"/>
          <w:u w:val="single"/>
        </w:rPr>
        <w:t>siječnja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FE7E67">
        <w:rPr>
          <w:b/>
          <w:color w:val="222222"/>
          <w:sz w:val="22"/>
          <w:szCs w:val="22"/>
          <w:u w:val="single"/>
        </w:rPr>
        <w:t>8,45</w:t>
      </w:r>
      <w:r w:rsidR="00E6361B">
        <w:rPr>
          <w:b/>
          <w:color w:val="222222"/>
          <w:sz w:val="22"/>
          <w:szCs w:val="22"/>
          <w:u w:val="single"/>
        </w:rPr>
        <w:t xml:space="preserve"> </w:t>
      </w:r>
      <w:r w:rsidRPr="00F74765">
        <w:rPr>
          <w:b/>
          <w:color w:val="222222"/>
          <w:sz w:val="22"/>
          <w:szCs w:val="22"/>
          <w:u w:val="single"/>
        </w:rPr>
        <w:t>sati, soba 73, III kat, Stalna služba u Slavonskom Brodu, Trg pobjede 13, Slavonski Brod.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>osoba ovlaštena za zastupanje</w:t>
      </w:r>
      <w:r w:rsidR="00012C6E">
        <w:rPr>
          <w:color w:val="222222"/>
          <w:sz w:val="22"/>
          <w:szCs w:val="22"/>
        </w:rPr>
        <w:t xml:space="preserve"> </w:t>
      </w:r>
      <w:r w:rsidR="00FE7E67">
        <w:rPr>
          <w:b/>
          <w:color w:val="222222"/>
          <w:sz w:val="22"/>
          <w:szCs w:val="22"/>
        </w:rPr>
        <w:t xml:space="preserve">Marica Čalić, </w:t>
      </w:r>
      <w:proofErr w:type="spellStart"/>
      <w:r w:rsidR="00FE7E67">
        <w:rPr>
          <w:b/>
          <w:color w:val="222222"/>
          <w:sz w:val="22"/>
          <w:szCs w:val="22"/>
        </w:rPr>
        <w:t>Vidovci</w:t>
      </w:r>
      <w:proofErr w:type="spellEnd"/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FE7E67">
        <w:rPr>
          <w:b/>
          <w:color w:val="222222"/>
          <w:sz w:val="22"/>
          <w:szCs w:val="22"/>
        </w:rPr>
        <w:t>2071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3569CB">
        <w:rPr>
          <w:color w:val="222222"/>
          <w:sz w:val="22"/>
          <w:szCs w:val="22"/>
        </w:rPr>
        <w:t>1</w:t>
      </w:r>
      <w:r w:rsidR="00E6361B">
        <w:rPr>
          <w:color w:val="222222"/>
          <w:sz w:val="22"/>
          <w:szCs w:val="22"/>
        </w:rPr>
        <w:t>3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lastRenderedPageBreak/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2C6E"/>
    <w:rsid w:val="0001489E"/>
    <w:rsid w:val="00046EB2"/>
    <w:rsid w:val="000602F7"/>
    <w:rsid w:val="00064C6E"/>
    <w:rsid w:val="00092948"/>
    <w:rsid w:val="000E6E10"/>
    <w:rsid w:val="0010578F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2E40F4"/>
    <w:rsid w:val="002F3A93"/>
    <w:rsid w:val="00307217"/>
    <w:rsid w:val="00323158"/>
    <w:rsid w:val="003370DF"/>
    <w:rsid w:val="00340E76"/>
    <w:rsid w:val="00343DAF"/>
    <w:rsid w:val="003560A3"/>
    <w:rsid w:val="003569CB"/>
    <w:rsid w:val="003B002D"/>
    <w:rsid w:val="00460CD7"/>
    <w:rsid w:val="004800A4"/>
    <w:rsid w:val="00480C95"/>
    <w:rsid w:val="00485E63"/>
    <w:rsid w:val="005068C2"/>
    <w:rsid w:val="00514F6F"/>
    <w:rsid w:val="00527BF1"/>
    <w:rsid w:val="00540F07"/>
    <w:rsid w:val="00554082"/>
    <w:rsid w:val="005A3650"/>
    <w:rsid w:val="00607BA7"/>
    <w:rsid w:val="0061788F"/>
    <w:rsid w:val="00626AD5"/>
    <w:rsid w:val="00626CF8"/>
    <w:rsid w:val="00645546"/>
    <w:rsid w:val="006505C2"/>
    <w:rsid w:val="00656C09"/>
    <w:rsid w:val="00663F23"/>
    <w:rsid w:val="00690442"/>
    <w:rsid w:val="006905E1"/>
    <w:rsid w:val="006A3E94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3A9"/>
    <w:rsid w:val="007E4837"/>
    <w:rsid w:val="007F1D81"/>
    <w:rsid w:val="00821409"/>
    <w:rsid w:val="008259D0"/>
    <w:rsid w:val="00884C49"/>
    <w:rsid w:val="0089514C"/>
    <w:rsid w:val="008A66DB"/>
    <w:rsid w:val="008B2B57"/>
    <w:rsid w:val="008E00A9"/>
    <w:rsid w:val="009130E7"/>
    <w:rsid w:val="00974CE7"/>
    <w:rsid w:val="00986D7E"/>
    <w:rsid w:val="009C0451"/>
    <w:rsid w:val="009D2E8B"/>
    <w:rsid w:val="00A21B66"/>
    <w:rsid w:val="00A3250A"/>
    <w:rsid w:val="00A54E3E"/>
    <w:rsid w:val="00A808AF"/>
    <w:rsid w:val="00AA63DC"/>
    <w:rsid w:val="00AD74EB"/>
    <w:rsid w:val="00AE0BDD"/>
    <w:rsid w:val="00AE1B76"/>
    <w:rsid w:val="00AF29D9"/>
    <w:rsid w:val="00B01BF6"/>
    <w:rsid w:val="00B1308F"/>
    <w:rsid w:val="00B57521"/>
    <w:rsid w:val="00B6003A"/>
    <w:rsid w:val="00B7277C"/>
    <w:rsid w:val="00B83165"/>
    <w:rsid w:val="00BB1DD6"/>
    <w:rsid w:val="00BF32BA"/>
    <w:rsid w:val="00C12579"/>
    <w:rsid w:val="00C20428"/>
    <w:rsid w:val="00C25C0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0A41"/>
    <w:rsid w:val="00D61980"/>
    <w:rsid w:val="00D61EA9"/>
    <w:rsid w:val="00D8234A"/>
    <w:rsid w:val="00DB1B04"/>
    <w:rsid w:val="00E1387E"/>
    <w:rsid w:val="00E610F5"/>
    <w:rsid w:val="00E6361B"/>
    <w:rsid w:val="00E73F26"/>
    <w:rsid w:val="00E8251C"/>
    <w:rsid w:val="00E87078"/>
    <w:rsid w:val="00EA36A8"/>
    <w:rsid w:val="00EA717A"/>
    <w:rsid w:val="00ED6D6E"/>
    <w:rsid w:val="00EE2103"/>
    <w:rsid w:val="00EF235B"/>
    <w:rsid w:val="00F40683"/>
    <w:rsid w:val="00F44600"/>
    <w:rsid w:val="00F54E6C"/>
    <w:rsid w:val="00F74765"/>
    <w:rsid w:val="00F81764"/>
    <w:rsid w:val="00FD78EC"/>
    <w:rsid w:val="00FE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7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521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521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521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521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7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521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521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521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521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2071</izvorni_sadrzaj>
    <derivirana_varijabla naziv="DomainObject.Predmet.Broj_1">2071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23221.89</izvorni_sadrzaj>
    <derivirana_varijabla naziv="DomainObject.Predmet.InicijalnaVrijednost_1">23221.89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St-2071/2018</izvorni_sadrzaj>
    <derivirana_varijabla naziv="DomainObject.Predmet.OznakaBroj_1">St-2071/2018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BIS TRANSPORT j.d.o.o. za prijevoz, trgovinu i usluge</izvorni_sadrzaj>
    <derivirana_varijabla naziv="DomainObject.Predmet.ProtustrankaFormated_1">  BIS TRANSPORT j.d.o.o. za prijevoz, trgovinu i usluge</derivirana_varijabla>
  </DomainObject.Predmet.ProtustrankaFormated>
  <DomainObject.Predmet.ProtustrankaFormatedOIB>
    <izvorni_sadrzaj>  BIS TRANSPORT j.d.o.o. za prijevoz, trgovinu i usluge, OIB 29017087011</izvorni_sadrzaj>
    <derivirana_varijabla naziv="DomainObject.Predmet.ProtustrankaFormatedOIB_1">  BIS TRANSPORT j.d.o.o. za prijevoz, trgovinu i usluge, OIB 29017087011</derivirana_varijabla>
  </DomainObject.Predmet.ProtustrankaFormatedOIB>
  <DomainObject.Predmet.ProtustrankaFormatedWithAdress>
    <izvorni_sadrzaj> BIS TRANSPORT j.d.o.o. za prijevoz, trgovinu i usluge, Stjepana Radića 40, 34000 Vidovci</izvorni_sadrzaj>
    <derivirana_varijabla naziv="DomainObject.Predmet.ProtustrankaFormatedWithAdress_1"> BIS TRANSPORT j.d.o.o. za prijevoz, trgovinu i usluge, Stjepana Radića 40, 34000 Vidovci</derivirana_varijabla>
  </DomainObject.Predmet.ProtustrankaFormatedWithAdress>
  <DomainObject.Predmet.ProtustrankaFormatedWithAdressOIB>
    <izvorni_sadrzaj> BIS TRANSPORT j.d.o.o. za prijevoz, trgovinu i usluge, OIB 29017087011, Stjepana Radića 40, 34000 Vidovci</izvorni_sadrzaj>
    <derivirana_varijabla naziv="DomainObject.Predmet.ProtustrankaFormatedWithAdressOIB_1"> BIS TRANSPORT j.d.o.o. za prijevoz, trgovinu i usluge, OIB 29017087011, Stjepana Radića 40, 34000 Vidovci</derivirana_varijabla>
  </DomainObject.Predmet.ProtustrankaFormatedWithAdressOIB>
  <DomainObject.Predmet.ProtustrankaWithAdress>
    <izvorni_sadrzaj>BIS TRANSPORT j.d.o.o. za prijevoz, trgovinu i usluge Stjepana Radića 40, 34000 Vidovci</izvorni_sadrzaj>
    <derivirana_varijabla naziv="DomainObject.Predmet.ProtustrankaWithAdress_1">BIS TRANSPORT j.d.o.o. za prijevoz, trgovinu i usluge Stjepana Radića 40, 34000 Vidovci</derivirana_varijabla>
  </DomainObject.Predmet.ProtustrankaWithAdress>
  <DomainObject.Predmet.ProtustrankaWithAdressOIB>
    <izvorni_sadrzaj>BIS TRANSPORT j.d.o.o. za prijevoz, trgovinu i usluge, OIB 29017087011, Stjepana Radića 40, 34000 Vidovci</izvorni_sadrzaj>
    <derivirana_varijabla naziv="DomainObject.Predmet.ProtustrankaWithAdressOIB_1">BIS TRANSPORT j.d.o.o. za prijevoz, trgovinu i usluge, OIB 29017087011, Stjepana Radića 40, 34000 Vidovci</derivirana_varijabla>
  </DomainObject.Predmet.ProtustrankaWithAdressOIB>
  <DomainObject.Predmet.ProtustrankaNazivFormated>
    <izvorni_sadrzaj>BIS TRANSPORT j.d.o.o. za prijevoz, trgovinu i usluge</izvorni_sadrzaj>
    <derivirana_varijabla naziv="DomainObject.Predmet.ProtustrankaNazivFormated_1">BIS TRANSPORT j.d.o.o. za prijevoz, trgovinu i usluge</derivirana_varijabla>
  </DomainObject.Predmet.ProtustrankaNazivFormated>
  <DomainObject.Predmet.ProtustrankaNazivFormatedOIB>
    <izvorni_sadrzaj>BIS TRANSPORT j.d.o.o. za prijevoz, trgovinu i usluge, OIB 29017087011</izvorni_sadrzaj>
    <derivirana_varijabla naziv="DomainObject.Predmet.ProtustrankaNazivFormatedOIB_1">BIS TRANSPORT j.d.o.o. za prijevoz, trgovinu i usluge, OIB 29017087011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BIS TRANSPORT j.d.o.o. za prijevoz, trgovinu i usluge</item>
    </izvorni_sadrzaj>
    <derivirana_varijabla naziv="DomainObject.Predmet.ProtuStrankaListFormated_1">
      <item>BIS TRANSPORT j.d.o.o. za prijevoz, trgovinu i usluge</item>
    </derivirana_varijabla>
  </DomainObject.Predmet.ProtuStrankaListFormated>
  <DomainObject.Predmet.ProtuStrankaListFormatedOIB>
    <izvorni_sadrzaj>
      <item>BIS TRANSPORT j.d.o.o. za prijevoz, trgovinu i usluge, OIB 29017087011</item>
    </izvorni_sadrzaj>
    <derivirana_varijabla naziv="DomainObject.Predmet.ProtuStrankaListFormatedOIB_1">
      <item>BIS TRANSPORT j.d.o.o. za prijevoz, trgovinu i usluge, OIB 29017087011</item>
    </derivirana_varijabla>
  </DomainObject.Predmet.ProtuStrankaListFormatedOIB>
  <DomainObject.Predmet.ProtuStrankaListFormatedWithAdress>
    <izvorni_sadrzaj>
      <item>BIS TRANSPORT j.d.o.o. za prijevoz, trgovinu i usluge, Stjepana Radića 40, 34000 Vidovci</item>
    </izvorni_sadrzaj>
    <derivirana_varijabla naziv="DomainObject.Predmet.ProtuStrankaListFormatedWithAdress_1">
      <item>BIS TRANSPORT j.d.o.o. za prijevoz, trgovinu i usluge, Stjepana Radića 40, 34000 Vidovci</item>
    </derivirana_varijabla>
  </DomainObject.Predmet.ProtuStrankaListFormatedWithAdress>
  <DomainObject.Predmet.ProtuStrankaListFormatedWithAdressOIB>
    <izvorni_sadrzaj>
      <item>BIS TRANSPORT j.d.o.o. za prijevoz, trgovinu i usluge, OIB 29017087011, Stjepana Radića 40, 34000 Vidovci</item>
    </izvorni_sadrzaj>
    <derivirana_varijabla naziv="DomainObject.Predmet.ProtuStrankaListFormatedWithAdressOIB_1">
      <item>BIS TRANSPORT j.d.o.o. za prijevoz, trgovinu i usluge, OIB 29017087011, Stjepana Radića 40, 34000 Vidovci</item>
    </derivirana_varijabla>
  </DomainObject.Predmet.ProtuStrankaListFormatedWithAdressOIB>
  <DomainObject.Predmet.ProtuStrankaListNazivFormated>
    <izvorni_sadrzaj>
      <item>BIS TRANSPORT j.d.o.o. za prijevoz, trgovinu i usluge</item>
    </izvorni_sadrzaj>
    <derivirana_varijabla naziv="DomainObject.Predmet.ProtuStrankaListNazivFormated_1">
      <item>BIS TRANSPORT j.d.o.o. za prijevoz, trgovinu i usluge</item>
    </derivirana_varijabla>
  </DomainObject.Predmet.ProtuStrankaListNazivFormated>
  <DomainObject.Predmet.ProtuStrankaListNazivFormatedOIB>
    <izvorni_sadrzaj>
      <item>BIS TRANSPORT j.d.o.o. za prijevoz, trgovinu i usluge, OIB 29017087011</item>
    </izvorni_sadrzaj>
    <derivirana_varijabla naziv="DomainObject.Predmet.ProtuStrankaListNazivFormatedOIB_1">
      <item>BIS TRANSPORT j.d.o.o. za prijevoz, trgovinu i usluge, OIB 29017087011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BIS TRANSPORT j.d.o.o. za prijevoz, trgovinu i usluge</izvorni_sadrzaj>
    <derivirana_varijabla naziv="DomainObject.Predmet.ProtustrankaIDrugi_1">BIS TRANSPORT j.d.o.o. za prijevoz,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BIS TRANSPORT j.d.o.o. za prijevoz, trgovinu i usluge, OIB 29017087011, Stjepana Radića 40, 34000 Vidovci</izvorni_sadrzaj>
    <derivirana_varijabla naziv="DomainObject.Predmet.ProtustrankaIDrugiAdressOIB_1">BIS TRANSPORT j.d.o.o. za prijevoz, trgovinu i usluge, OIB 29017087011, Stjepana Radića 40,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BIS TRANSPORT j.d.o.o. za prijevoz, trgovinu i usluge</item>
    </izvorni_sadrzaj>
    <derivirana_varijabla naziv="DomainObject.Predmet.SudioniciListNaziv_1">
      <item>Financijska agencija</item>
      <item>BIS TRANSPORT j.d.o.o. za prijevoz, trgovinu i usluge</item>
    </derivirana_varijabla>
  </DomainObject.Predmet.SudioniciListNaziv>
  <DomainObject.Predmet.SudioniciListAdressOIB>
    <izvorni_sadrzaj>
      <item>Financijska agencija, OIB 85821130368, Ulica grada Vukovara 70,10000 Zagreb</item>
      <item>BIS TRANSPORT j.d.o.o. za prijevoz, trgovinu i usluge, OIB 29017087011, Stjepana Radića 40,34000 Vidovci</item>
    </izvorni_sadrzaj>
    <derivirana_varijabla naziv="DomainObject.Predmet.SudioniciListAdressOIB_1">
      <item>Financijska agencija, OIB 85821130368, Ulica grada Vukovara 70,10000 Zagreb</item>
      <item>BIS TRANSPORT j.d.o.o. za prijevoz, trgovinu i usluge, OIB 29017087011, Stjepana Radića 40,34000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29017087011</item>
    </izvorni_sadrzaj>
    <derivirana_varijabla naziv="DomainObject.Predmet.SudioniciListNazivOIB_1">
      <item>, OIB 85821130368</item>
      <item>, OIB 29017087011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30F084-08C0-429C-9E69-F967F38CCF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284</properties:Words>
  <properties:Characters>1533</properties:Characters>
  <properties:Lines>43</properties:Lines>
  <properties:Paragraphs>19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2018-12-07T07:10:00Z</dcterms:created>
  <dc:creator>mjankovic3</dc:creator>
  <cp:lastModifiedBy>wsadmin</cp:lastModifiedBy>
  <cp:lastPrinted>2018-12-13T12:10:00Z</cp:lastPrinted>
  <dcterms:modified xmlns:xsi="http://www.w3.org/2001/XMLSchema-instance" xsi:type="dcterms:W3CDTF">2018-12-13T12:10:00Z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