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eacc" w14:paraId="178eac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211750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211750">
        <w:t xml:space="preserve">       </w:t>
      </w:r>
      <w:r w:rsidR="00C20A9B">
        <w:t>89</w:t>
      </w:r>
      <w:r w:rsidRPr="00586DD5">
        <w:t>. St</w:t>
      </w:r>
      <w:r w:rsidR="00C20A9B">
        <w:t>-</w:t>
      </w:r>
      <w:r w:rsidR="00842A82">
        <w:t>5093</w:t>
      </w:r>
      <w:r w:rsidR="006A796A">
        <w:t>/15</w:t>
      </w:r>
      <w:r w:rsidR="00211750">
        <w:t>-13</w:t>
      </w:r>
    </w:p>
    <w:p w:rsidRDefault="00211750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842A82" w:rsidRPr="007D336F">
        <w:rPr>
          <w:lang w:val="pt-BR"/>
        </w:rPr>
        <w:t>ANITA-MIŠELA PJETRAJ j.d.o.o., Zagreb, Ljutomerska 9 A, OIB 20156061114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211750">
        <w:rPr>
          <w:lang w:val="pt-BR"/>
        </w:rPr>
        <w:t>20.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42A82" w:rsidRPr="007D336F">
        <w:rPr>
          <w:lang w:val="pt-BR"/>
        </w:rPr>
        <w:t>ANITA-MIŠELA PJETRAJ j.d.o.o., Zagreb, Ljutomerska 9 A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211750">
        <w:t>20. rujna</w:t>
      </w:r>
      <w:r w:rsidR="00C20A9B" w:rsidRPr="00C20A9B">
        <w:t xml:space="preserve"> </w:t>
      </w:r>
      <w:r w:rsidR="00026C87">
        <w:t xml:space="preserve">2016. u </w:t>
      </w:r>
      <w:r w:rsidR="00842A82">
        <w:t>1</w:t>
      </w:r>
      <w:r w:rsidR="00211750">
        <w:t>1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842A82" w:rsidR="00842A82" w:rsidRPr="007D336F">
      <w:pPr>
        <w:jc w:val="both"/>
      </w:pPr>
      <w:r>
        <w:t xml:space="preserve">-   </w:t>
      </w:r>
      <w:r w:rsidR="00B03DDD">
        <w:t xml:space="preserve"> </w:t>
      </w:r>
      <w:r w:rsidR="00842A82" w:rsidRPr="007D336F">
        <w:t xml:space="preserve">Erste &amp; </w:t>
      </w:r>
      <w:proofErr w:type="spellStart"/>
      <w:r w:rsidR="00842A82" w:rsidRPr="007D336F">
        <w:t>Steiermarkische</w:t>
      </w:r>
      <w:proofErr w:type="spellEnd"/>
      <w:r w:rsidR="00211750">
        <w:t xml:space="preserve"> </w:t>
      </w:r>
      <w:proofErr w:type="spellStart"/>
      <w:r w:rsidR="00842A82" w:rsidRPr="007D336F">
        <w:t>bank</w:t>
      </w:r>
      <w:proofErr w:type="spellEnd"/>
      <w:r w:rsidR="00842A82" w:rsidRPr="007D336F">
        <w:t xml:space="preserve"> d.d.</w:t>
      </w:r>
    </w:p>
    <w:p w:rsidRDefault="00B03DDD" w:rsidP="00B03DDD" w:rsidR="00B03DDD" w:rsidRPr="004D6A23">
      <w:pPr>
        <w:jc w:val="both"/>
      </w:pP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11750">
        <w:t>20.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104982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104982" w:rsidR="00104982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04982" w:rsidR="00104982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11750" w:rsidR="00B639DE" w:rsidRPr="00586DD5"/>
    <w:sectPr w:rsidSect="00954718" w:rsidR="00B639DE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750" w:rsidR="005E3781">
    <w:pPr>
      <w:pStyle w:val="Zaglavlje"/>
    </w:pPr>
    <w:r>
      <w:t xml:space="preserve">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04982"/>
    <w:rsid w:val="0021087C"/>
    <w:rsid w:val="00211750"/>
    <w:rsid w:val="00263D9E"/>
    <w:rsid w:val="00264157"/>
    <w:rsid w:val="00264933"/>
    <w:rsid w:val="00287281"/>
    <w:rsid w:val="002D2245"/>
    <w:rsid w:val="00347BB4"/>
    <w:rsid w:val="00385D88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42A82"/>
    <w:rsid w:val="00880F0E"/>
    <w:rsid w:val="008B05F8"/>
    <w:rsid w:val="008D6FB5"/>
    <w:rsid w:val="00954718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62C89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55AC6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A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A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A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A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5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A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A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A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A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zz dužnika
4.	Erste &amp; Steiermarkische bank d.d.
5.	e-oglasna ploča suda</izvorni_sadrzaj>
    <derivirana_varijabla naziv="DomainObject.Primjedba_1">DNA
1.	predlagatelj 
2.	dužnik
3.	zz dužnika
4.	Erste &amp; Steiermarkische bank d.d.
5.	e-oglasna ploča suda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St-5093/2015</izvorni_sadrzaj>
    <derivirana_varijabla naziv="DomainObject.Predmet.OznakaBroj_1">St-5093/2015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ANITA-MIŠELA PJETRAJ jednostavno d.o.o. za usluge i trgovinu zastupanog po punomoćniku ANITA-MIŠELA PJETRAJ</izvorni_sadrzaj>
    <derivirana_varijabla naziv="DomainObject.Predmet.ProtustrankaFormated_1">  ANITA-MIŠELA PJETRAJ jednostavno d.o.o. za usluge i trgovinu zastupanog po punomoćniku ANITA-MIŠELA PJETRAJ</derivirana_varijabla>
  </DomainObject.Predmet.ProtustrankaFormated>
  <DomainObject.Predmet.ProtustrankaFormatedOIB>
    <izvorni_sadrzaj>  ANITA-MIŠELA PJETRAJ jednostavno d.o.o. za usluge i trgovinu, OIB 20156061114 zastupanog po punomoćniku ANITA-MIŠELA PJETRAJ</izvorni_sadrzaj>
    <derivirana_varijabla naziv="DomainObject.Predmet.ProtustrankaFormatedOIB_1">  ANITA-MIŠELA PJETRAJ jednostavno d.o.o. za usluge i trgovinu, OIB 20156061114 zastupanog po punomoćniku ANITA-MIŠELA PJETRAJ</derivirana_varijabla>
  </DomainObject.Predmet.ProtustrankaFormatedOIB>
  <DomainObject.Predmet.ProtustrankaFormatedWithAdress>
    <izvorni_sadrzaj> ANITA-MIŠELA PJETRAJ jednostavno d.o.o. za usluge i trgovinu, Ljutomerska 9 A, 10000 Zagreb zastupanog po punomoćniku ANITA-MIŠELA PJETRAJ</izvorni_sadrzaj>
    <derivirana_varijabla naziv="DomainObject.Predmet.ProtustrankaFormatedWithAdress_1"> ANITA-MIŠELA PJETRAJ jednostavno d.o.o. za usluge i trgovinu, Ljutomerska 9 A, 10000 Zagreb zastupanog po punomoćniku ANITA-MIŠELA PJETRAJ</derivirana_varijabla>
  </DomainObject.Predmet.ProtustrankaFormatedWithAdress>
  <DomainObject.Predmet.ProtustrankaFormatedWithAdressOIB>
    <izvorni_sadrzaj> ANITA-MIŠELA PJETRAJ jednostavno d.o.o. za usluge i trgovinu, OIB 20156061114, Ljutomerska 9 A, 10000 Zagreb zastupanog po punomoćniku ANITA-MIŠELA PJETRAJ</izvorni_sadrzaj>
    <derivirana_varijabla naziv="DomainObject.Predmet.ProtustrankaFormatedWithAdressOIB_1"> ANITA-MIŠELA PJETRAJ jednostavno d.o.o. za usluge i trgovinu, OIB 20156061114, Ljutomerska 9 A, 10000 Zagreb zastupanog po punomoćniku ANITA-MIŠELA PJETRAJ</derivirana_varijabla>
  </DomainObject.Predmet.ProtustrankaFormatedWithAdressOIB>
  <DomainObject.Predmet.ProtustrankaWithAdress>
    <izvorni_sadrzaj>ANITA-MIŠELA PJETRAJ jednostavno d.o.o. za usluge i trgovinu Ljutomerska 9 A, 10000 Zagreb</izvorni_sadrzaj>
    <derivirana_varijabla naziv="DomainObject.Predmet.ProtustrankaWithAdress_1">ANITA-MIŠELA PJETRAJ jednostavno d.o.o. za usluge i trgovinu Ljutomerska 9 A, 10000 Zagreb</derivirana_varijabla>
  </DomainObject.Predmet.ProtustrankaWithAdress>
  <DomainObject.Predmet.ProtustrankaWithAdressOIB>
    <izvorni_sadrzaj>ANITA-MIŠELA PJETRAJ jednostavno d.o.o. za usluge i trgovinu, OIB 20156061114, Ljutomerska 9 A, 10000 Zagreb</izvorni_sadrzaj>
    <derivirana_varijabla naziv="DomainObject.Predmet.ProtustrankaWithAdressOIB_1">ANITA-MIŠELA PJETRAJ jednostavno d.o.o. za usluge i trgovinu, OIB 20156061114, Ljutomerska 9 A, 10000 Zagreb</derivirana_varijabla>
  </DomainObject.Predmet.ProtustrankaWithAdressOIB>
  <DomainObject.Predmet.ProtustrankaNazivFormated>
    <izvorni_sadrzaj>ANITA-MIŠELA PJETRAJ jednostavno d.o.o. za usluge i trgovinu</izvorni_sadrzaj>
    <derivirana_varijabla naziv="DomainObject.Predmet.ProtustrankaNazivFormated_1">ANITA-MIŠELA PJETRAJ jednostavno d.o.o. za usluge i trgovinu</derivirana_varijabla>
  </DomainObject.Predmet.ProtustrankaNazivFormated>
  <DomainObject.Predmet.ProtustrankaNazivFormatedOIB>
    <izvorni_sadrzaj>ANITA-MIŠELA PJETRAJ jednostavno d.o.o. za usluge i trgovinu, OIB 20156061114</izvorni_sadrzaj>
    <derivirana_varijabla naziv="DomainObject.Predmet.ProtustrankaNazivFormatedOIB_1">ANITA-MIŠELA PJETRAJ jednostavno d.o.o. za usluge i trgovinu, OIB 20156061114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Anita-Mišela Pjetraj</izvorni_sadrzaj>
    <derivirana_varijabla naziv="DomainObject.Predmet.StrankaFormated_1">  FINA Regionalni centar Zagreb; Anita-Mišela Pjetraj</derivirana_varijabla>
  </DomainObject.Predmet.StrankaFormated>
  <DomainObject.Predmet.StrankaFormatedOIB>
    <izvorni_sadrzaj>  FINA Regionalni centar Zagreb, OIB 85821130368; Anita-Mišela Pjetraj, OIB 90357334626</izvorni_sadrzaj>
    <derivirana_varijabla naziv="DomainObject.Predmet.StrankaFormatedOIB_1">  FINA Regionalni centar Zagreb, OIB 85821130368; Anita-Mišela Pjetraj, OIB 90357334626</derivirana_varijabla>
  </DomainObject.Predmet.StrankaFormatedOIB>
  <DomainObject.Predmet.StrankaFormatedWithAdress>
    <izvorni_sadrzaj> FINA Regionalni centar Zagreb, Trg svibanjskih žrtava 1995. br.1, 10000 Zagreb; Anita-Mišela Pjetraj, Ljutomerska Ulica 9 A, 10000 Zagreb</izvorni_sadrzaj>
    <derivirana_varijabla naziv="DomainObject.Predmet.StrankaFormatedWithAdress_1"> FINA Regionalni centar Zagreb, Trg svibanjskih žrtava 1995. br.1, 10000 Zagreb; Anita-Mišela Pjetraj, Ljutomerska Ulica 9 A, 10000 Zagreb</derivirana_varijabla>
  </DomainObject.Predmet.StrankaFormatedWithAdress>
  <DomainObject.Predmet.StrankaFormatedWithAdressOIB>
    <izvorni_sadrzaj> FINA Regionalni centar Zagreb, OIB 85821130368, Trg svibanjskih žrtava 1995. br.1, 10000 Zagreb; Anita-Mišela Pjetraj, OIB 90357334626, Ljutomerska Ulica 9 A, 10000 Zagreb</izvorni_sadrzaj>
    <derivirana_varijabla naziv="DomainObject.Predmet.StrankaFormatedWithAdressOIB_1"> FINA Regionalni centar Zagreb, OIB 85821130368, Trg svibanjskih žrtava 1995. br.1, 10000 Zagreb; Anita-Mišela Pjetraj, OIB 90357334626, Ljutomerska Ulica 9 A, 10000 Zagreb</derivirana_varijabla>
  </DomainObject.Predmet.StrankaFormatedWithAdressOIB>
  <DomainObject.Predmet.StrankaWithAdress>
    <izvorni_sadrzaj>FINA Regionalni centar Zagreb Trg svibanjskih žrtava 1995. br.1,10000 Zagreb,Anita-Mišela Pjetraj Ljutomerska Ulica 9 A,10000 Zagreb</izvorni_sadrzaj>
    <derivirana_varijabla naziv="DomainObject.Predmet.StrankaWithAdress_1">FINA Regionalni centar Zagreb Trg svibanjskih žrtava 1995. br.1,10000 Zagreb,Anita-Mišela Pjetraj Ljutomerska Ulica 9 A,10000 Zagreb</derivirana_varijabla>
  </DomainObject.Predmet.StrankaWithAdress>
  <DomainObject.Predmet.StrankaWithAdressOIB>
    <izvorni_sadrzaj>FINA Regionalni centar Zagreb, OIB 85821130368, Trg svibanjskih žrtava 1995. br.1,10000 Zagreb,Anita-Mišela Pjetraj, OIB 90357334626, Ljutomerska Ulica 9 A,10000 Zagreb</izvorni_sadrzaj>
    <derivirana_varijabla naziv="DomainObject.Predmet.StrankaWithAdressOIB_1">FINA Regionalni centar Zagreb, OIB 85821130368, Trg svibanjskih žrtava 1995. br.1,10000 Zagreb,Anita-Mišela Pjetraj, OIB 90357334626, Ljutomerska Ulica 9 A,10000 Zagreb</derivirana_varijabla>
  </DomainObject.Predmet.StrankaWithAdressOIB>
  <DomainObject.Predmet.StrankaNazivFormated>
    <izvorni_sadrzaj>FINA Regionalni centar Zagreb,Anita-Mišela Pjetraj</izvorni_sadrzaj>
    <derivirana_varijabla naziv="DomainObject.Predmet.StrankaNazivFormated_1">FINA Regionalni centar Zagreb,Anita-Mišela Pjetraj</derivirana_varijabla>
  </DomainObject.Predmet.StrankaNazivFormated>
  <DomainObject.Predmet.StrankaNazivFormatedOIB>
    <izvorni_sadrzaj>FINA Regionalni centar Zagreb, OIB 85821130368,Anita-Mišela Pjetraj, OIB 90357334626</izvorni_sadrzaj>
    <derivirana_varijabla naziv="DomainObject.Predmet.StrankaNazivFormatedOIB_1">FINA Regionalni centar Zagreb, OIB 85821130368,Anita-Mišela Pjetraj, OIB 90357334626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Anita-Mišela Pjetraj</item>
    </izvorni_sadrzaj>
    <derivirana_varijabla naziv="DomainObject.Predmet.StrankaListFormated_1">
      <item>FINA Regionalni centar Zagreb</item>
      <item>Anita-Mišela Pjetraj</item>
    </derivirana_varijabla>
  </DomainObject.Predmet.StrankaListFormated>
  <DomainObject.Predmet.StrankaListFormatedOIB>
    <izvorni_sadrzaj>
      <item>FINA Regionalni centar Zagreb, OIB 85821130368</item>
      <item>Anita-Mišela Pjetraj, OIB 90357334626</item>
    </izvorni_sadrzaj>
    <derivirana_varijabla naziv="DomainObject.Predmet.StrankaListFormatedOIB_1">
      <item>FINA Regionalni centar Zagreb, OIB 85821130368</item>
      <item>Anita-Mišela Pjetraj, OIB 90357334626</item>
    </derivirana_varijabla>
  </DomainObject.Predmet.StrankaListFormatedOIB>
  <DomainObject.Predmet.StrankaListFormatedWithAdress>
    <izvorni_sadrzaj>
      <item>FINA Regionalni centar Zagreb, Trg svibanjskih žrtava 1995. br.1, 10000 Zagreb</item>
      <item>Anita-Mišela Pjetraj, Ljutomerska Ulica 9 A, 10000 Zagreb</item>
    </izvorni_sadrzaj>
    <derivirana_varijabla naziv="DomainObject.Predmet.StrankaListFormatedWithAdress_1">
      <item>FINA Regionalni centar Zagreb, Trg svibanjskih žrtava 1995. br.1, 10000 Zagreb</item>
      <item>Anita-Mišela Pjetraj, Ljutomerska Ulica 9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Anita-Mišela Pjetraj, OIB 90357334626, Ljutomerska Ulica 9 A, 10000 Zagreb</item>
    </izvorni_sadrzaj>
    <derivirana_varijabla naziv="DomainObject.Predmet.StrankaListFormatedWithAdressOIB_1">
      <item>FINA Regionalni centar Zagreb, OIB 85821130368, Trg svibanjskih žrtava 1995. br.1, 10000 Zagreb</item>
      <item>Anita-Mišela Pjetraj, OIB 90357334626, Ljutomerska Ulica 9 A, 10000 Zagreb</item>
    </derivirana_varijabla>
  </DomainObject.Predmet.StrankaListFormatedWithAdressOIB>
  <DomainObject.Predmet.StrankaListNazivFormated>
    <izvorni_sadrzaj>
      <item>FINA Regionalni centar Zagreb</item>
      <item>Anita-Mišela Pjetraj</item>
    </izvorni_sadrzaj>
    <derivirana_varijabla naziv="DomainObject.Predmet.StrankaListNazivFormated_1">
      <item>FINA Regionalni centar Zagreb</item>
      <item>Anita-Mišela Pjetraj</item>
    </derivirana_varijabla>
  </DomainObject.Predmet.StrankaListNazivFormated>
  <DomainObject.Predmet.StrankaListNazivFormatedOIB>
    <izvorni_sadrzaj>
      <item>FINA Regionalni centar Zagreb, OIB 85821130368</item>
      <item>Anita-Mišela Pjetraj, OIB 90357334626</item>
    </izvorni_sadrzaj>
    <derivirana_varijabla naziv="DomainObject.Predmet.StrankaListNazivFormatedOIB_1">
      <item>FINA Regionalni centar Zagreb, OIB 85821130368</item>
      <item>Anita-Mišela Pjetraj, OIB 90357334626</item>
    </derivirana_varijabla>
  </DomainObject.Predmet.StrankaListNazivFormatedOIB>
  <DomainObject.Predmet.ProtuStrankaListFormated>
    <izvorni_sadrzaj>
      <item>ANITA-MIŠELA PJETRAJ jednostavno d.o.o. za usluge i trgovinu zastupanog po punomoćniku ANITA-MIŠELA PJETRAJ</item>
    </izvorni_sadrzaj>
    <derivirana_varijabla naziv="DomainObject.Predmet.ProtuStrankaListFormated_1">
      <item>ANITA-MIŠELA PJETRAJ jednostavno d.o.o. za usluge i trgovinu zastupanog po punomoćniku ANITA-MIŠELA PJETRAJ</item>
    </derivirana_varijabla>
  </DomainObject.Predmet.ProtuStrankaListFormated>
  <DomainObject.Predmet.ProtuStrankaListFormatedOIB>
    <izvorni_sadrzaj>
      <item>ANITA-MIŠELA PJETRAJ jednostavno d.o.o. za usluge i trgovinu, OIB 20156061114 zastupanog po punomoćniku ANITA-MIŠELA PJETRAJ</item>
    </izvorni_sadrzaj>
    <derivirana_varijabla naziv="DomainObject.Predmet.ProtuStrankaListFormatedOIB_1">
      <item>ANITA-MIŠELA PJETRAJ jednostavno d.o.o. za usluge i trgovinu, OIB 20156061114 zastupanog po punomoćniku ANITA-MIŠELA PJETRAJ</item>
    </derivirana_varijabla>
  </DomainObject.Predmet.ProtuStrankaListFormatedOIB>
  <DomainObject.Predmet.ProtuStrankaListFormatedWithAdress>
    <izvorni_sadrzaj>
      <item>ANITA-MIŠELA PJETRAJ jednostavno d.o.o. za usluge i trgovinu, Ljutomerska 9 A, 10000 Zagreb zastupanog po punomoćniku ANITA-MIŠELA PJETRAJ</item>
    </izvorni_sadrzaj>
    <derivirana_varijabla naziv="DomainObject.Predmet.ProtuStrankaListFormatedWithAdress_1">
      <item>ANITA-MIŠELA PJETRAJ jednostavno d.o.o. za usluge i trgovinu, Ljutomerska 9 A, 10000 Zagreb zastupanog po punomoćniku ANITA-MIŠELA PJETRAJ</item>
    </derivirana_varijabla>
  </DomainObject.Predmet.ProtuStrankaListFormatedWithAdress>
  <DomainObject.Predmet.ProtuStrankaListFormatedWithAdressOIB>
    <izvorni_sadrzaj>
      <item>ANITA-MIŠELA PJETRAJ jednostavno d.o.o. za usluge i trgovinu, OIB 20156061114, Ljutomerska 9 A, 10000 Zagreb zastupanog po punomoćniku ANITA-MIŠELA PJETRAJ</item>
    </izvorni_sadrzaj>
    <derivirana_varijabla naziv="DomainObject.Predmet.ProtuStrankaListFormatedWithAdressOIB_1">
      <item>ANITA-MIŠELA PJETRAJ jednostavno d.o.o. za usluge i trgovinu, OIB 20156061114, Ljutomerska 9 A, 10000 Zagreb zastupanog po punomoćniku ANITA-MIŠELA PJETRAJ</item>
    </derivirana_varijabla>
  </DomainObject.Predmet.ProtuStrankaListFormatedWithAdressOIB>
  <DomainObject.Predmet.ProtuStrankaListNazivFormated>
    <izvorni_sadrzaj>
      <item>ANITA-MIŠELA PJETRAJ jednostavno d.o.o. za usluge i trgovinu</item>
    </izvorni_sadrzaj>
    <derivirana_varijabla naziv="DomainObject.Predmet.ProtuStrankaListNazivFormated_1">
      <item>ANITA-MIŠELA PJETRAJ jednostavno d.o.o. za usluge i trgovinu</item>
    </derivirana_varijabla>
  </DomainObject.Predmet.ProtuStrankaListNazivFormated>
  <DomainObject.Predmet.ProtuStrankaListNazivFormatedOIB>
    <izvorni_sadrzaj>
      <item>ANITA-MIŠELA PJETRAJ jednostavno d.o.o. za usluge i trgovinu, OIB 20156061114</item>
    </izvorni_sadrzaj>
    <derivirana_varijabla naziv="DomainObject.Predmet.ProtuStrankaListNazivFormatedOIB_1">
      <item>ANITA-MIŠELA PJETRAJ jednostavno d.o.o. za usluge i trgovinu, OIB 20156061114</item>
    </derivirana_varijabla>
  </DomainObject.Predmet.ProtuStrankaListNazivFormatedOIB>
  <DomainObject.Predmet.OstaliListFormated>
    <izvorni_sadrzaj>
      <item>ANITA-MIŠELA PJETRAJ punomoćnik sudionika u postupku ANITA-MIŠELA PJETRAJ jednostavno d.o.o. za usluge i trgovinu</item>
      <item>ERSTE &amp; STEIERMARKISCHE BANK d.d.</item>
    </izvorni_sadrzaj>
    <derivirana_varijabla naziv="DomainObject.Predmet.OstaliListFormated_1">
      <item>ANITA-MIŠELA PJETRAJ punomoćnik sudionika u postupku ANITA-MIŠELA PJETRAJ jednostavno d.o.o. za usluge i trgovinu</item>
      <item>ERSTE &amp; STEIERMARKISCHE BANK d.d.</item>
    </derivirana_varijabla>
  </DomainObject.Predmet.OstaliListFormated>
  <DomainObject.Predmet.OstaliListFormatedOIB>
    <izvorni_sadrzaj>
      <item>ANITA-MIŠELA PJETRAJ, OIB 90357334626 punomoćnik sudionika u postupku ANITA-MIŠELA PJETRAJ jednostavno d.o.o. za usluge i trgovinu</item>
      <item>ERSTE &amp; STEIERMARKISCHE BANK d.d.</item>
    </izvorni_sadrzaj>
    <derivirana_varijabla naziv="DomainObject.Predmet.OstaliListFormatedOIB_1">
      <item>ANITA-MIŠELA PJETRAJ, OIB 90357334626 punomoćnik sudionika u postupku ANITA-MIŠELA PJETRAJ jednostavno d.o.o. za usluge i trgovinu</item>
      <item>ERSTE &amp; STEIERMARKISCHE BANK d.d.</item>
    </derivirana_varijabla>
  </DomainObject.Predmet.OstaliListFormatedOIB>
  <DomainObject.Predmet.OstaliListFormatedWithAdress>
    <izvorni_sadrzaj>
      <item>ANITA-MIŠELA PJETRAJ,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_1">
      <item>ANITA-MIŠELA PJETRAJ,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>
  <DomainObject.Predmet.OstaliListFormatedWithAdressOIB>
    <izvorni_sadrzaj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izvorni_sadrzaj>
    <derivirana_varijabla naziv="DomainObject.Predmet.OstaliListFormatedWithAdressOIB_1">
      <item>ANITA-MIŠELA PJETRAJ, OIB 90357334626, Ljutomerska 9 A, 10000 Zagreb punomoćnik sudionika u postupku ANITA-MIŠELA PJETRAJ jednostavno d.o.o. za usluge i trgovinu</item>
      <item>ERSTE &amp; STEIERMARKISCHE BANK d.d., Jadransk trg 3 A, 51000 Rijeka</item>
    </derivirana_varijabla>
  </DomainObject.Predmet.OstaliListFormatedWithAdressOIB>
  <DomainObject.Predmet.OstaliListNazivFormated>
    <izvorni_sadrzaj>
      <item>ANITA-MIŠELA PJETRAJ</item>
      <item>ERSTE &amp; STEIERMARKISCHE BANK d.d.</item>
    </izvorni_sadrzaj>
    <derivirana_varijabla naziv="DomainObject.Predmet.OstaliListNazivFormated_1">
      <item>ANITA-MIŠELA PJETRAJ</item>
      <item>ERSTE &amp; STEIERMARKISCHE BANK d.d.</item>
    </derivirana_varijabla>
  </DomainObject.Predmet.OstaliListNazivFormated>
  <DomainObject.Predmet.OstaliListNazivFormatedOIB>
    <izvorni_sadrzaj>
      <item>ANITA-MIŠELA PJETRAJ, OIB 90357334626</item>
      <item>ERSTE &amp; STEIERMARKISCHE BANK d.d.</item>
    </izvorni_sadrzaj>
    <derivirana_varijabla naziv="DomainObject.Predmet.OstaliListNazivFormatedOIB_1">
      <item>ANITA-MIŠELA PJETRAJ, OIB 90357334626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ANITA-MIŠELA PJETRAJ jednostavno d.o.o. za usluge i trgovinu</izvorni_sadrzaj>
    <derivirana_varijabla naziv="DomainObject.Predmet.ProtustrankaIDrugi_1">ANITA-MIŠELA PJETRAJ jednostavno d.o.o. za usluge i trgovinu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ANITA-MIŠELA PJETRAJ jednostavno d.o.o. za usluge i trgovinu, OIB 20156061114, Ljutomerska 9 A, 10000 Zagreb</izvorni_sadrzaj>
    <derivirana_varijabla naziv="DomainObject.Predmet.ProtustrankaIDrugiAdressOIB_1">ANITA-MIŠELA PJETRAJ jednostavno d.o.o. za usluge i trgovinu, OIB 20156061114, Ljutomerska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ANITA-MIŠELA PJETRAJ jednostavno d.o.o. za usluge i trgovinu</item>
      <item>FINA Regionalni centar Zagreb</item>
      <item>ANITA-MIŠELA PJETRAJ</item>
      <item>Anita-Mišela Pjetraj</item>
      <item>ERSTE &amp; STEIERMARKISCHE BANK d.d.</item>
    </izvorni_sadrzaj>
    <derivirana_varijabla naziv="DomainObject.Predmet.SudioniciListNaziv_1">
      <item>ANITA-MIŠELA PJETRAJ jednostavno d.o.o. za usluge i trgovinu</item>
      <item>FINA Regionalni centar Zagreb</item>
      <item>ANITA-MIŠELA PJETRAJ</item>
      <item>Anita-Mišela Pjetraj</item>
      <item>ERSTE &amp; STEIERMARKISCHE BANK d.d.</item>
    </derivirana_varijabla>
  </DomainObject.Predmet.SudioniciListNaziv>
  <DomainObject.Predmet.SudioniciListAdressOIB>
    <izvorni_sadrzaj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</izvorni_sadrzaj>
    <derivirana_varijabla naziv="DomainObject.Predmet.SudioniciListAdressOIB_1">
      <item>ANITA-MIŠELA PJETRAJ jednostavno d.o.o. za usluge i trgovinu, OIB 20156061114, Ljutomerska 9 A,10000 Zagreb</item>
      <item>FINA Regionalni centar Zagreb, OIB 85821130368, Trg svibanjskih žrtava 1995. br.1,10000 Zagreb</item>
      <item>ANITA-MIŠELA PJETRAJ, OIB 90357334626, Ljutomerska 9 A,10000 Zagreb</item>
      <item>Anita-Mišela Pjetraj, OIB 90357334626, Ljutomerska Ulica 9 A,10000 Zagreb</item>
      <item>ERSTE &amp; STEIERMARKISCHE BANK d.d., Jadransk trg 3 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20156061114</item>
      <item>, OIB 85821130368</item>
      <item>, OIB 90357334626</item>
      <item>, OIB 90357334626</item>
      <item>, OIB null</item>
    </izvorni_sadrzaj>
    <derivirana_varijabla naziv="DomainObject.Predmet.SudioniciListNazivOIB_1">
      <item>, OIB 20156061114</item>
      <item>, OIB 85821130368</item>
      <item>, OIB 90357334626</item>
      <item>, OIB 90357334626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906</properties:Characters>
  <properties:Lines>40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2016-07-20T09:41:00Z</cp:lastPrinted>
  <dcterms:modified xmlns:xsi="http://www.w3.org/2001/XMLSchema-instance" xsi:type="dcterms:W3CDTF">2016-07-20T09:41:00Z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