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e387" w14:paraId="d11e387" w:rsidRDefault="00E11425" w:rsidP="00C63AB0" w:rsidR="00AC6069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B92077">
        <w:t>2449</w:t>
      </w:r>
      <w:r w:rsidR="00B12127">
        <w:t>/201</w:t>
      </w:r>
      <w:r w:rsidR="00BC02F8">
        <w:t>5</w:t>
      </w: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 w:rsidRPr="00047D5C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B92077" w:rsidRPr="00B92077">
        <w:rPr>
          <w:lang w:val="hr-HR"/>
        </w:rPr>
        <w:t>MRAVIČIĆ,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B92077" w:rsidRPr="00B92077">
        <w:rPr>
          <w:lang w:val="hr-HR"/>
        </w:rPr>
        <w:t>Makarska</w:t>
      </w:r>
      <w:r w:rsidR="00DB2586">
        <w:rPr>
          <w:lang w:val="hr-HR"/>
        </w:rPr>
        <w:t xml:space="preserve">, </w:t>
      </w:r>
      <w:r w:rsidR="00B92077" w:rsidRPr="00B92077">
        <w:rPr>
          <w:lang w:val="hr-HR"/>
        </w:rPr>
        <w:t>Don Mihovila Pavlinovića 30</w:t>
      </w:r>
      <w:r w:rsidR="00886C13">
        <w:rPr>
          <w:lang w:val="hr-HR"/>
        </w:rPr>
        <w:t xml:space="preserve">, OIB: </w:t>
      </w:r>
      <w:r w:rsidR="00B92077" w:rsidRPr="00B92077">
        <w:rPr>
          <w:lang w:val="hr-HR"/>
        </w:rPr>
        <w:t>45548474417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047D5C">
        <w:rPr>
          <w:lang w:val="hr-HR"/>
        </w:rPr>
        <w:t>01.veljače</w:t>
      </w:r>
      <w:r w:rsidR="00B51C83">
        <w:rPr>
          <w:lang w:val="hr-HR"/>
        </w:rPr>
        <w:t xml:space="preserve">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B92077">
        <w:rPr>
          <w:lang w:val="hr-HR"/>
        </w:rPr>
        <w:t>MRAVIČIĆ, d.o.o., Makarska, Don Mihovila Pavlinovića 30, OIB: 45548474417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B92077">
        <w:rPr>
          <w:lang w:val="hr-HR"/>
        </w:rPr>
        <w:t>7</w:t>
      </w:r>
      <w:r w:rsidR="00B51C83">
        <w:rPr>
          <w:lang w:val="hr-HR"/>
        </w:rPr>
        <w:t>. siječnja 2017</w:t>
      </w:r>
      <w:r w:rsidR="00BA6A17">
        <w:rPr>
          <w:lang w:val="hr-HR"/>
        </w:rPr>
        <w:t>. godine u 1</w:t>
      </w:r>
      <w:r w:rsidR="00B92077">
        <w:rPr>
          <w:lang w:val="hr-HR"/>
        </w:rPr>
        <w:t>3</w:t>
      </w:r>
      <w:r w:rsidR="00DB2586">
        <w:rPr>
          <w:lang w:val="hr-HR"/>
        </w:rPr>
        <w:t>:</w:t>
      </w:r>
      <w:r w:rsidR="00047D5C">
        <w:rPr>
          <w:lang w:val="hr-HR"/>
        </w:rPr>
        <w:t>25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CB0B6F" w:rsidRPr="00B92077">
        <w:rPr>
          <w:highlight w:val="yellow"/>
        </w:rPr>
        <w:t>Renato Sabljić iz Zagreba, Zdenački zavoj 14, OIB: 74644810692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B92077">
        <w:rPr>
          <w:lang w:val="hr-HR"/>
        </w:rPr>
        <w:t>MRAVIČIĆ, d.o.o., Makarska, Don Mihovila Pavlinovića 30, OIB: 45548474417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D3849">
        <w:rPr>
          <w:lang w:val="hr-HR"/>
        </w:rPr>
        <w:t>1.12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B92077">
        <w:rPr>
          <w:lang w:val="hr-HR"/>
        </w:rPr>
        <w:t>MRAVIČIĆ, d.o.o., Makarska, Don Mihovila Pavlinovića 30, OIB: 45548474417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B92077">
        <w:rPr>
          <w:lang w:val="hr-HR"/>
        </w:rPr>
        <w:t>644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B92077">
        <w:rPr>
          <w:lang w:val="hr-HR"/>
        </w:rPr>
        <w:t>1.523,73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</w:t>
      </w:r>
      <w:r w:rsidR="00753E18">
        <w:rPr>
          <w:lang w:val="hr-HR"/>
        </w:rPr>
        <w:lastRenderedPageBreak/>
        <w:t xml:space="preserve">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047D5C" w:rsidR="006B7756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047D5C">
        <w:rPr>
          <w:lang w:val="hr-HR"/>
        </w:rPr>
        <w:t xml:space="preserve">01.veljače </w:t>
      </w:r>
      <w:r w:rsidR="006B7756">
        <w:rPr>
          <w:lang w:val="hr-HR"/>
        </w:rPr>
        <w:t xml:space="preserve"> 2017</w:t>
      </w:r>
      <w:r>
        <w:rPr>
          <w:lang w:val="hr-HR"/>
        </w:rPr>
        <w:t>. godine.</w:t>
      </w:r>
    </w:p>
    <w:p w:rsidRDefault="00B92077" w:rsidP="004D791B" w:rsidR="00B92077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6D1139" w:rsidR="00B92077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DD4" w:rsidP="00AC6069" w:rsidR="00560DD4">
      <w:r>
        <w:separator/>
      </w:r>
    </w:p>
  </w:endnote>
  <w:endnote w:id="0" w:type="continuationSeparator">
    <w:p w:rsidRDefault="00560DD4" w:rsidP="00AC6069" w:rsidR="00560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DD4" w:rsidP="00AC6069" w:rsidR="00560DD4">
      <w:r>
        <w:separator/>
      </w:r>
    </w:p>
  </w:footnote>
  <w:footnote w:id="0" w:type="continuationSeparator">
    <w:p w:rsidRDefault="00560DD4" w:rsidP="00AC6069" w:rsidR="00560D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961354" w:rsidRPr="00961354">
          <w:rPr>
            <w:noProof/>
            <w:lang w:val="hr-HR"/>
          </w:rPr>
          <w:t>2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B92077">
          <w:rPr>
            <w:lang w:val="hr-HR"/>
          </w:rPr>
          <w:t>2449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47D5C"/>
    <w:rsid w:val="0005765D"/>
    <w:rsid w:val="00064BCD"/>
    <w:rsid w:val="00083EF3"/>
    <w:rsid w:val="00095786"/>
    <w:rsid w:val="000C6065"/>
    <w:rsid w:val="00112A2B"/>
    <w:rsid w:val="0012115C"/>
    <w:rsid w:val="00172868"/>
    <w:rsid w:val="00190A4E"/>
    <w:rsid w:val="001927A9"/>
    <w:rsid w:val="00192B83"/>
    <w:rsid w:val="001B5CBF"/>
    <w:rsid w:val="001C53D9"/>
    <w:rsid w:val="001C76CF"/>
    <w:rsid w:val="001D3B22"/>
    <w:rsid w:val="001E0B1F"/>
    <w:rsid w:val="001E7090"/>
    <w:rsid w:val="001F78DC"/>
    <w:rsid w:val="002014DC"/>
    <w:rsid w:val="00240944"/>
    <w:rsid w:val="002C37DB"/>
    <w:rsid w:val="002D3849"/>
    <w:rsid w:val="002E1420"/>
    <w:rsid w:val="00307A5F"/>
    <w:rsid w:val="00317494"/>
    <w:rsid w:val="00336ED4"/>
    <w:rsid w:val="00374DDA"/>
    <w:rsid w:val="003A4819"/>
    <w:rsid w:val="003E4F7E"/>
    <w:rsid w:val="003E4FF9"/>
    <w:rsid w:val="003F7789"/>
    <w:rsid w:val="00435CFD"/>
    <w:rsid w:val="00454D6B"/>
    <w:rsid w:val="00484591"/>
    <w:rsid w:val="004A1FF6"/>
    <w:rsid w:val="004B7455"/>
    <w:rsid w:val="004D791B"/>
    <w:rsid w:val="004E3773"/>
    <w:rsid w:val="00543C6E"/>
    <w:rsid w:val="0055047E"/>
    <w:rsid w:val="00560DD4"/>
    <w:rsid w:val="00577B92"/>
    <w:rsid w:val="005962D4"/>
    <w:rsid w:val="005F20F8"/>
    <w:rsid w:val="006269DB"/>
    <w:rsid w:val="00651A96"/>
    <w:rsid w:val="00663273"/>
    <w:rsid w:val="006B7756"/>
    <w:rsid w:val="006C59C2"/>
    <w:rsid w:val="006D1139"/>
    <w:rsid w:val="006F24A4"/>
    <w:rsid w:val="00750589"/>
    <w:rsid w:val="00753E18"/>
    <w:rsid w:val="0077341A"/>
    <w:rsid w:val="007C5B96"/>
    <w:rsid w:val="007E3F8B"/>
    <w:rsid w:val="007E41CB"/>
    <w:rsid w:val="007F09AD"/>
    <w:rsid w:val="007F0CA1"/>
    <w:rsid w:val="007F4C05"/>
    <w:rsid w:val="007F71BC"/>
    <w:rsid w:val="0085080C"/>
    <w:rsid w:val="00886C13"/>
    <w:rsid w:val="008A0BB8"/>
    <w:rsid w:val="008B4AA8"/>
    <w:rsid w:val="008C5525"/>
    <w:rsid w:val="008E756C"/>
    <w:rsid w:val="00931BFF"/>
    <w:rsid w:val="0093425F"/>
    <w:rsid w:val="00952975"/>
    <w:rsid w:val="00961354"/>
    <w:rsid w:val="00977268"/>
    <w:rsid w:val="009812C9"/>
    <w:rsid w:val="009C67D3"/>
    <w:rsid w:val="009D58F4"/>
    <w:rsid w:val="00A00AC8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92077"/>
    <w:rsid w:val="00BA6A17"/>
    <w:rsid w:val="00BC02F8"/>
    <w:rsid w:val="00BC1B8A"/>
    <w:rsid w:val="00BD35F6"/>
    <w:rsid w:val="00BD5331"/>
    <w:rsid w:val="00BE4D80"/>
    <w:rsid w:val="00C10ADB"/>
    <w:rsid w:val="00C22FCB"/>
    <w:rsid w:val="00C63AB0"/>
    <w:rsid w:val="00C93AE4"/>
    <w:rsid w:val="00CA3327"/>
    <w:rsid w:val="00CB0B6F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452DD"/>
    <w:rsid w:val="00E61F0D"/>
    <w:rsid w:val="00E63B84"/>
    <w:rsid w:val="00E72187"/>
    <w:rsid w:val="00E904E8"/>
    <w:rsid w:val="00E93C7D"/>
    <w:rsid w:val="00E95E20"/>
    <w:rsid w:val="00EB39F2"/>
    <w:rsid w:val="00EB6FD2"/>
    <w:rsid w:val="00EB7DEF"/>
    <w:rsid w:val="00EE014C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61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61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St-2449/2015-6</izvorni_sadrzaj>
    <derivirana_varijabla naziv="DomainObject.Oznaka_1">St-2449/2015-6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2449</izvorni_sadrzaj>
    <derivirana_varijabla naziv="DomainObject.Predmet.Broj_1">2449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St-2449/2015</izvorni_sadrzaj>
    <derivirana_varijabla naziv="DomainObject.Predmet.OznakaBroj_1">St-2449/2015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MRAVIČIĆ, putnička agencija, društvo s ograničenom odgovornošću za turizam i usluge</izvorni_sadrzaj>
    <derivirana_varijabla naziv="DomainObject.Predmet.ProtustrankaFormated_1">  MRAVIČIĆ, putnička agencija, društvo s ograničenom odgovornošću za turizam i usluge</derivirana_varijabla>
  </DomainObject.Predmet.ProtustrankaFormated>
  <DomainObject.Predmet.ProtustrankaFormatedOIB>
    <izvorni_sadrzaj>  MRAVIČIĆ, putnička agencija, društvo s ograničenom odgovornošću za turizam i usluge, OIB 45548474417</izvorni_sadrzaj>
    <derivirana_varijabla naziv="DomainObject.Predmet.ProtustrankaFormatedOIB_1">  MRAVIČIĆ, putnička agencija, društvo s ograničenom odgovornošću za turizam i usluge, OIB 45548474417</derivirana_varijabla>
  </DomainObject.Predmet.ProtustrankaFormatedOIB>
  <DomainObject.Predmet.ProtustrankaFormatedWithAdress>
    <izvorni_sadrzaj> MRAVIČIĆ, putnička agencija, društvo s ograničenom odgovornošću za turizam i usluge, Don Mihovila Pavlinovića 30, 21300 Makarska</izvorni_sadrzaj>
    <derivirana_varijabla naziv="DomainObject.Predmet.ProtustrankaFormatedWithAdress_1"> MRAVIČIĆ, putnička agencija, društvo s ograničenom odgovornošću za turizam i usluge, Don Mihovila Pavlinovića 30, 21300 Makarska</derivirana_varijabla>
  </DomainObject.Predmet.ProtustrankaFormatedWithAdress>
  <DomainObject.Predmet.ProtustrankaFormatedWithAdressOIB>
    <izvorni_sadrzaj> MRAVIČIĆ, putnička agencija, društvo s ograničenom odgovornošću za turizam i usluge, OIB 45548474417, Don Mihovila Pavlinovića 30, 21300 Makarska</izvorni_sadrzaj>
    <derivirana_varijabla naziv="DomainObject.Predmet.ProtustrankaFormatedWithAdressOIB_1"> MRAVIČIĆ, putnička agencija, društvo s ograničenom odgovornošću za turizam i usluge, OIB 45548474417, Don Mihovila Pavlinovića 30, 21300 Makarska</derivirana_varijabla>
  </DomainObject.Predmet.ProtustrankaFormatedWithAdressOIB>
  <DomainObject.Predmet.ProtustrankaWithAdress>
    <izvorni_sadrzaj>MRAVIČIĆ, putnička agencija, društvo s ograničenom odgovornošću za turizam i usluge Don Mihovila Pavlinovića 30, 21300 Makarska</izvorni_sadrzaj>
    <derivirana_varijabla naziv="DomainObject.Predmet.ProtustrankaWithAdress_1">MRAVIČIĆ, putnička agencija, društvo s ograničenom odgovornošću za turizam i usluge Don Mihovila Pavlinovića 30, 21300 Makarska</derivirana_varijabla>
  </DomainObject.Predmet.ProtustrankaWithAdress>
  <DomainObject.Predmet.ProtustrankaWithAdressOIB>
    <izvorni_sadrzaj>MRAVIČIĆ, putnička agencija, društvo s ograničenom odgovornošću za turizam i usluge, OIB 45548474417, Don Mihovila Pavlinovića 30, 21300 Makarska</izvorni_sadrzaj>
    <derivirana_varijabla naziv="DomainObject.Predmet.ProtustrankaWithAdressOIB_1">MRAVIČIĆ, putnička agencija, društvo s ograničenom odgovornošću za turizam i usluge, OIB 45548474417, Don Mihovila Pavlinovića 30, 21300 Makarska</derivirana_varijabla>
  </DomainObject.Predmet.ProtustrankaWithAdressOIB>
  <DomainObject.Predmet.ProtustrankaNazivFormated>
    <izvorni_sadrzaj>MRAVIČIĆ, putnička agencija, društvo s ograničenom odgovornošću za turizam i usluge</izvorni_sadrzaj>
    <derivirana_varijabla naziv="DomainObject.Predmet.ProtustrankaNazivFormated_1">MRAVIČIĆ, putnička agencija, društvo s ograničenom odgovornošću za turizam i usluge</derivirana_varijabla>
  </DomainObject.Predmet.ProtustrankaNazivFormated>
  <DomainObject.Predmet.ProtustrankaNazivFormatedOIB>
    <izvorni_sadrzaj>MRAVIČIĆ, putnička agencija, društvo s ograničenom odgovornošću za turizam i usluge, OIB 45548474417</izvorni_sadrzaj>
    <derivirana_varijabla naziv="DomainObject.Predmet.ProtustrankaNazivFormatedOIB_1">MRAVIČIĆ, putnička agencija, društvo s ograničenom odgovornošću za turizam i usluge, OIB 45548474417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1523.73</izvorni_sadrzaj>
    <derivirana_varijabla naziv="DomainObject.Predmet.TrenutnaVrijednost_1">1523.73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MRAVIČIĆ, putnička agencija, društvo s ograničenom odgovornošću za turizam i usluge</item>
    </izvorni_sadrzaj>
    <derivirana_varijabla naziv="DomainObject.Predmet.ProtuStrankaListFormated_1">
      <item>MRAVIČIĆ, putnička agencija, društvo s ograničenom odgovornošću za turizam i usluge</item>
    </derivirana_varijabla>
  </DomainObject.Predmet.ProtuStrankaListFormated>
  <DomainObject.Predmet.ProtuStrankaListFormatedOIB>
    <izvorni_sadrzaj>
      <item>MRAVIČIĆ, putnička agencija, društvo s ograničenom odgovornošću za turizam i usluge, OIB 45548474417</item>
    </izvorni_sadrzaj>
    <derivirana_varijabla naziv="DomainObject.Predmet.ProtuStrankaListFormatedOIB_1">
      <item>MRAVIČIĆ, putnička agencija, društvo s ograničenom odgovornošću za turizam i usluge, OIB 45548474417</item>
    </derivirana_varijabla>
  </DomainObject.Predmet.ProtuStrankaListFormatedOIB>
  <DomainObject.Predmet.ProtuStrankaListFormatedWithAdress>
    <izvorni_sadrzaj>
      <item>MRAVIČIĆ, putnička agencija, društvo s ograničenom odgovornošću za turizam i usluge, Don Mihovila Pavlinovića 30, 21300 Makarska</item>
    </izvorni_sadrzaj>
    <derivirana_varijabla naziv="DomainObject.Predmet.ProtuStrankaListFormatedWithAdress_1">
      <item>MRAVIČIĆ, putnička agencija, društvo s ograničenom odgovornošću za turizam i usluge, Don Mihovila Pavlinovića 30, 21300 Makarska</item>
    </derivirana_varijabla>
  </DomainObject.Predmet.ProtuStrankaListFormatedWithAdress>
  <DomainObject.Predmet.ProtuStrankaListFormatedWithAdressOIB>
    <izvorni_sadrzaj>
      <item>MRAVIČIĆ, putnička agencija, društvo s ograničenom odgovornošću za turizam i usluge, OIB 45548474417, Don Mihovila Pavlinovića 30, 21300 Makarska</item>
    </izvorni_sadrzaj>
    <derivirana_varijabla naziv="DomainObject.Predmet.ProtuStrankaListFormatedWithAdressOIB_1">
      <item>MRAVIČIĆ, putnička agencija, društvo s ograničenom odgovornošću za turizam i usluge, OIB 45548474417, Don Mihovila Pavlinovića 30, 21300 Makarska</item>
    </derivirana_varijabla>
  </DomainObject.Predmet.ProtuStrankaListFormatedWithAdressOIB>
  <DomainObject.Predmet.ProtuStrankaListNazivFormated>
    <izvorni_sadrzaj>
      <item>MRAVIČIĆ, putnička agencija, društvo s ograničenom odgovornošću za turizam i usluge</item>
    </izvorni_sadrzaj>
    <derivirana_varijabla naziv="DomainObject.Predmet.ProtuStrankaListNazivFormated_1">
      <item>MRAVIČIĆ, putnička agencija, društvo s ograničenom odgovornošću za turizam i usluge</item>
    </derivirana_varijabla>
  </DomainObject.Predmet.ProtuStrankaListNazivFormated>
  <DomainObject.Predmet.ProtuStrankaListNazivFormatedOIB>
    <izvorni_sadrzaj>
      <item>MRAVIČIĆ, putnička agencija, društvo s ograničenom odgovornošću za turizam i usluge, OIB 45548474417</item>
    </izvorni_sadrzaj>
    <derivirana_varijabla naziv="DomainObject.Predmet.ProtuStrankaListNazivFormatedOIB_1">
      <item>MRAVIČIĆ, putnička agencija, društvo s ograničenom odgovornošću za turizam i usluge, OIB 45548474417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St-2449/2015-6</izvorni_sadrzaj>
    <derivirana_varijabla naziv="DomainObject.PoslovniBrojDokumenta_1">St-2449/2015-6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MRAVIČIĆ, putnička agencija, društvo s ograničenom odgovornošću za turizam i usluge</izvorni_sadrzaj>
    <derivirana_varijabla naziv="DomainObject.Predmet.ProtustrankaIDrugi_1">MRAVIČIĆ, putnička agencija,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MRAVIČIĆ, putnička agencija, društvo s ograničenom odgovornošću za turizam i usluge, OIB 45548474417, Don Mihovila Pavlinovića 30, 21300 Makarska</izvorni_sadrzaj>
    <derivirana_varijabla naziv="DomainObject.Predmet.ProtustrankaIDrugiAdressOIB_1">MRAVIČIĆ, putnička agencija, društvo s ograničenom odgovornošću za turizam i usluge, OIB 45548474417, Don Mihovila 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MRAVIČIĆ, putnička agencija, društvo s ograničenom odgovornošću za turizam i usluge</item>
      <item>FINANCIJSKA AGENCIJA, RC SPLIT</item>
    </izvorni_sadrzaj>
    <derivirana_varijabla naziv="DomainObject.Predmet.SudioniciListNaziv_1">
      <item>MRAVIČIĆ, putnička agencija, društvo s ograničenom odgovornošću za turizam i usluge</item>
      <item>FINANCIJSKA AGENCIJA, RC SPLIT</item>
    </derivirana_varijabla>
  </DomainObject.Predmet.SudioniciListNaziv>
  <DomainObject.Predmet.SudioniciListAdressOIB>
    <izvorni_sadrzaj>
      <item>MRAVIČIĆ, putnička agencija, društvo s ograničenom odgovornošću za turizam i usluge, OIB 45548474417, Don Mihovila Pavlinovića 30,21300 Makarska</item>
      <item>FINANCIJSKA AGENCIJA, RC SPLIT, OIB 85821130368, Mažuranićevo šetalište 24 b,21000 Split</item>
    </izvorni_sadrzaj>
    <derivirana_varijabla naziv="DomainObject.Predmet.SudioniciListAdressOIB_1">
      <item>MRAVIČIĆ, putnička agencija, društvo s ograničenom odgovornošću za turizam i usluge, OIB 45548474417, Don Mihovila Pavlinovića 30,21300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45548474417</item>
      <item>, OIB 85821130368</item>
    </izvorni_sadrzaj>
    <derivirana_varijabla naziv="DomainObject.Predmet.SudioniciListNazivOIB_1">
      <item>, OIB 45548474417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66403-E162-4BF5-ACF5-4BF5AE255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756</properties:Words>
  <properties:Characters>4069</properties:Characters>
  <properties:Lines>103</properties:Lines>
  <properties:Paragraphs>36</properties:Paragraphs>
  <properties:TotalTime>522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2017-02-01T12:09:00Z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