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7ab7" w14:paraId="0187ab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042D3A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042D3A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042D3A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042D3A">
        <w:rPr>
          <w:rFonts w:hAnsi="Times New Roman" w:ascii="Times New Roman"/>
          <w:sz w:val="24"/>
        </w:rPr>
        <w:t>ZAGREB</w:t>
      </w:r>
    </w:p>
    <w:p w:rsidRDefault="005E64F7" w:rsidP="00042D3A" w:rsidR="00042D3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 xml:space="preserve">oslovni broj spisa </w:t>
      </w:r>
      <w:r w:rsidR="00042D3A">
        <w:rPr>
          <w:rFonts w:hAnsi="Times New Roman" w:ascii="Times New Roman"/>
          <w:sz w:val="24"/>
          <w:szCs w:val="24"/>
          <w:lang w:val="pl-PL"/>
        </w:rPr>
        <w:t>St-</w:t>
      </w:r>
      <w:r w:rsidR="00FE02E8">
        <w:rPr>
          <w:rFonts w:hAnsi="Times New Roman" w:ascii="Times New Roman"/>
          <w:sz w:val="24"/>
          <w:szCs w:val="24"/>
          <w:lang w:val="pl-PL"/>
        </w:rPr>
        <w:t>1573/15</w:t>
      </w:r>
    </w:p>
    <w:p w:rsidRDefault="005E64F7" w:rsidP="00042D3A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="00042D3A">
        <w:rPr>
          <w:rFonts w:hAnsi="Times New Roman" w:ascii="Times New Roman"/>
          <w:sz w:val="24"/>
          <w:szCs w:val="24"/>
          <w:lang w:val="pl-PL"/>
        </w:rPr>
        <w:t>u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žnik</w:t>
      </w:r>
      <w:r w:rsidR="00042D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02E8">
        <w:rPr>
          <w:rFonts w:hAnsi="Times New Roman" w:ascii="Times New Roman"/>
          <w:sz w:val="24"/>
          <w:szCs w:val="24"/>
          <w:lang w:val="pl-PL"/>
        </w:rPr>
        <w:t>MOLYDON d.d. Sesvete, Zagrebačka 63, OIB:81454247654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5E64F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</w:t>
      </w:r>
      <w:r w:rsidR="00702487"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BD6B07" w:rsidP="000177A0" w:rsidR="00BD6B07">
      <w:pPr>
        <w:pStyle w:val="Bezproreda"/>
        <w:ind w:left="1080"/>
        <w:jc w:val="center"/>
        <w:rPr>
          <w:rFonts w:hAnsi="Times New Roman" w:ascii="Times New Roman"/>
          <w:sz w:val="24"/>
          <w:szCs w:val="24"/>
        </w:rPr>
      </w:pPr>
    </w:p>
    <w:p w:rsidRDefault="00702487" w:rsidP="000177A0" w:rsidR="0070248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</w:t>
      </w:r>
      <w:r w:rsidR="00F73603">
        <w:rPr>
          <w:rFonts w:hAnsi="Times New Roman" w:ascii="Times New Roman"/>
          <w:b/>
          <w:sz w:val="24"/>
          <w:szCs w:val="24"/>
        </w:rPr>
        <w:t>A</w:t>
      </w:r>
      <w:r w:rsidRPr="00B40BEB">
        <w:rPr>
          <w:rFonts w:hAnsi="Times New Roman" w:ascii="Times New Roman"/>
          <w:b/>
          <w:sz w:val="24"/>
          <w:szCs w:val="24"/>
        </w:rPr>
        <w:t xml:space="preserve"> PRIJAVLJENIH TRAŽBINA</w:t>
      </w:r>
      <w:r w:rsidR="000177A0">
        <w:rPr>
          <w:rFonts w:hAnsi="Times New Roman" w:ascii="Times New Roman"/>
          <w:b/>
          <w:sz w:val="24"/>
          <w:szCs w:val="24"/>
        </w:rPr>
        <w:t xml:space="preserve"> </w:t>
      </w:r>
      <w:r w:rsidR="00127DB2">
        <w:rPr>
          <w:rFonts w:hAnsi="Times New Roman" w:ascii="Times New Roman"/>
          <w:b/>
          <w:sz w:val="24"/>
          <w:szCs w:val="24"/>
        </w:rPr>
        <w:t>I</w:t>
      </w:r>
      <w:r w:rsidR="000177A0">
        <w:rPr>
          <w:rFonts w:hAnsi="Times New Roman" w:ascii="Times New Roman"/>
          <w:b/>
          <w:sz w:val="24"/>
          <w:szCs w:val="24"/>
        </w:rPr>
        <w:t>I. VIŠEG ISPLATMNOG REDA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5C4490" w:rsidP="00702487" w:rsidR="005C449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42"/>
        <w:gridCol w:w="2590"/>
        <w:gridCol w:w="1862"/>
        <w:gridCol w:w="2154"/>
        <w:gridCol w:w="1925"/>
        <w:gridCol w:w="1966"/>
        <w:gridCol w:w="1780"/>
        <w:gridCol w:w="1780"/>
      </w:tblGrid>
      <w:tr w:rsidTr="00D746C4" w:rsidR="00D746C4" w:rsidRPr="00B40BEB">
        <w:trPr>
          <w:jc w:val="center"/>
        </w:trPr>
        <w:tc>
          <w:tcPr>
            <w:tcW w:type="pct" w:w="52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8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1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2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746C4" w:rsidR="00D746C4" w:rsidRPr="00B40BEB">
        <w:trPr>
          <w:jc w:val="center"/>
        </w:trPr>
        <w:tc>
          <w:tcPr>
            <w:tcW w:type="pct" w:w="523"/>
          </w:tcPr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</w:tcPr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ANTUN MALIĆ</w:t>
            </w:r>
          </w:p>
        </w:tc>
        <w:tc>
          <w:tcPr>
            <w:tcW w:type="pct" w:w="593"/>
          </w:tcPr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25150278103</w:t>
            </w:r>
          </w:p>
        </w:tc>
        <w:tc>
          <w:tcPr>
            <w:tcW w:type="pct" w:w="686"/>
          </w:tcPr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Novo Brestje,Narcisa 62</w:t>
            </w:r>
          </w:p>
        </w:tc>
        <w:tc>
          <w:tcPr>
            <w:tcW w:type="pct" w:w="613"/>
          </w:tcPr>
          <w:p w:rsidRDefault="00127DB2" w:rsidP="00127DB2" w:rsidR="00127DB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28.051,53</w:t>
            </w:r>
          </w:p>
        </w:tc>
        <w:tc>
          <w:tcPr>
            <w:tcW w:type="pct" w:w="626"/>
          </w:tcPr>
          <w:p w:rsidRDefault="00127DB2" w:rsidP="00127DB2" w:rsidR="00127DB2" w:rsidRPr="00127D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7DB2">
              <w:rPr>
                <w:rFonts w:hAnsi="Times New Roman" w:ascii="Times New Roman"/>
                <w:sz w:val="24"/>
                <w:szCs w:val="24"/>
              </w:rPr>
              <w:t>Presuda OGSZ</w:t>
            </w:r>
          </w:p>
          <w:p w:rsidRDefault="00127DB2" w:rsidP="00127DB2" w:rsidR="00127DB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7DB2">
              <w:rPr>
                <w:rFonts w:hAnsi="Times New Roman" w:ascii="Times New Roman"/>
                <w:sz w:val="24"/>
                <w:szCs w:val="24"/>
              </w:rPr>
              <w:t>Pn-1760/10</w:t>
            </w:r>
          </w:p>
        </w:tc>
        <w:tc>
          <w:tcPr>
            <w:tcW w:type="pct" w:w="567"/>
          </w:tcPr>
          <w:p w:rsidRDefault="00127DB2" w:rsidP="00127DB2" w:rsidR="00127DB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28.051,53</w:t>
            </w:r>
          </w:p>
        </w:tc>
        <w:tc>
          <w:tcPr>
            <w:tcW w:type="pct" w:w="567"/>
          </w:tcPr>
          <w:p w:rsidRDefault="00127DB2" w:rsidP="00127DB2" w:rsidR="00127DB2" w:rsidRPr="00127DB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7DB2">
              <w:rPr>
                <w:rFonts w:hAnsi="Times New Roman" w:ascii="Times New Roman"/>
                <w:sz w:val="24"/>
                <w:szCs w:val="24"/>
              </w:rPr>
              <w:t>Presuda OGSZ</w:t>
            </w:r>
          </w:p>
          <w:p w:rsidRDefault="00127DB2" w:rsidP="00127DB2" w:rsidR="00127DB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7DB2">
              <w:rPr>
                <w:rFonts w:hAnsi="Times New Roman" w:ascii="Times New Roman"/>
                <w:sz w:val="24"/>
                <w:szCs w:val="24"/>
              </w:rPr>
              <w:t>Pn-1760/10</w:t>
            </w:r>
          </w:p>
        </w:tc>
      </w:tr>
      <w:tr w:rsidTr="00D746C4" w:rsidR="00D746C4" w:rsidRPr="00B40BEB">
        <w:trPr>
          <w:jc w:val="center"/>
        </w:trPr>
        <w:tc>
          <w:tcPr>
            <w:tcW w:type="pct" w:w="523"/>
          </w:tcPr>
          <w:p w:rsidRDefault="00495B4C" w:rsidP="00495B4C" w:rsidR="00495B4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495B4C" w:rsidP="00495B4C" w:rsidR="00495B4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</w:tcPr>
          <w:p w:rsidRDefault="00495B4C" w:rsidP="00495B4C" w:rsidR="00495B4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RH,MIN.FIN.PU, PODR.URED SRED. HRVATSKA</w:t>
            </w:r>
          </w:p>
        </w:tc>
        <w:tc>
          <w:tcPr>
            <w:tcW w:type="pct" w:w="593"/>
          </w:tcPr>
          <w:p w:rsidRDefault="00495B4C" w:rsidP="00495B4C" w:rsidR="00495B4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86"/>
          </w:tcPr>
          <w:p w:rsidRDefault="00495B4C" w:rsidP="00495B4C" w:rsidR="00495B4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613"/>
          </w:tcPr>
          <w:p w:rsidRDefault="00495B4C" w:rsidP="00495B4C" w:rsidR="00495B4C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350,33</w:t>
            </w:r>
          </w:p>
        </w:tc>
        <w:tc>
          <w:tcPr>
            <w:tcW w:type="pct" w:w="626"/>
          </w:tcPr>
          <w:p w:rsidRDefault="00495B4C" w:rsidP="00A0634D" w:rsidR="00495B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Uvid u st</w:t>
            </w:r>
            <w:r w:rsidR="00A0634D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>nje računa</w:t>
            </w:r>
            <w:r w:rsidR="00E943D3">
              <w:rPr>
                <w:rFonts w:hAnsi="Times New Roman" w:ascii="Times New Roman"/>
                <w:sz w:val="24"/>
                <w:szCs w:val="24"/>
              </w:rPr>
              <w:t>,0</w:t>
            </w:r>
          </w:p>
          <w:p w:rsidRDefault="00E943D3" w:rsidP="00A0634D" w:rsidR="00E943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495B4C" w:rsidP="00495B4C" w:rsidR="00495B4C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350,33</w:t>
            </w:r>
          </w:p>
        </w:tc>
        <w:tc>
          <w:tcPr>
            <w:tcW w:type="pct" w:w="567"/>
          </w:tcPr>
          <w:p w:rsidRDefault="00495B4C" w:rsidP="00A0634D" w:rsidR="00495B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Uvid u st</w:t>
            </w:r>
            <w:r w:rsidR="00A0634D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>nje računa</w:t>
            </w:r>
            <w:r w:rsidR="00F660AA">
              <w:rPr>
                <w:rFonts w:hAnsi="Times New Roman" w:ascii="Times New Roman"/>
                <w:sz w:val="24"/>
                <w:szCs w:val="24"/>
              </w:rPr>
              <w:t xml:space="preserve"> Porezne </w:t>
            </w:r>
          </w:p>
          <w:p w:rsidRDefault="00F660AA" w:rsidP="00F660AA" w:rsidR="00F660A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Uprave –javna davanja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STEČAJNA MASA PRAJS d.o.o.</w:t>
            </w:r>
          </w:p>
        </w:tc>
        <w:tc>
          <w:tcPr>
            <w:tcW w:type="pct" w:w="59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25137779082</w:t>
            </w: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Zorkovačka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13"/>
          </w:tcPr>
          <w:p w:rsidRDefault="002F2A2C" w:rsidP="00485CD0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8,165</w:t>
            </w:r>
            <w:r w:rsidR="00485CD0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718,82</w:t>
            </w:r>
          </w:p>
        </w:tc>
        <w:tc>
          <w:tcPr>
            <w:tcW w:type="pct" w:w="626"/>
          </w:tcPr>
          <w:p w:rsidRDefault="00485CD0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Tsz </w:t>
            </w:r>
            <w:r w:rsidR="002F2A2C">
              <w:rPr>
                <w:rFonts w:hAnsi="Times New Roman" w:ascii="Times New Roman"/>
                <w:sz w:val="24"/>
                <w:szCs w:val="24"/>
              </w:rPr>
              <w:t>P-898/03,</w:t>
            </w:r>
          </w:p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Pž-4209/09 i Ovrv-14577/2001</w:t>
            </w:r>
          </w:p>
        </w:tc>
        <w:tc>
          <w:tcPr>
            <w:tcW w:type="pct" w:w="567"/>
          </w:tcPr>
          <w:p w:rsidRDefault="002F2A2C" w:rsidP="00485CD0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8,165</w:t>
            </w:r>
            <w:r w:rsidR="00485CD0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718,82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P-898/03,</w:t>
            </w:r>
          </w:p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Pž-4209/09 i Ovrv-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14577/2001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PETAR RUKAVINA</w:t>
            </w:r>
          </w:p>
        </w:tc>
        <w:tc>
          <w:tcPr>
            <w:tcW w:type="pct" w:w="59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06673715789</w:t>
            </w: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Zagreb,Tratinska 38</w:t>
            </w: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150,000,00</w:t>
            </w: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knjiga,Ugovor o najmu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150,000,00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C4490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  <w:r>
              <w:rPr>
                <w:rFonts w:hAnsi="Times New Roman" w:ascii="Times New Roman"/>
                <w:sz w:val="24"/>
                <w:szCs w:val="24"/>
              </w:rPr>
              <w:t>, Ugovor o najmu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 RUKAVINA</w:t>
            </w:r>
          </w:p>
        </w:tc>
        <w:tc>
          <w:tcPr>
            <w:tcW w:type="pct" w:w="59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78998620825</w:t>
            </w: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Remete 107</w:t>
            </w: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117.882,47</w:t>
            </w: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Salda konti kartica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Zastarjelo potraživanje od </w:t>
            </w:r>
          </w:p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2003.-2009.</w:t>
            </w:r>
          </w:p>
          <w:p w:rsidRDefault="002F2A2C" w:rsidP="002F2A2C" w:rsidR="002F2A2C" w:rsidRPr="005C44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godine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PETAR RUKAVINA</w:t>
            </w:r>
          </w:p>
        </w:tc>
        <w:tc>
          <w:tcPr>
            <w:tcW w:type="pct" w:w="59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C4490">
              <w:rPr>
                <w:rFonts w:hAnsi="Times New Roman" w:ascii="Times New Roman"/>
                <w:sz w:val="24"/>
                <w:szCs w:val="24"/>
              </w:rPr>
              <w:t>06673715789</w:t>
            </w: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Zagreb,Tratinska 38</w:t>
            </w: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435.763,73</w:t>
            </w: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Zastarjelo potraživanje od </w:t>
            </w:r>
          </w:p>
          <w:p w:rsidRDefault="002F2A2C" w:rsidP="002F2A2C" w:rsidR="002F2A2C" w:rsidRPr="005C44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2007.-2009. godine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 RUKAVINA</w:t>
            </w:r>
          </w:p>
        </w:tc>
        <w:tc>
          <w:tcPr>
            <w:tcW w:type="pct" w:w="593"/>
          </w:tcPr>
          <w:p w:rsidRDefault="002F2A2C" w:rsidP="002F2A2C" w:rsidR="002F2A2C" w:rsidRPr="005C44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24D28">
              <w:rPr>
                <w:rFonts w:hAnsi="Times New Roman" w:ascii="Times New Roman"/>
                <w:sz w:val="24"/>
                <w:szCs w:val="24"/>
              </w:rPr>
              <w:t>78998620825</w:t>
            </w: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24D28">
              <w:rPr>
                <w:rFonts w:hAnsi="Times New Roman" w:ascii="Times New Roman"/>
                <w:sz w:val="24"/>
                <w:szCs w:val="24"/>
              </w:rPr>
              <w:t>Remete 107</w:t>
            </w: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124.811,92</w:t>
            </w: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Konto kartica plaće-direktor</w:t>
            </w:r>
          </w:p>
        </w:tc>
        <w:tc>
          <w:tcPr>
            <w:tcW w:type="pct" w:w="567"/>
          </w:tcPr>
          <w:p w:rsidRDefault="00A827B1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Konto kartica plaće-direktor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SANJA ARTUKOVIĆ</w:t>
            </w:r>
          </w:p>
        </w:tc>
        <w:tc>
          <w:tcPr>
            <w:tcW w:type="pct" w:w="593"/>
          </w:tcPr>
          <w:p w:rsidRDefault="002F2A2C" w:rsidP="002F2A2C" w:rsidR="002F2A2C" w:rsidRPr="00824D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09902754372</w:t>
            </w:r>
          </w:p>
        </w:tc>
        <w:tc>
          <w:tcPr>
            <w:tcW w:type="pct" w:w="686"/>
          </w:tcPr>
          <w:p w:rsidRDefault="002F2A2C" w:rsidP="002F2A2C" w:rsidR="002F2A2C" w:rsidRPr="00824D2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maršala Tita 1</w:t>
            </w: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13.487.513,38</w:t>
            </w: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Presude:P-3047/06,Gž-5961/15-6,</w:t>
            </w:r>
          </w:p>
          <w:p w:rsidRDefault="002F2A2C" w:rsidP="002F2A2C" w:rsidR="007602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P-4514/14-8Gž-6331/15-2.</w:t>
            </w:r>
            <w:r w:rsidR="0076026A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76026A" w:rsidP="0076026A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P-789/12, Gž-2785/14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6,715.132,53</w:t>
            </w: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Presude:P-3047/06,Gž-5961/15-6,</w:t>
            </w:r>
          </w:p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P-4514/14-8Gž-6331/15-2</w:t>
            </w:r>
          </w:p>
          <w:p w:rsidRDefault="0076026A" w:rsidP="0076026A" w:rsidR="007602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P-789/12,Gž-2785/14</w:t>
            </w: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</w:tcPr>
          <w:p w:rsidRDefault="00AF1E27" w:rsidP="002F2A2C" w:rsidR="002F2A2C" w:rsidRPr="00AF1E2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F1E27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593"/>
          </w:tcPr>
          <w:p w:rsidRDefault="002F2A2C" w:rsidP="002F2A2C" w:rsidR="002F2A2C" w:rsidRPr="00AF1E2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86"/>
          </w:tcPr>
          <w:p w:rsidRDefault="002F2A2C" w:rsidP="002F2A2C" w:rsidR="002F2A2C" w:rsidRPr="00AF1E2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13"/>
          </w:tcPr>
          <w:p w:rsidRDefault="00AF1E27" w:rsidP="002F2A2C" w:rsidR="002F2A2C" w:rsidRPr="00AF1E2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F1E27">
              <w:rPr>
                <w:rFonts w:hAnsi="Times New Roman" w:ascii="Times New Roman"/>
                <w:b/>
                <w:sz w:val="24"/>
                <w:szCs w:val="24"/>
              </w:rPr>
              <w:t>22.510.092,18</w:t>
            </w:r>
          </w:p>
        </w:tc>
        <w:tc>
          <w:tcPr>
            <w:tcW w:type="pct" w:w="626"/>
          </w:tcPr>
          <w:p w:rsidRDefault="002F2A2C" w:rsidP="002F2A2C" w:rsidR="002F2A2C" w:rsidRPr="00AF1E2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AF1E27" w:rsidP="002F2A2C" w:rsidR="002F2A2C" w:rsidRPr="00AF1E2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F1E27">
              <w:rPr>
                <w:rFonts w:hAnsi="Times New Roman" w:ascii="Times New Roman"/>
                <w:b/>
                <w:sz w:val="24"/>
                <w:szCs w:val="24"/>
              </w:rPr>
              <w:t>15.059.253,21</w:t>
            </w:r>
          </w:p>
        </w:tc>
        <w:tc>
          <w:tcPr>
            <w:tcW w:type="pct" w:w="567"/>
          </w:tcPr>
          <w:p w:rsidRDefault="002F2A2C" w:rsidP="002F2A2C" w:rsidR="002F2A2C" w:rsidRPr="00AF1E2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D746C4" w:rsidR="002F2A2C" w:rsidRPr="00B40BEB">
        <w:trPr>
          <w:jc w:val="center"/>
        </w:trPr>
        <w:tc>
          <w:tcPr>
            <w:tcW w:type="pct" w:w="52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3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6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3"/>
          </w:tcPr>
          <w:p w:rsidRDefault="002F2A2C" w:rsidP="002F2A2C" w:rsidR="002F2A2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tabs>
                <w:tab w:pos="782" w:val="center"/>
                <w:tab w:pos="1564" w:val="right"/>
              </w:tabs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2F2A2C" w:rsidP="002F2A2C" w:rsidR="002F2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B9421B" w:rsidP="00702487" w:rsidR="00B9421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Oznaka ovršne isprave ako se tražbine zasniva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2F2A2C" w:rsidP="00857867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124.811,92</w:t>
            </w:r>
          </w:p>
        </w:tc>
        <w:tc>
          <w:tcPr>
            <w:tcW w:type="pct" w:w="2095"/>
          </w:tcPr>
          <w:p w:rsidRDefault="00485CD0" w:rsidP="008578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direktora za plaću-nije radnik</w:t>
            </w:r>
          </w:p>
        </w:tc>
        <w:tc>
          <w:tcPr>
            <w:tcW w:type="pct" w:w="1567"/>
          </w:tcPr>
          <w:p w:rsidRDefault="00702487" w:rsidP="008578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857867" w:rsidRPr="00B40BEB">
        <w:trPr>
          <w:jc w:val="center"/>
        </w:trPr>
        <w:tc>
          <w:tcPr>
            <w:tcW w:type="pct" w:w="1338"/>
          </w:tcPr>
          <w:p w:rsidRDefault="00857867" w:rsidP="00857867" w:rsidR="0085786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117.882,47</w:t>
            </w:r>
          </w:p>
        </w:tc>
        <w:tc>
          <w:tcPr>
            <w:tcW w:type="pct" w:w="2095"/>
          </w:tcPr>
          <w:p w:rsidRDefault="00857867" w:rsidP="00857867" w:rsidR="0085786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od 2003. do 2009.</w:t>
            </w:r>
            <w:r w:rsidR="00485CD0">
              <w:rPr>
                <w:rFonts w:hAnsi="Times New Roman" w:ascii="Times New Roman"/>
                <w:sz w:val="24"/>
                <w:szCs w:val="24"/>
              </w:rPr>
              <w:t>- ZASTARA</w:t>
            </w:r>
          </w:p>
        </w:tc>
        <w:tc>
          <w:tcPr>
            <w:tcW w:type="pct" w:w="1567"/>
          </w:tcPr>
          <w:p w:rsidRDefault="00857867" w:rsidP="00857867" w:rsidR="0085786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857867" w:rsidRPr="00B40BEB">
        <w:trPr>
          <w:jc w:val="center"/>
        </w:trPr>
        <w:tc>
          <w:tcPr>
            <w:tcW w:type="pct" w:w="1338"/>
          </w:tcPr>
          <w:p w:rsidRDefault="00857867" w:rsidP="00857867" w:rsidR="0085786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435.763,73</w:t>
            </w:r>
          </w:p>
        </w:tc>
        <w:tc>
          <w:tcPr>
            <w:tcW w:type="pct" w:w="2095"/>
          </w:tcPr>
          <w:p w:rsidRDefault="00D746C4" w:rsidP="00D746C4" w:rsidR="0085786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746C4">
              <w:rPr>
                <w:rFonts w:hAnsi="Times New Roman" w:ascii="Times New Roman"/>
                <w:sz w:val="24"/>
                <w:szCs w:val="24"/>
              </w:rPr>
              <w:t>Potraživanje od 200</w:t>
            </w: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Pr="00D746C4">
              <w:rPr>
                <w:rFonts w:hAnsi="Times New Roman" w:ascii="Times New Roman"/>
                <w:sz w:val="24"/>
                <w:szCs w:val="24"/>
              </w:rPr>
              <w:t>. do 2009.</w:t>
            </w:r>
            <w:r w:rsidR="00485CD0">
              <w:rPr>
                <w:rFonts w:hAnsi="Times New Roman" w:ascii="Times New Roman"/>
                <w:sz w:val="24"/>
                <w:szCs w:val="24"/>
              </w:rPr>
              <w:t xml:space="preserve"> ZASTARA</w:t>
            </w:r>
          </w:p>
        </w:tc>
        <w:tc>
          <w:tcPr>
            <w:tcW w:type="pct" w:w="1567"/>
          </w:tcPr>
          <w:p w:rsidRDefault="00857867" w:rsidP="00857867" w:rsidR="0085786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D746C4" w:rsidRPr="00B40BEB">
        <w:trPr>
          <w:jc w:val="center"/>
        </w:trPr>
        <w:tc>
          <w:tcPr>
            <w:tcW w:type="pct" w:w="1338"/>
          </w:tcPr>
          <w:p w:rsidRDefault="00D746C4" w:rsidP="00D746C4" w:rsidR="00D746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D746C4" w:rsidP="00D746C4" w:rsidR="00D746C4" w:rsidRPr="00D746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D746C4" w:rsidP="00D746C4" w:rsidR="00D746C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D746C4" w:rsidRPr="00B40BEB">
        <w:trPr>
          <w:jc w:val="center"/>
        </w:trPr>
        <w:tc>
          <w:tcPr>
            <w:tcW w:type="pct" w:w="1338"/>
          </w:tcPr>
          <w:p w:rsidRDefault="00D746C4" w:rsidP="009411E4" w:rsidR="00D746C4">
            <w:pPr>
              <w:pStyle w:val="Bezproreda"/>
              <w:tabs>
                <w:tab w:pos="2460" w:val="left"/>
                <w:tab w:pos="3908" w:val="right"/>
              </w:tabs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D746C4" w:rsidP="00D746C4" w:rsidR="00D746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D746C4" w:rsidP="00D746C4" w:rsidR="00D746C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5052A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T</w:t>
      </w:r>
      <w:r w:rsidR="00702487">
        <w:rPr>
          <w:rFonts w:hAnsi="Times New Roman" w:ascii="Times New Roman"/>
          <w:b/>
          <w:sz w:val="24"/>
        </w:rPr>
        <w:t xml:space="preserve">ABLICA </w:t>
      </w:r>
      <w:r w:rsidR="00702487" w:rsidRPr="00655B39">
        <w:rPr>
          <w:rFonts w:hAnsi="Times New Roman" w:ascii="Times New Roman"/>
          <w:b/>
          <w:sz w:val="24"/>
        </w:rPr>
        <w:t>RAZLUČNI</w:t>
      </w:r>
      <w:r w:rsidR="00702487"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827B1" w:rsidP="00702487" w:rsidR="00A827B1">
      <w:pPr>
        <w:jc w:val="center"/>
        <w:rPr>
          <w:rFonts w:hAnsi="Times New Roman" w:ascii="Times New Roman"/>
          <w:b/>
          <w:sz w:val="24"/>
        </w:rPr>
      </w:pPr>
    </w:p>
    <w:p w:rsidRDefault="00A827B1" w:rsidP="00702487" w:rsidR="00A827B1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F1E27" w:rsidP="009E0F04" w:rsidR="00AF1E27">
      <w:pPr>
        <w:rPr>
          <w:rFonts w:hAnsi="Times New Roman" w:ascii="Times New Roman"/>
          <w:sz w:val="24"/>
        </w:rPr>
      </w:pPr>
    </w:p>
    <w:p w:rsidRDefault="009E0F04" w:rsidP="009E0F04" w:rsidR="009E0F0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65052A">
        <w:rPr>
          <w:rFonts w:hAnsi="Times New Roman" w:ascii="Times New Roman"/>
          <w:sz w:val="24"/>
        </w:rPr>
        <w:t>1</w:t>
      </w:r>
      <w:r w:rsidR="00AF1E27">
        <w:rPr>
          <w:rFonts w:hAnsi="Times New Roman" w:ascii="Times New Roman"/>
          <w:sz w:val="24"/>
        </w:rPr>
        <w:t>8</w:t>
      </w:r>
      <w:r w:rsidR="0065052A">
        <w:rPr>
          <w:rFonts w:hAnsi="Times New Roman" w:ascii="Times New Roman"/>
          <w:sz w:val="24"/>
        </w:rPr>
        <w:t>.09.2018.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AF1E27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>Stečajni upravitelj</w:t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</w:r>
      <w:r w:rsidR="0065052A">
        <w:rPr>
          <w:rFonts w:hAnsi="Times New Roman" w:ascii="Times New Roman"/>
          <w:sz w:val="24"/>
        </w:rPr>
        <w:tab/>
        <w:t xml:space="preserve">   </w:t>
      </w:r>
      <w:r w:rsidR="00A827B1">
        <w:rPr>
          <w:rFonts w:hAnsi="Times New Roman" w:ascii="Times New Roman"/>
          <w:sz w:val="24"/>
        </w:rPr>
        <w:t xml:space="preserve">           </w:t>
      </w:r>
      <w:r w:rsidR="0065052A">
        <w:rPr>
          <w:rFonts w:hAnsi="Times New Roman" w:ascii="Times New Roman"/>
          <w:sz w:val="24"/>
        </w:rPr>
        <w:t>Davor Bišćan</w:t>
      </w:r>
      <w:r w:rsidR="00147255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sectPr w:rsidSect="000177A0" w:rsidR="009E0F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A94" w:rsidP="00702487" w:rsidR="00433A94">
      <w:pPr>
        <w:spacing w:after="0"/>
      </w:pPr>
      <w:r>
        <w:separator/>
      </w:r>
    </w:p>
  </w:endnote>
  <w:endnote w:id="0" w:type="continuationSeparator">
    <w:p w:rsidRDefault="00433A94" w:rsidP="00702487" w:rsidR="00433A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A94" w:rsidP="00702487" w:rsidR="00433A94">
      <w:pPr>
        <w:spacing w:after="0"/>
      </w:pPr>
      <w:r>
        <w:separator/>
      </w:r>
    </w:p>
  </w:footnote>
  <w:footnote w:id="0" w:type="continuationSeparator">
    <w:p w:rsidRDefault="00433A94" w:rsidP="00702487" w:rsidR="00433A94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52A" w:rsidR="006505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177A0"/>
    <w:rsid w:val="0003019B"/>
    <w:rsid w:val="00042D3A"/>
    <w:rsid w:val="00053D8D"/>
    <w:rsid w:val="0009604E"/>
    <w:rsid w:val="000A2CE2"/>
    <w:rsid w:val="00102410"/>
    <w:rsid w:val="001215F2"/>
    <w:rsid w:val="00127DB2"/>
    <w:rsid w:val="00147255"/>
    <w:rsid w:val="0018117D"/>
    <w:rsid w:val="00195F9D"/>
    <w:rsid w:val="001D2D41"/>
    <w:rsid w:val="001D74D6"/>
    <w:rsid w:val="002F2A2C"/>
    <w:rsid w:val="002F78AA"/>
    <w:rsid w:val="00302AC5"/>
    <w:rsid w:val="00376AF5"/>
    <w:rsid w:val="00433A94"/>
    <w:rsid w:val="00485CD0"/>
    <w:rsid w:val="00495B4C"/>
    <w:rsid w:val="004C525B"/>
    <w:rsid w:val="00582811"/>
    <w:rsid w:val="005C4490"/>
    <w:rsid w:val="005E64F7"/>
    <w:rsid w:val="00607F54"/>
    <w:rsid w:val="00627683"/>
    <w:rsid w:val="0065052A"/>
    <w:rsid w:val="00702487"/>
    <w:rsid w:val="00721A1D"/>
    <w:rsid w:val="0076026A"/>
    <w:rsid w:val="007A69A4"/>
    <w:rsid w:val="007C7C6B"/>
    <w:rsid w:val="007F2B07"/>
    <w:rsid w:val="00824D28"/>
    <w:rsid w:val="008512FB"/>
    <w:rsid w:val="00852A9E"/>
    <w:rsid w:val="00857867"/>
    <w:rsid w:val="0086765A"/>
    <w:rsid w:val="00874B44"/>
    <w:rsid w:val="009005F4"/>
    <w:rsid w:val="0090075B"/>
    <w:rsid w:val="009217CB"/>
    <w:rsid w:val="009411E4"/>
    <w:rsid w:val="00961A8D"/>
    <w:rsid w:val="009668DC"/>
    <w:rsid w:val="009B6C37"/>
    <w:rsid w:val="009E0F04"/>
    <w:rsid w:val="009E5200"/>
    <w:rsid w:val="00A0634D"/>
    <w:rsid w:val="00A4308D"/>
    <w:rsid w:val="00A64CB0"/>
    <w:rsid w:val="00A75C93"/>
    <w:rsid w:val="00A827B1"/>
    <w:rsid w:val="00A95EE9"/>
    <w:rsid w:val="00AB60CE"/>
    <w:rsid w:val="00AC5829"/>
    <w:rsid w:val="00AF1E27"/>
    <w:rsid w:val="00B37054"/>
    <w:rsid w:val="00B660A9"/>
    <w:rsid w:val="00B9421B"/>
    <w:rsid w:val="00BA4B97"/>
    <w:rsid w:val="00BB28FA"/>
    <w:rsid w:val="00BD6B07"/>
    <w:rsid w:val="00C61F72"/>
    <w:rsid w:val="00C825C6"/>
    <w:rsid w:val="00CA2201"/>
    <w:rsid w:val="00CB140F"/>
    <w:rsid w:val="00CB3BE2"/>
    <w:rsid w:val="00CC7B47"/>
    <w:rsid w:val="00D17CF6"/>
    <w:rsid w:val="00D4178C"/>
    <w:rsid w:val="00D746C4"/>
    <w:rsid w:val="00D80AF3"/>
    <w:rsid w:val="00DB2F17"/>
    <w:rsid w:val="00E84C00"/>
    <w:rsid w:val="00E943D3"/>
    <w:rsid w:val="00EC4451"/>
    <w:rsid w:val="00EC70EE"/>
    <w:rsid w:val="00F619AB"/>
    <w:rsid w:val="00F660AA"/>
    <w:rsid w:val="00F73603"/>
    <w:rsid w:val="00FA674F"/>
    <w:rsid w:val="00FB6F61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65052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5052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65052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5052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8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D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D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D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323</properties:Words>
  <properties:Characters>2293</properties:Characters>
  <properties:Lines>263</properties:Lines>
  <properties:Paragraphs>121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2018-09-17T22:01:00Z</dcterms:created>
  <dc:creator>ADMINIBM</dc:creator>
  <cp:lastModifiedBy>Barbara Huzanić</cp:lastModifiedBy>
  <cp:lastPrinted>2018-09-18T10:25:00Z</cp:lastPrinted>
  <dcterms:modified xmlns:xsi="http://www.w3.org/2001/XMLSchema-instance" xsi:type="dcterms:W3CDTF">2018-09-18T10:51:00Z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MOYDON Tablice prijavljenih tražbina,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