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8e83" w14:paraId="c1a8e83" w:rsidRDefault="00053367" w:rsidP="00D310A8" w:rsidR="00D310A8">
      <w:pPr>
        <w:jc w:val="right"/>
        <w15:collapsed w:val="false"/>
      </w:pPr>
      <w:bookmarkStart w:name="_GoBack" w:id="0"/>
      <w:bookmarkEnd w:id="0"/>
      <w:r>
        <w:t xml:space="preserve">    </w:t>
      </w:r>
      <w:r w:rsidR="00D310A8">
        <w:t>Broj: 6 St-483/16-14</w:t>
      </w:r>
    </w:p>
    <w:p w:rsidRDefault="00D310A8" w:rsidP="00D310A8" w:rsidR="00D310A8">
      <w:pPr>
        <w:jc w:val="right"/>
      </w:pPr>
    </w:p>
    <w:p w:rsidRDefault="00D310A8" w:rsidP="00D310A8" w:rsidR="00D310A8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5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10A8" w:rsidP="00D310A8" w:rsidR="00D310A8"/>
    <w:p w:rsidRDefault="00D310A8" w:rsidP="00D310A8" w:rsidR="00D310A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310A8" w:rsidP="00D310A8" w:rsidR="00D310A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310A8" w:rsidP="00D310A8" w:rsidR="00D310A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D310A8" w:rsidP="00D310A8" w:rsidR="00D310A8">
      <w:pPr>
        <w:jc w:val="both"/>
      </w:pPr>
    </w:p>
    <w:p w:rsidRDefault="00D310A8" w:rsidP="00D310A8" w:rsidR="00D310A8">
      <w:pPr>
        <w:jc w:val="both"/>
      </w:pPr>
    </w:p>
    <w:p w:rsidRDefault="00D310A8" w:rsidP="00D310A8" w:rsidR="00D310A8">
      <w:pPr>
        <w:jc w:val="center"/>
      </w:pPr>
      <w:r>
        <w:t>REPUBLIKA HRVATSKA</w:t>
      </w:r>
    </w:p>
    <w:p w:rsidRDefault="00D310A8" w:rsidP="00D310A8" w:rsidR="00D310A8">
      <w:pPr>
        <w:jc w:val="center"/>
      </w:pPr>
    </w:p>
    <w:p w:rsidRDefault="00D310A8" w:rsidP="00D310A8" w:rsidR="00D310A8">
      <w:pPr>
        <w:jc w:val="center"/>
      </w:pPr>
      <w:r>
        <w:t>R J E Š E N J E</w:t>
      </w:r>
    </w:p>
    <w:p w:rsidRDefault="00D310A8" w:rsidP="00D310A8" w:rsidR="00D310A8">
      <w:pPr>
        <w:pStyle w:val="Tijeloteksta"/>
        <w:rPr>
          <w:b/>
          <w:bCs/>
        </w:rPr>
      </w:pPr>
    </w:p>
    <w:p w:rsidRDefault="00D310A8" w:rsidP="00D310A8" w:rsidR="00D310A8">
      <w:pPr>
        <w:pStyle w:val="Tijeloteksta"/>
        <w:jc w:val="center"/>
        <w:rPr>
          <w:b/>
          <w:bCs/>
        </w:rPr>
      </w:pPr>
      <w:r>
        <w:tab/>
      </w:r>
    </w:p>
    <w:p w:rsidRDefault="00D310A8" w:rsidP="00D310A8" w:rsidR="00D310A8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CF7036">
        <w:t xml:space="preserve">FINA RC Osijek, za otvaranje stečajnog  postupka nad dužnikom </w:t>
      </w:r>
      <w:r w:rsidRPr="00CF7036">
        <w:rPr>
          <w:b/>
        </w:rPr>
        <w:t>BREMSE d.o.o. Valpovo, Osječka 37, OIB: 30589159443, MBS: 030016510</w:t>
      </w:r>
      <w:r w:rsidRPr="00D14516">
        <w:t>,</w:t>
      </w:r>
      <w:r>
        <w:t xml:space="preserve"> dana 10. lipnja 2016. g.,</w:t>
      </w:r>
    </w:p>
    <w:p w:rsidRDefault="00D310A8" w:rsidP="00D310A8" w:rsidR="00D310A8">
      <w:pPr>
        <w:pStyle w:val="Tijeloteksta"/>
      </w:pPr>
    </w:p>
    <w:p w:rsidRDefault="00E9379E" w:rsidP="00D310A8" w:rsidR="007E6D1A">
      <w:pPr>
        <w:jc w:val="right"/>
      </w:pPr>
      <w:r>
        <w:tab/>
      </w: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E12BC0">
        <w:t>ama</w:t>
      </w:r>
      <w:r>
        <w:t xml:space="preserve"> ovlašten</w:t>
      </w:r>
      <w:r w:rsidR="00E12BC0">
        <w:t>im</w:t>
      </w:r>
      <w:r>
        <w:t xml:space="preserve"> za zastupanje dužnika, direktor</w:t>
      </w:r>
      <w:r w:rsidR="00E12BC0">
        <w:t>ima</w:t>
      </w:r>
      <w:r>
        <w:t xml:space="preserve"> </w:t>
      </w:r>
      <w:r w:rsidR="00053367">
        <w:t xml:space="preserve">dužnika, </w:t>
      </w:r>
      <w:r w:rsidR="00D310A8" w:rsidRPr="00D310A8">
        <w:t xml:space="preserve">Snježana </w:t>
      </w:r>
      <w:proofErr w:type="spellStart"/>
      <w:r w:rsidR="00D310A8" w:rsidRPr="00D310A8">
        <w:t>Oršulić</w:t>
      </w:r>
      <w:proofErr w:type="spellEnd"/>
      <w:r w:rsidR="00D310A8" w:rsidRPr="00D310A8">
        <w:t xml:space="preserve">, Belišće, A. Šenoe 13 i Slavko </w:t>
      </w:r>
      <w:proofErr w:type="spellStart"/>
      <w:r w:rsidR="00D310A8" w:rsidRPr="00D310A8">
        <w:t>Oršulić</w:t>
      </w:r>
      <w:proofErr w:type="spellEnd"/>
      <w:r w:rsidR="00D310A8" w:rsidRPr="00D310A8">
        <w:t>, Belišće, A. Šenoe 13</w:t>
      </w:r>
      <w:r>
        <w:t xml:space="preserve">, da u roku od 8 (osam) dana </w:t>
      </w:r>
      <w:r w:rsidR="00A7298D">
        <w:t>od dana primitka</w:t>
      </w:r>
      <w:r w:rsidR="00E23374">
        <w:t xml:space="preserve"> ovog rješenja </w:t>
      </w:r>
      <w:r>
        <w:t>uplat</w:t>
      </w:r>
      <w:r w:rsidR="00E12BC0">
        <w:t>e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D310A8" w:rsidRPr="00D310A8">
        <w:rPr>
          <w:b/>
        </w:rPr>
        <w:t>1</w:t>
      </w:r>
      <w:r w:rsidR="00C06AA6" w:rsidRPr="00D310A8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D310A8">
        <w:t>483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E12BC0">
        <w:t>e</w:t>
      </w:r>
      <w:r>
        <w:t xml:space="preserve"> ovlašten</w:t>
      </w:r>
      <w:r w:rsidR="00E12BC0">
        <w:t>e</w:t>
      </w:r>
      <w:r>
        <w:t xml:space="preserve"> za zastupanje dužnika, direktor</w:t>
      </w:r>
      <w:r w:rsidR="00E12BC0">
        <w:t>i</w:t>
      </w:r>
      <w:r>
        <w:t xml:space="preserve"> dužnika, </w:t>
      </w:r>
      <w:r w:rsidR="00D310A8" w:rsidRPr="00D310A8">
        <w:t xml:space="preserve">Snježana </w:t>
      </w:r>
      <w:proofErr w:type="spellStart"/>
      <w:r w:rsidR="00D310A8" w:rsidRPr="00D310A8">
        <w:t>Oršulić</w:t>
      </w:r>
      <w:proofErr w:type="spellEnd"/>
      <w:r w:rsidR="00D310A8" w:rsidRPr="00D310A8">
        <w:t xml:space="preserve">, Belišće, A. Šenoe 13 i Slavko </w:t>
      </w:r>
      <w:proofErr w:type="spellStart"/>
      <w:r w:rsidR="00D310A8" w:rsidRPr="00D310A8">
        <w:t>Oršulić</w:t>
      </w:r>
      <w:proofErr w:type="spellEnd"/>
      <w:r w:rsidR="00D310A8" w:rsidRPr="00D310A8">
        <w:t>, Belišće, A. Šenoe 13</w:t>
      </w:r>
      <w:r>
        <w:t>,  ne  plat</w:t>
      </w:r>
      <w:r w:rsidR="00E12BC0">
        <w:t>e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iz točke I ovog rješen</w:t>
      </w:r>
      <w:r w:rsidR="00053367">
        <w:t>ja određuje se ovrha na nj</w:t>
      </w:r>
      <w:r w:rsidR="00E12BC0">
        <w:t>ihovim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</w:t>
      </w:r>
      <w:r w:rsidR="00D310A8">
        <w:t xml:space="preserve">e FINI da novčani iznos od </w:t>
      </w:r>
      <w:r w:rsidR="00D310A8" w:rsidRPr="00D310A8">
        <w:rPr>
          <w:b/>
        </w:rPr>
        <w:t>1</w:t>
      </w:r>
      <w:r w:rsidRPr="00D310A8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D310A8">
        <w:t>483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 </w:t>
      </w:r>
      <w:r w:rsidR="00F80E5F">
        <w:t>dužni</w:t>
      </w:r>
      <w:r w:rsidR="00E12BC0">
        <w:t>cima</w:t>
      </w:r>
      <w:r w:rsidR="00742CE9" w:rsidRPr="00742CE9">
        <w:t xml:space="preserve"> </w:t>
      </w:r>
      <w:r w:rsidR="00D310A8" w:rsidRPr="00D310A8">
        <w:t xml:space="preserve">Snježana </w:t>
      </w:r>
      <w:proofErr w:type="spellStart"/>
      <w:r w:rsidR="00D310A8" w:rsidRPr="00D310A8">
        <w:t>Oršulić</w:t>
      </w:r>
      <w:proofErr w:type="spellEnd"/>
      <w:r w:rsidR="00D310A8" w:rsidRPr="00D310A8">
        <w:t xml:space="preserve">, Belišće, A. Šenoe 13 i Slavko </w:t>
      </w:r>
      <w:proofErr w:type="spellStart"/>
      <w:r w:rsidR="00D310A8" w:rsidRPr="00D310A8">
        <w:t>Oršulić</w:t>
      </w:r>
      <w:proofErr w:type="spellEnd"/>
      <w:r w:rsidR="00D310A8" w:rsidRPr="00D310A8">
        <w:t>, Belišće, A. Šenoe 13</w:t>
      </w:r>
      <w:r w:rsidR="00742CE9">
        <w:t xml:space="preserve">, </w:t>
      </w:r>
      <w:r>
        <w:t xml:space="preserve">te se </w:t>
      </w:r>
      <w:r w:rsidR="00742CE9">
        <w:t>ist</w:t>
      </w:r>
      <w:r w:rsidR="00E12BC0">
        <w:t>ima</w:t>
      </w:r>
      <w:r>
        <w:t xml:space="preserve"> zabranjuje da tu tražbinu naplat</w:t>
      </w:r>
      <w:r w:rsidR="00E12BC0">
        <w:t>e</w:t>
      </w:r>
      <w:r>
        <w:t xml:space="preserve"> ili inače raspolaž</w:t>
      </w:r>
      <w:r w:rsidR="00E12BC0">
        <w:t>u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E12BC0">
        <w:t>e</w:t>
      </w:r>
      <w:r>
        <w:t xml:space="preserve"> ovlašten</w:t>
      </w:r>
      <w:r w:rsidR="00E12BC0">
        <w:t>e</w:t>
      </w:r>
      <w:r>
        <w:t xml:space="preserve"> za zastupa</w:t>
      </w:r>
      <w:r w:rsidR="00742CE9">
        <w:t>nje dužnika, direktor</w:t>
      </w:r>
      <w:r w:rsidR="00E12BC0">
        <w:t>i</w:t>
      </w:r>
      <w:r w:rsidR="00742CE9">
        <w:t xml:space="preserve"> dužnika </w:t>
      </w:r>
      <w:r w:rsidR="00D310A8" w:rsidRPr="00D310A8">
        <w:t xml:space="preserve">Snježana </w:t>
      </w:r>
      <w:proofErr w:type="spellStart"/>
      <w:r w:rsidR="00D310A8" w:rsidRPr="00D310A8">
        <w:t>Oršulić</w:t>
      </w:r>
      <w:proofErr w:type="spellEnd"/>
      <w:r w:rsidR="00D310A8" w:rsidRPr="00D310A8">
        <w:t xml:space="preserve">, Belišće, A. Šenoe 13 i Slavko </w:t>
      </w:r>
      <w:proofErr w:type="spellStart"/>
      <w:r w:rsidR="00D310A8" w:rsidRPr="00D310A8">
        <w:t>Oršulić</w:t>
      </w:r>
      <w:proofErr w:type="spellEnd"/>
      <w:r w:rsidR="00D310A8" w:rsidRPr="00D310A8">
        <w:t>, Belišće, A. Šenoe 13</w:t>
      </w:r>
      <w:r w:rsidR="004E52F8" w:rsidRPr="004E52F8">
        <w:t xml:space="preserve">, </w:t>
      </w:r>
      <w:r>
        <w:t>ne postup</w:t>
      </w:r>
      <w:r w:rsidR="00E12BC0">
        <w:t>e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C06AA6" w:rsidP="007E6D1A" w:rsidR="00C06AA6">
      <w:pPr>
        <w:jc w:val="both"/>
      </w:pPr>
    </w:p>
    <w:p w:rsidRDefault="00D310A8" w:rsidP="00D310A8" w:rsidR="00D310A8">
      <w:pPr>
        <w:jc w:val="right"/>
      </w:pPr>
      <w:r>
        <w:t>Broj: 6 St-483/16-14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D310A8">
        <w:rPr>
          <w:bCs/>
        </w:rPr>
        <w:t>3. ožujka</w:t>
      </w:r>
      <w:r w:rsidR="00E12BC0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D310A8" w:rsidRPr="00CF7036">
        <w:rPr>
          <w:b/>
        </w:rPr>
        <w:t>BREMSE d.o.o. Valpovo, Osječka 37, OIB: 30589159443, MBS: 030016510</w:t>
      </w:r>
      <w:r w:rsidR="00742CE9">
        <w:t>, temeljem odredbe članka 110. stav 1. Stečajnog zakona (Narodne novine 71/15) .</w:t>
      </w:r>
    </w:p>
    <w:p w:rsidRDefault="00742CE9" w:rsidP="007E6D1A" w:rsidR="007E6D1A">
      <w:pPr>
        <w:jc w:val="both"/>
      </w:pPr>
      <w:r>
        <w:tab/>
        <w:t>Zaključkom St-</w:t>
      </w:r>
      <w:r w:rsidR="00D310A8">
        <w:t>483/16 od 9. ožujka 2016. g.</w:t>
      </w:r>
      <w:r w:rsidR="007E6D1A">
        <w:t xml:space="preserve"> pozvan</w:t>
      </w:r>
      <w:r w:rsidR="00E12BC0">
        <w:t>e</w:t>
      </w:r>
      <w:r w:rsidR="007E6D1A">
        <w:t xml:space="preserve"> </w:t>
      </w:r>
      <w:r w:rsidR="00E12BC0">
        <w:t>su</w:t>
      </w:r>
      <w:r w:rsidR="007E6D1A">
        <w:t xml:space="preserve"> osob</w:t>
      </w:r>
      <w:r w:rsidR="00E12BC0">
        <w:t>e</w:t>
      </w:r>
      <w:r w:rsidR="007E6D1A">
        <w:t xml:space="preserve"> za zastupanje duž</w:t>
      </w:r>
      <w:r w:rsidR="001A70D8">
        <w:t xml:space="preserve">nika </w:t>
      </w:r>
      <w:r w:rsidR="00D310A8" w:rsidRPr="00D310A8">
        <w:t xml:space="preserve">Snježana </w:t>
      </w:r>
      <w:proofErr w:type="spellStart"/>
      <w:r w:rsidR="00D310A8" w:rsidRPr="00D310A8">
        <w:t>Oršulić</w:t>
      </w:r>
      <w:proofErr w:type="spellEnd"/>
      <w:r w:rsidR="00D310A8" w:rsidRPr="00D310A8">
        <w:t xml:space="preserve">, Belišće, A. Šenoe 13 i Slavko </w:t>
      </w:r>
      <w:proofErr w:type="spellStart"/>
      <w:r w:rsidR="00D310A8" w:rsidRPr="00D310A8">
        <w:t>Oršulić</w:t>
      </w:r>
      <w:proofErr w:type="spellEnd"/>
      <w:r w:rsidR="00D310A8" w:rsidRPr="00D310A8">
        <w:t>, Belišće, A. Šenoe 13</w:t>
      </w:r>
      <w:r w:rsidR="007E6D1A">
        <w:t>, na uplatu predujma u iznosu od 1.000,00 kn u Fond za namirenje troškova stečajnog postupka kao,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D310A8">
        <w:t>483</w:t>
      </w:r>
      <w:r w:rsidR="00575D73">
        <w:t xml:space="preserve">/16 od </w:t>
      </w:r>
      <w:r w:rsidR="00D310A8">
        <w:t>9. ožujka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575D73">
        <w:t>e</w:t>
      </w:r>
      <w:r w:rsidR="007E6D1A">
        <w:t xml:space="preserve"> ovlašten</w:t>
      </w:r>
      <w:r w:rsidR="00575D73">
        <w:t>e</w:t>
      </w:r>
      <w:r w:rsidR="007E6D1A">
        <w:t xml:space="preserve"> za zastupanje dužnika </w:t>
      </w:r>
      <w:r>
        <w:t>zaprimil</w:t>
      </w:r>
      <w:r w:rsidR="00575D73">
        <w:t>e su</w:t>
      </w:r>
      <w:r w:rsidR="00D310A8">
        <w:t xml:space="preserve"> 14. ožujka</w:t>
      </w:r>
      <w:r w:rsidR="00575D73">
        <w:t xml:space="preserve"> 2016. g. </w:t>
      </w:r>
      <w:r w:rsidR="00D310A8">
        <w:t>što je razvidno iz povratnica koje se nalaze u spisu,</w:t>
      </w:r>
      <w:r w:rsidR="007E6D1A">
        <w:t xml:space="preserve"> pa kako u ostavljenom roku ni</w:t>
      </w:r>
      <w:r w:rsidR="00575D73">
        <w:t>su</w:t>
      </w:r>
      <w:r w:rsidR="007E6D1A">
        <w:t xml:space="preserve"> postupil</w:t>
      </w:r>
      <w:r w:rsidR="00575D73">
        <w:t>e</w:t>
      </w:r>
      <w:r w:rsidR="007E6D1A">
        <w:t xml:space="preserve"> po pozivu suda, n</w:t>
      </w:r>
      <w:r w:rsidR="00575D73">
        <w:t>isu uplatile</w:t>
      </w:r>
      <w:r w:rsidR="007E6D1A">
        <w:t xml:space="preserve"> određene predujmove iz točke I istog zaključka, kao ni dostavil</w:t>
      </w:r>
      <w:r w:rsidR="00575D73">
        <w:t>e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D310A8">
        <w:t>10. lipnja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D310A8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E75FA5" w:rsidP="00D310A8" w:rsidR="00D310A8">
      <w:pPr>
        <w:numPr>
          <w:ilvl w:val="0"/>
          <w:numId w:val="11"/>
        </w:numPr>
      </w:pPr>
      <w:r>
        <w:t>zakonski zastupnik</w:t>
      </w:r>
      <w:r w:rsidR="007E6D1A">
        <w:t xml:space="preserve"> dužnika  </w:t>
      </w:r>
      <w:r w:rsidR="00D310A8" w:rsidRPr="00D310A8">
        <w:t xml:space="preserve">Snježana </w:t>
      </w:r>
      <w:proofErr w:type="spellStart"/>
      <w:r w:rsidR="00D310A8" w:rsidRPr="00D310A8">
        <w:t>Oršulić</w:t>
      </w:r>
      <w:proofErr w:type="spellEnd"/>
      <w:r w:rsidR="00D310A8" w:rsidRPr="00D310A8">
        <w:t>, Belišće, A. Šenoe 13</w:t>
      </w:r>
    </w:p>
    <w:p w:rsidRDefault="00D310A8" w:rsidP="00D310A8" w:rsidR="00D310A8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D310A8">
        <w:t xml:space="preserve"> Slavko </w:t>
      </w:r>
      <w:proofErr w:type="spellStart"/>
      <w:r w:rsidRPr="00D310A8">
        <w:t>Oršulić</w:t>
      </w:r>
      <w:proofErr w:type="spellEnd"/>
      <w:r w:rsidRPr="00D310A8">
        <w:t>, Belišće, A. Šenoe 13</w:t>
      </w:r>
    </w:p>
    <w:p w:rsidRDefault="007E6D1A" w:rsidP="00D310A8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310A8" w:rsidP="007E6D1A" w:rsidR="007E6D1A">
      <w:pPr>
        <w:numPr>
          <w:ilvl w:val="0"/>
          <w:numId w:val="11"/>
        </w:numPr>
      </w:pPr>
      <w:r>
        <w:t>K-10.7.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44" w:rsidP="00C06AA6" w:rsidR="00201744">
      <w:r>
        <w:separator/>
      </w:r>
    </w:p>
  </w:endnote>
  <w:endnote w:id="0" w:type="continuationSeparator">
    <w:p w:rsidRDefault="00201744" w:rsidP="00C06AA6" w:rsidR="00201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44" w:rsidP="00C06AA6" w:rsidR="00201744">
      <w:r>
        <w:separator/>
      </w:r>
    </w:p>
  </w:footnote>
  <w:footnote w:id="0" w:type="continuationSeparator">
    <w:p w:rsidRDefault="00201744" w:rsidP="00C06AA6" w:rsidR="00201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37B0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77479"/>
    <w:rsid w:val="00077C9D"/>
    <w:rsid w:val="00083CE5"/>
    <w:rsid w:val="000879C5"/>
    <w:rsid w:val="00091B4B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1744"/>
    <w:rsid w:val="00243220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50133"/>
    <w:rsid w:val="00556098"/>
    <w:rsid w:val="00575D73"/>
    <w:rsid w:val="00592781"/>
    <w:rsid w:val="005931E7"/>
    <w:rsid w:val="005B59B6"/>
    <w:rsid w:val="005D7EC1"/>
    <w:rsid w:val="005E0CFB"/>
    <w:rsid w:val="005F3B49"/>
    <w:rsid w:val="00632865"/>
    <w:rsid w:val="00652724"/>
    <w:rsid w:val="006637B0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A07CA2"/>
    <w:rsid w:val="00A10C19"/>
    <w:rsid w:val="00A46436"/>
    <w:rsid w:val="00A7298D"/>
    <w:rsid w:val="00AA6B6E"/>
    <w:rsid w:val="00AD05E2"/>
    <w:rsid w:val="00AE7F6B"/>
    <w:rsid w:val="00B229EB"/>
    <w:rsid w:val="00B24B41"/>
    <w:rsid w:val="00B652CA"/>
    <w:rsid w:val="00B659E8"/>
    <w:rsid w:val="00B82540"/>
    <w:rsid w:val="00B91BAA"/>
    <w:rsid w:val="00B95B20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310A8"/>
    <w:rsid w:val="00D97782"/>
    <w:rsid w:val="00DA4636"/>
    <w:rsid w:val="00DA6482"/>
    <w:rsid w:val="00DC1DA1"/>
    <w:rsid w:val="00E12BC0"/>
    <w:rsid w:val="00E23374"/>
    <w:rsid w:val="00E23AF8"/>
    <w:rsid w:val="00E60C19"/>
    <w:rsid w:val="00E75FA5"/>
    <w:rsid w:val="00E906E4"/>
    <w:rsid w:val="00E9379E"/>
    <w:rsid w:val="00E96356"/>
    <w:rsid w:val="00EA028A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7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37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7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7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7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37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37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7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7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7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85821130368, L. Jegera 3,31000 Osijek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85821130368, L. Jegera 3,31000 Osijek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B983A-1B33-46A5-B58C-FDC05ECDA1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649</properties:Words>
  <properties:Characters>3391</properties:Characters>
  <properties:Lines>125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2016-06-10T06:27:00Z</dcterms:created>
  <dc:creator>Korisnik</dc:creator>
  <cp:lastModifiedBy>Danijela Sekulić</cp:lastModifiedBy>
  <cp:lastPrinted>2016-06-10T06:26:00Z</cp:lastPrinted>
  <dcterms:modified xmlns:xsi="http://www.w3.org/2001/XMLSchema-instance" xsi:type="dcterms:W3CDTF">2016-06-10T07:19:00Z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