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a8a3" w14:paraId="312a8a3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1587B" w:rsidRPr="0091587B">
        <w:rPr>
          <w:lang w:val="hr-HR"/>
        </w:rPr>
        <w:t>PARAT FINALE d.o.o., OIB: 45365819377, Split, Šibenska 31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CE27DE">
        <w:rPr>
          <w:lang w:val="hr-HR"/>
        </w:rPr>
        <w:t>24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91587B" w:rsidRPr="0091587B">
        <w:rPr>
          <w:lang w:val="hr-HR"/>
        </w:rPr>
        <w:t>PARAT FINALE d.o.o., OIB: 45365819377, Split, Šibenska 31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EF2312">
        <w:rPr>
          <w:lang w:val="hr-HR"/>
        </w:rPr>
        <w:t>2</w:t>
      </w:r>
      <w:r w:rsidR="00CE27DE">
        <w:rPr>
          <w:lang w:val="hr-HR"/>
        </w:rPr>
        <w:t>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E27DE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91587B" w:rsidRPr="0091587B">
        <w:rPr>
          <w:lang w:val="hr-HR"/>
        </w:rPr>
        <w:t>PARAT FINALE d.o.o., OIB: 45365819377, Split, Šibenska 31</w:t>
      </w:r>
      <w:r w:rsidR="00936AB7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91587B">
        <w:rPr>
          <w:lang w:val="hr-HR"/>
        </w:rPr>
        <w:t>9. lipnja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91587B" w:rsidRPr="0091587B">
        <w:rPr>
          <w:lang w:val="hr-HR"/>
        </w:rPr>
        <w:t>PARAT FINALE d.o.o., OIB: 45365819377, Split, Šibenska 31</w:t>
      </w:r>
      <w:r w:rsidR="001A6A9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82FA8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</w:t>
      </w:r>
      <w:r w:rsidR="0091587B">
        <w:rPr>
          <w:lang w:val="hr-HR"/>
        </w:rPr>
        <w:t xml:space="preserve"> 2645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91587B">
        <w:rPr>
          <w:lang w:val="hr-HR"/>
        </w:rPr>
        <w:t>149.897,49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91587B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91587B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91587B">
        <w:rPr>
          <w:lang w:val="hr-HR"/>
        </w:rPr>
        <w:t>7</w:t>
      </w:r>
      <w:r w:rsidR="00CE27DE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91587B">
        <w:rPr>
          <w:lang w:val="hr-HR"/>
        </w:rPr>
        <w:t>3092</w:t>
      </w:r>
      <w:r>
        <w:rPr>
          <w:lang w:val="hr-HR"/>
        </w:rPr>
        <w:t xml:space="preserve"> dana (list </w:t>
      </w:r>
      <w:r w:rsidR="0091587B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EF2312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CE27DE">
        <w:rPr>
          <w:lang w:val="hr-HR"/>
        </w:rPr>
        <w:t>24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907" w:rsidRPr="000B4907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91587B">
      <w:t>1392/2016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91587B">
      <w:t>1392/2016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B4907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2FA8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1587B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CE27DE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F2312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St-1392/2016</izvorni_sadrzaj>
    <derivirana_varijabla naziv="DomainObject.Predmet.OznakaBroj_1">St-1392/2016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PARAT FINALE za trgovinu i građevinarstvo, društvo s ograničenom odgovornošću</izvorni_sadrzaj>
    <derivirana_varijabla naziv="DomainObject.Predmet.ProtustrankaFormated_1">  PARAT FINALE za trgovinu i građevinarstvo, društvo s ograničenom odgovornošću</derivirana_varijabla>
  </DomainObject.Predmet.ProtustrankaFormated>
  <DomainObject.Predmet.ProtustrankaFormatedOIB>
    <izvorni_sadrzaj>  PARAT FINALE za trgovinu i građevinarstvo, društvo s ograničenom odgovornošću, OIB 45365819377</izvorni_sadrzaj>
    <derivirana_varijabla naziv="DomainObject.Predmet.ProtustrankaFormatedOIB_1">  PARAT FINALE za trgovinu i građevinarstvo, društvo s ograničenom odgovornošću, OIB 45365819377</derivirana_varijabla>
  </DomainObject.Predmet.ProtustrankaFormatedOIB>
  <DomainObject.Predmet.ProtustrankaFormatedWithAdress>
    <izvorni_sadrzaj> PARAT FINALE za trgovinu i građevinarstvo, društvo s ograničenom odgovornošću, Šibenska 31, 21000 Split</izvorni_sadrzaj>
    <derivirana_varijabla naziv="DomainObject.Predmet.ProtustrankaFormatedWithAdress_1"> PARAT FINALE za trgovinu i građevinarstvo, društvo s ograničenom odgovornošću, Šibenska 31, 21000 Split</derivirana_varijabla>
  </DomainObject.Predmet.ProtustrankaFormatedWithAdress>
  <DomainObject.Predmet.ProtustrankaFormatedWithAdressOIB>
    <izvorni_sadrzaj> PARAT FINALE za trgovinu i građevinarstvo, društvo s ograničenom odgovornošću, OIB 45365819377, Šibenska 31, 21000 Split</izvorni_sadrzaj>
    <derivirana_varijabla naziv="DomainObject.Predmet.ProtustrankaFormatedWithAdressOIB_1"> PARAT FINALE za trgovinu i građevinarstvo, društvo s ograničenom odgovornošću, OIB 45365819377, Šibenska 31, 21000 Split</derivirana_varijabla>
  </DomainObject.Predmet.ProtustrankaFormatedWithAdressOIB>
  <DomainObject.Predmet.ProtustrankaWithAdress>
    <izvorni_sadrzaj>PARAT FINALE za trgovinu i građevinarstvo, društvo s ograničenom odgovornošću Šibenska 31, 21000 Split</izvorni_sadrzaj>
    <derivirana_varijabla naziv="DomainObject.Predmet.ProtustrankaWithAdress_1">PARAT FINALE za trgovinu i građevinarstvo, društvo s ograničenom odgovornošću Šibenska 31, 21000 Split</derivirana_varijabla>
  </DomainObject.Predmet.ProtustrankaWithAdress>
  <DomainObject.Predmet.ProtustrankaWithAdressOIB>
    <izvorni_sadrzaj>PARAT FINALE za trgovinu i građevinarstvo, društvo s ograničenom odgovornošću, OIB 45365819377, Šibenska 31, 21000 Split</izvorni_sadrzaj>
    <derivirana_varijabla naziv="DomainObject.Predmet.ProtustrankaWithAdressOIB_1">PARAT FINALE za trgovinu i građevinarstvo, društvo s ograničenom odgovornošću, OIB 45365819377, Šibenska 31, 21000 Split</derivirana_varijabla>
  </DomainObject.Predmet.ProtustrankaWithAdressOIB>
  <DomainObject.Predmet.ProtustrankaNazivFormated>
    <izvorni_sadrzaj>PARAT FINALE za trgovinu i građevinarstvo, društvo s ograničenom odgovornošću</izvorni_sadrzaj>
    <derivirana_varijabla naziv="DomainObject.Predmet.ProtustrankaNazivFormated_1">PARAT FINALE za trgovinu i građevinarstvo, društvo s ograničenom odgovornošću</derivirana_varijabla>
  </DomainObject.Predmet.ProtustrankaNazivFormated>
  <DomainObject.Predmet.ProtustrankaNazivFormatedOIB>
    <izvorni_sadrzaj>PARAT FINALE za trgovinu i građevinarstvo, društvo s ograničenom odgovornošću, OIB 45365819377</izvorni_sadrzaj>
    <derivirana_varijabla naziv="DomainObject.Predmet.ProtustrankaNazivFormatedOIB_1">PARAT FINALE za trgovinu i građevinarstvo, društvo s ograničenom odgovornošću, OIB 45365819377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149897.49</izvorni_sadrzaj>
    <derivirana_varijabla naziv="DomainObject.Predmet.TrenutnaVrijednost_1">149897.49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PARAT FINALE za trgovinu i građevinarstvo, društvo s ograničenom odgovornošću</item>
    </izvorni_sadrzaj>
    <derivirana_varijabla naziv="DomainObject.Predmet.ProtuStrankaListFormated_1">
      <item>PARAT FINALE za trgovinu i građevinarstvo, društvo s ograničenom odgovornošću</item>
    </derivirana_varijabla>
  </DomainObject.Predmet.ProtuStrankaListFormated>
  <DomainObject.Predmet.ProtuStrankaListFormatedOIB>
    <izvorni_sadrzaj>
      <item>PARAT FINALE za trgovinu i građevinarstvo, društvo s ograničenom odgovornošću, OIB 45365819377</item>
    </izvorni_sadrzaj>
    <derivirana_varijabla naziv="DomainObject.Predmet.ProtuStrankaListFormatedOIB_1">
      <item>PARAT FINALE za trgovinu i građevinarstvo, društvo s ograničenom odgovornošću, OIB 45365819377</item>
    </derivirana_varijabla>
  </DomainObject.Predmet.ProtuStrankaListFormatedOIB>
  <DomainObject.Predmet.ProtuStrankaListFormatedWithAdress>
    <izvorni_sadrzaj>
      <item>PARAT FINALE za trgovinu i građevinarstvo, društvo s ograničenom odgovornošću, Šibenska 31, 21000 Split</item>
    </izvorni_sadrzaj>
    <derivirana_varijabla naziv="DomainObject.Predmet.ProtuStrankaListFormatedWithAdress_1">
      <item>PARAT FINALE za trgovinu i građevinarstvo, društvo s ograničenom odgovornošću, Šibenska 31, 21000 Split</item>
    </derivirana_varijabla>
  </DomainObject.Predmet.ProtuStrankaListFormatedWithAdress>
  <DomainObject.Predmet.ProtuStrankaListFormatedWithAdressOIB>
    <izvorni_sadrzaj>
      <item>PARAT FINALE za trgovinu i građevinarstvo, društvo s ograničenom odgovornošću, OIB 45365819377, Šibenska 31, 21000 Split</item>
    </izvorni_sadrzaj>
    <derivirana_varijabla naziv="DomainObject.Predmet.ProtuStrankaListFormatedWithAdressOIB_1">
      <item>PARAT FINALE za trgovinu i građevinarstvo, društvo s ograničenom odgovornošću, OIB 45365819377, Šibenska 31, 21000 Split</item>
    </derivirana_varijabla>
  </DomainObject.Predmet.ProtuStrankaListFormatedWithAdressOIB>
  <DomainObject.Predmet.ProtuStrankaListNazivFormated>
    <izvorni_sadrzaj>
      <item>PARAT FINALE za trgovinu i građevinarstvo, društvo s ograničenom odgovornošću</item>
    </izvorni_sadrzaj>
    <derivirana_varijabla naziv="DomainObject.Predmet.ProtuStrankaListNazivFormated_1">
      <item>PARAT FINALE za trgovinu i građevinarstvo, društvo s ograničenom odgovornošću</item>
    </derivirana_varijabla>
  </DomainObject.Predmet.ProtuStrankaListNazivFormated>
  <DomainObject.Predmet.ProtuStrankaListNazivFormatedOIB>
    <izvorni_sadrzaj>
      <item>PARAT FINALE za trgovinu i građevinarstvo, društvo s ograničenom odgovornošću, OIB 45365819377</item>
    </izvorni_sadrzaj>
    <derivirana_varijabla naziv="DomainObject.Predmet.ProtuStrankaListNazivFormatedOIB_1">
      <item>PARAT FINALE za trgovinu i građevinarstvo, društvo s ograničenom odgovornošću, OIB 45365819377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PARAT FINALE za trgovinu i građevinarstvo, društvo s ograničenom odgovornošću</izvorni_sadrzaj>
    <derivirana_varijabla naziv="DomainObject.Predmet.ProtustrankaIDrugi_1">PARAT FINALE za trgovinu i građevinarstvo,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PARAT FINALE za trgovinu i građevinarstvo, društvo s ograničenom odgovornošću, OIB 45365819377, Šibenska 31, 21000 Split</izvorni_sadrzaj>
    <derivirana_varijabla naziv="DomainObject.Predmet.ProtustrankaIDrugiAdressOIB_1">PARAT FINALE za trgovinu i građevinarstvo, društvo s ograničenom odgovornošću, OIB 45365819377, Šibenska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PARAT FINALE za trgovinu i građevinarstvo, društvo s ograničenom odgovornošću</item>
      <item>FINANCIJSKA AGENCIJA, RC SPLIT</item>
    </izvorni_sadrzaj>
    <derivirana_varijabla naziv="DomainObject.Predmet.SudioniciListNaziv_1">
      <item>PARAT FINALE za trgovinu i građevinarstvo, društvo s ograničenom odgovornošću</item>
      <item>FINANCIJSKA AGENCIJA, RC SPLIT</item>
    </derivirana_varijabla>
  </DomainObject.Predmet.SudioniciListNaziv>
  <DomainObject.Predmet.SudioniciListAdressOIB>
    <izvorni_sadrzaj>
      <item>PARAT FINALE za trgovinu i građevinarstvo, društvo s ograničenom odgovornošću, OIB 45365819377, Šibenska 31,21000 Split</item>
      <item>FINANCIJSKA AGENCIJA, RC SPLIT, OIB 85821130368, Mažuranićevo šetalište 24 b,21000 Split</item>
    </izvorni_sadrzaj>
    <derivirana_varijabla naziv="DomainObject.Predmet.SudioniciListAdressOIB_1">
      <item>PARAT FINALE za trgovinu i građevinarstvo, društvo s ograničenom odgovornošću, OIB 45365819377, Šibenska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45365819377</item>
      <item>, OIB 85821130368</item>
    </izvorni_sadrzaj>
    <derivirana_varijabla naziv="DomainObject.Predmet.SudioniciListNazivOIB_1">
      <item>, OIB 45365819377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9214B-546D-40CF-9517-2B62B2CAB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4408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2017-01-24T08:00:00Z</cp:lastPrinted>
  <dcterms:modified xmlns:xsi="http://www.w3.org/2001/XMLSchema-instance" xsi:type="dcterms:W3CDTF">2017-01-24T08:54:00Z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