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f98d" w14:paraId="ab2f98d" w:rsidRDefault="00360A4D" w:rsidR="00360A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>REPUBLIKA HRVATSKA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Trgovački sud u Zagrebu 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 Zagreb, Amruševa 2/II                                                       </w:t>
      </w:r>
    </w:p>
    <w:p w:rsidRDefault="00007A84" w:rsidP="00360A4D" w:rsidR="0062661A" w:rsidRPr="009D4775">
      <w:pPr>
        <w:ind w:left="6372"/>
        <w:rPr>
          <w:sz w:val="24"/>
          <w:szCs w:val="24"/>
        </w:rPr>
      </w:pPr>
      <w:r w:rsidRPr="009D4775">
        <w:rPr>
          <w:sz w:val="24"/>
          <w:szCs w:val="24"/>
        </w:rPr>
        <w:t>72.</w:t>
      </w:r>
      <w:r w:rsidR="00A10D30">
        <w:rPr>
          <w:sz w:val="24"/>
          <w:szCs w:val="24"/>
        </w:rPr>
        <w:t xml:space="preserve"> </w:t>
      </w:r>
      <w:r w:rsidRPr="009D4775">
        <w:rPr>
          <w:sz w:val="24"/>
          <w:szCs w:val="24"/>
        </w:rPr>
        <w:t>St -</w:t>
      </w:r>
      <w:r w:rsidR="00E76452">
        <w:rPr>
          <w:sz w:val="24"/>
          <w:szCs w:val="24"/>
        </w:rPr>
        <w:t>857/2014</w:t>
      </w:r>
      <w:r w:rsidR="00B45768">
        <w:rPr>
          <w:sz w:val="24"/>
          <w:szCs w:val="24"/>
        </w:rPr>
        <w:t>-35</w:t>
      </w:r>
    </w:p>
    <w:p w:rsidRDefault="00360A4D" w:rsidP="00360A4D" w:rsidR="00360A4D" w:rsidRPr="00360A4D">
      <w:pPr>
        <w:ind w:left="2832"/>
        <w:rPr>
          <w:sz w:val="22"/>
          <w:szCs w:val="22"/>
        </w:rPr>
      </w:pPr>
      <w:r w:rsidRPr="00360A4D">
        <w:rPr>
          <w:sz w:val="22"/>
          <w:szCs w:val="22"/>
        </w:rPr>
        <w:t xml:space="preserve">       REPUBLIKA HRVATSKA</w:t>
      </w:r>
    </w:p>
    <w:p w:rsidRDefault="0062661A" w:rsidP="0062661A" w:rsidR="0062661A" w:rsidRPr="00360A4D">
      <w:pPr>
        <w:jc w:val="center"/>
        <w:rPr>
          <w:sz w:val="22"/>
          <w:szCs w:val="22"/>
        </w:rPr>
      </w:pPr>
      <w:r w:rsidRPr="00360A4D">
        <w:rPr>
          <w:sz w:val="22"/>
          <w:szCs w:val="22"/>
        </w:rPr>
        <w:t>R J E Š E NJ E</w:t>
      </w:r>
    </w:p>
    <w:p w:rsidRDefault="003F3486" w:rsidP="0062661A" w:rsidR="003F3486" w:rsidRPr="009D4775">
      <w:pPr>
        <w:jc w:val="center"/>
        <w:rPr>
          <w:b/>
          <w:sz w:val="24"/>
          <w:szCs w:val="24"/>
        </w:rPr>
      </w:pPr>
    </w:p>
    <w:p w:rsidRDefault="00A10D30" w:rsidP="00A10D30" w:rsidR="00A10D30">
      <w:pPr>
        <w:jc w:val="both"/>
        <w:rPr>
          <w:sz w:val="24"/>
          <w:szCs w:val="24"/>
        </w:rPr>
      </w:pPr>
      <w:r w:rsidRPr="00B64963">
        <w:rPr>
          <w:sz w:val="24"/>
          <w:szCs w:val="24"/>
          <w:lang w:val="pt-BR"/>
        </w:rPr>
        <w:t>Trgovački sud u Zagrebu, po sucu Nikoli Ribariću, u stečajnom predmetu nad dužnikom GRADITELJ-DUGO SELO d.o.o.</w:t>
      </w:r>
      <w:r>
        <w:rPr>
          <w:sz w:val="24"/>
          <w:szCs w:val="24"/>
          <w:lang w:val="pt-BR"/>
        </w:rPr>
        <w:t xml:space="preserve"> u stečaju</w:t>
      </w:r>
      <w:r w:rsidRPr="00B64963">
        <w:rPr>
          <w:sz w:val="24"/>
          <w:szCs w:val="24"/>
          <w:lang w:val="pt-BR"/>
        </w:rPr>
        <w:t xml:space="preserve">, Dugo Selo (Grad Dugo Selo), Rugvička 176, OIB: 87183370173, </w:t>
      </w:r>
      <w:r>
        <w:rPr>
          <w:sz w:val="24"/>
          <w:szCs w:val="24"/>
        </w:rPr>
        <w:t xml:space="preserve">nakon posebnog ispitnog ročišta održanog 12. srpnja 2018. godine, </w:t>
      </w:r>
      <w:r w:rsidRPr="00F336E5">
        <w:rPr>
          <w:sz w:val="24"/>
          <w:szCs w:val="24"/>
        </w:rPr>
        <w:t xml:space="preserve">dana </w:t>
      </w:r>
      <w:r>
        <w:rPr>
          <w:sz w:val="24"/>
          <w:szCs w:val="24"/>
        </w:rPr>
        <w:t>12</w:t>
      </w:r>
      <w:r w:rsidRPr="00F336E5">
        <w:rPr>
          <w:sz w:val="24"/>
          <w:szCs w:val="24"/>
        </w:rPr>
        <w:t>.</w:t>
      </w:r>
      <w:r>
        <w:rPr>
          <w:sz w:val="24"/>
          <w:szCs w:val="24"/>
        </w:rPr>
        <w:t xml:space="preserve"> srpnja 2018</w:t>
      </w:r>
      <w:r w:rsidRPr="00F336E5">
        <w:rPr>
          <w:sz w:val="24"/>
          <w:szCs w:val="24"/>
        </w:rPr>
        <w:t xml:space="preserve">. godine </w:t>
      </w:r>
    </w:p>
    <w:p w:rsidRDefault="003F3486" w:rsidP="00007A84" w:rsidR="003F3486" w:rsidRPr="009D4775">
      <w:pPr>
        <w:jc w:val="both"/>
        <w:rPr>
          <w:sz w:val="24"/>
          <w:szCs w:val="24"/>
        </w:rPr>
      </w:pPr>
    </w:p>
    <w:p w:rsidRDefault="00170E7C" w:rsidP="00170E7C" w:rsidR="00170E7C" w:rsidRPr="00360A4D">
      <w:pPr>
        <w:jc w:val="center"/>
        <w:rPr>
          <w:sz w:val="24"/>
          <w:szCs w:val="24"/>
        </w:rPr>
      </w:pPr>
      <w:r w:rsidRPr="00360A4D">
        <w:rPr>
          <w:sz w:val="24"/>
          <w:szCs w:val="24"/>
        </w:rPr>
        <w:t>r i j e š i o  j e</w:t>
      </w:r>
    </w:p>
    <w:p w:rsidRDefault="00CF1EC8" w:rsidP="00CF1EC8" w:rsidR="00CF1EC8" w:rsidRPr="00F40919">
      <w:pPr>
        <w:jc w:val="both"/>
        <w:rPr>
          <w:sz w:val="24"/>
          <w:szCs w:val="24"/>
        </w:rPr>
      </w:pPr>
    </w:p>
    <w:p w:rsidRDefault="00E76452" w:rsidP="00E76452" w:rsidR="00E76452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E76452" w:rsidP="00E76452" w:rsidR="00E76452">
      <w:pPr>
        <w:jc w:val="both"/>
        <w:rPr>
          <w:sz w:val="24"/>
          <w:szCs w:val="24"/>
        </w:rPr>
      </w:pPr>
    </w:p>
    <w:p w:rsidRDefault="00E76452" w:rsidP="00A10D30" w:rsidR="00A10D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10D30">
        <w:rPr>
          <w:sz w:val="24"/>
          <w:szCs w:val="24"/>
        </w:rPr>
        <w:t>Prvi viši isplatni red:</w:t>
      </w:r>
    </w:p>
    <w:p w:rsidRDefault="00A10D30" w:rsidP="00A10D30" w:rsidR="00A10D30">
      <w:pPr>
        <w:jc w:val="both"/>
        <w:rPr>
          <w:sz w:val="24"/>
          <w:szCs w:val="24"/>
        </w:rPr>
      </w:pPr>
    </w:p>
    <w:tbl>
      <w:tblPr>
        <w:tblW w:type="dxa" w:w="8032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537"/>
        <w:gridCol w:w="1417"/>
        <w:gridCol w:w="1559"/>
        <w:gridCol w:w="1418"/>
        <w:gridCol w:w="1559"/>
      </w:tblGrid>
      <w:tr w:rsidTr="0095509E" w:rsidR="00A10D3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Prijava vjerovnika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4" w:color="auto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</w:tr>
      <w:tr w:rsidTr="0095509E" w:rsidR="00A10D30" w:rsidRPr="00A87074">
        <w:trPr>
          <w:trHeight w:val="971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A10D30" w:rsidP="0095509E" w:rsidR="00A10D30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1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Papak Ivan</w:t>
            </w: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</w:t>
            </w: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Rugvička 174</w:t>
            </w:r>
          </w:p>
          <w:p w:rsidRDefault="00A10D30" w:rsidP="0095509E" w:rsidR="00A10D30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38560821034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</w:p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</w:p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</w:p>
          <w:p w:rsidRDefault="00A10D30" w:rsidP="0095509E" w:rsidR="00A10D30" w:rsidRPr="006566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257.023,85 kn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4" w:color="auto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</w:p>
          <w:p w:rsidRDefault="00A10D30" w:rsidP="0095509E" w:rsidR="00A10D30" w:rsidRPr="006566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jc w:val="right"/>
              <w:rPr>
                <w:sz w:val="22"/>
                <w:szCs w:val="22"/>
              </w:rPr>
            </w:pPr>
          </w:p>
          <w:p w:rsidRDefault="00A10D30" w:rsidP="0095509E" w:rsidR="00A10D30">
            <w:pPr>
              <w:ind w:right="-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Bruto: </w:t>
            </w:r>
          </w:p>
          <w:p w:rsidRDefault="00A10D30" w:rsidP="0095509E" w:rsidR="00A10D30" w:rsidRPr="00656614">
            <w:pPr>
              <w:ind w:right="-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200.089,54 kn</w:t>
            </w:r>
          </w:p>
        </w:tc>
      </w:tr>
      <w:tr w:rsidTr="0095509E" w:rsidR="00A10D30" w:rsidRPr="00A87074">
        <w:trPr>
          <w:trHeight w:val="1017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A10D30" w:rsidP="0095509E" w:rsidR="00A10D30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1537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Papak Josipa</w:t>
            </w: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</w:t>
            </w:r>
          </w:p>
          <w:p w:rsidRDefault="00A10D30" w:rsidP="0095509E" w:rsidR="00A10D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Rugvička 174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98333650660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</w:p>
          <w:p w:rsidRDefault="00A10D30" w:rsidP="0095509E" w:rsidR="00A10D3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213.150,00 kn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4" w:color="auto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Radni odnos</w:t>
            </w:r>
          </w:p>
          <w:p w:rsidRDefault="00A10D30" w:rsidP="0095509E" w:rsidR="00A10D3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Bruto:  </w:t>
            </w:r>
          </w:p>
          <w:p w:rsidRDefault="00A10D30" w:rsidP="0095509E" w:rsidR="00A10D30">
            <w:pPr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112.527,40 kn</w:t>
            </w:r>
          </w:p>
          <w:p w:rsidRDefault="00A10D30" w:rsidP="0095509E" w:rsidR="00A10D3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5509E" w:rsidR="00A10D30" w:rsidRPr="00A87074">
        <w:trPr>
          <w:trHeight w:val="730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153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Papak Ilija </w:t>
            </w: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Kozinska 44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82201606916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92.773,85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 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</w:t>
            </w:r>
          </w:p>
          <w:p w:rsidRDefault="00A10D30" w:rsidP="0095509E" w:rsidR="00A10D30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200.089,54 kn</w:t>
            </w:r>
          </w:p>
        </w:tc>
      </w:tr>
      <w:tr w:rsidTr="0095509E" w:rsidR="00A10D30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153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Krakić Mate</w:t>
            </w:r>
          </w:p>
          <w:p w:rsidRDefault="00A10D30" w:rsidP="0095509E" w:rsidR="00A10D3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Koranska 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06414351100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Bruto: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176.389,70 kn</w:t>
            </w:r>
          </w:p>
        </w:tc>
      </w:tr>
      <w:tr w:rsidTr="0095509E" w:rsidR="00A10D30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153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Karanac Dražen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95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04784172238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Bruto:     </w:t>
            </w: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10D30" w:rsidP="0095509E" w:rsidR="00A10D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18.720,00 kn</w:t>
            </w:r>
          </w:p>
        </w:tc>
      </w:tr>
      <w:tr w:rsidTr="0095509E" w:rsidR="00A10D3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3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977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707.816,18  kn</w:t>
            </w:r>
          </w:p>
        </w:tc>
      </w:tr>
    </w:tbl>
    <w:p w:rsidRDefault="00A10D30" w:rsidP="00A10D30" w:rsidR="00A10D30">
      <w:pPr>
        <w:jc w:val="both"/>
        <w:rPr>
          <w:sz w:val="24"/>
          <w:szCs w:val="24"/>
        </w:rPr>
      </w:pPr>
    </w:p>
    <w:p w:rsidRDefault="00A10D30" w:rsidP="00A10D30" w:rsidR="00A10D30">
      <w:pPr>
        <w:jc w:val="both"/>
        <w:rPr>
          <w:sz w:val="24"/>
          <w:szCs w:val="24"/>
        </w:rPr>
      </w:pPr>
    </w:p>
    <w:p w:rsidRDefault="00A10D30" w:rsidP="00A10D30" w:rsidR="00A10D30">
      <w:pPr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red:</w:t>
      </w:r>
    </w:p>
    <w:p w:rsidRDefault="00A10D30" w:rsidP="00A10D30" w:rsidR="00A10D30">
      <w:pPr>
        <w:jc w:val="both"/>
        <w:rPr>
          <w:sz w:val="24"/>
          <w:szCs w:val="24"/>
        </w:rPr>
      </w:pPr>
    </w:p>
    <w:tbl>
      <w:tblPr>
        <w:tblW w:type="dxa" w:w="9308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380"/>
        <w:gridCol w:w="1701"/>
        <w:gridCol w:w="1842"/>
        <w:gridCol w:w="1843"/>
      </w:tblGrid>
      <w:tr w:rsidTr="0095509E" w:rsidR="00A10D30" w:rsidRPr="00AA42B0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R.b.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Vjerovnik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OIB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 xml:space="preserve">Prijavljeno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 xml:space="preserve">Priznato </w:t>
            </w:r>
          </w:p>
        </w:tc>
      </w:tr>
      <w:tr w:rsidTr="0095509E" w:rsidR="00A10D30" w:rsidRPr="00AA42B0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kern w:val="3"/>
              </w:rPr>
            </w:pPr>
            <w:r w:rsidRPr="00AA42B0">
              <w:rPr>
                <w:rFonts w:eastAsia="Lucida Sans Unicode"/>
                <w:b/>
                <w:kern w:val="3"/>
              </w:rPr>
              <w:t>GRAD DUGO SELO</w:t>
            </w: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kern w:val="3"/>
              </w:rPr>
            </w:pPr>
            <w:r w:rsidRPr="00AA42B0">
              <w:rPr>
                <w:rFonts w:eastAsia="Lucida Sans Unicode"/>
                <w:b/>
                <w:kern w:val="3"/>
              </w:rPr>
              <w:t>Dugo Selo, Ulica Josipa Zorića 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AA42B0">
              <w:rPr>
                <w:rFonts w:eastAsia="Lucida Sans Unicode"/>
                <w:bCs/>
                <w:kern w:val="3"/>
              </w:rPr>
              <w:t>25432879214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  <w:p w:rsidRDefault="00A10D30" w:rsidP="0095509E" w:rsidR="00A10D30" w:rsidRPr="00AA42B0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  <w:p w:rsidRDefault="00A10D30" w:rsidP="0095509E" w:rsidR="00A10D30" w:rsidRPr="00AA42B0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AA42B0">
              <w:rPr>
                <w:b/>
              </w:rPr>
              <w:t>68.667,17 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68.667,17  kn</w:t>
            </w:r>
          </w:p>
        </w:tc>
      </w:tr>
      <w:tr w:rsidTr="0095509E" w:rsidR="00A10D30" w:rsidRPr="00AA42B0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VODOOPSKRBA I ODVODNJA d.o.o.</w:t>
            </w: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Zagreb, Folnegovićeva 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AA42B0">
              <w:rPr>
                <w:rFonts w:eastAsia="Lucida Sans Unicode"/>
                <w:bCs/>
                <w:kern w:val="3"/>
              </w:rPr>
              <w:t>83416546499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4.175,11 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4.175,11  kn</w:t>
            </w:r>
          </w:p>
        </w:tc>
      </w:tr>
      <w:tr w:rsidTr="0095509E" w:rsidR="00A10D30" w:rsidRPr="00AA42B0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3.</w:t>
            </w: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HRVATSKE VODE</w:t>
            </w: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Zagreb, Ulica grada Vukovara 220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AA42B0">
              <w:rPr>
                <w:rFonts w:eastAsia="Lucida Sans Unicode"/>
                <w:bCs/>
                <w:kern w:val="3"/>
              </w:rPr>
              <w:t>28921383001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21.892,50 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21.892,50  kn</w:t>
            </w:r>
          </w:p>
        </w:tc>
      </w:tr>
      <w:tr w:rsidTr="0095509E" w:rsidR="00A10D30" w:rsidRPr="00AA42B0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Ukupno: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94.734,78 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A10D30" w:rsidP="0095509E" w:rsidR="00A10D30" w:rsidRPr="00AA42B0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AA42B0">
              <w:rPr>
                <w:rFonts w:eastAsia="Lucida Sans Unicode"/>
                <w:b/>
                <w:bCs/>
                <w:kern w:val="3"/>
              </w:rPr>
              <w:t>94.734,78  kn</w:t>
            </w:r>
          </w:p>
        </w:tc>
      </w:tr>
    </w:tbl>
    <w:p w:rsidRDefault="00A10D30" w:rsidP="00A10D30" w:rsidR="00A10D30">
      <w:pPr>
        <w:jc w:val="center"/>
        <w:rPr>
          <w:sz w:val="24"/>
          <w:szCs w:val="24"/>
        </w:rPr>
      </w:pPr>
    </w:p>
    <w:p w:rsidRDefault="00A10D30" w:rsidP="00A10D30" w:rsidR="00A10D30" w:rsidRPr="00AA42B0">
      <w:pPr>
        <w:jc w:val="both"/>
        <w:rPr>
          <w:b/>
          <w:sz w:val="24"/>
          <w:szCs w:val="24"/>
        </w:rPr>
      </w:pPr>
      <w:r w:rsidRPr="00AA42B0">
        <w:rPr>
          <w:b/>
          <w:sz w:val="24"/>
          <w:szCs w:val="24"/>
        </w:rPr>
        <w:t>II Osporene tražbine viših isplatnih redova:</w:t>
      </w:r>
    </w:p>
    <w:p w:rsidRDefault="00A10D30" w:rsidP="00A10D30" w:rsidR="00A10D30">
      <w:pPr>
        <w:ind w:firstLine="708"/>
        <w:jc w:val="both"/>
        <w:rPr>
          <w:sz w:val="24"/>
          <w:szCs w:val="24"/>
        </w:rPr>
      </w:pPr>
    </w:p>
    <w:p w:rsidRDefault="00A10D30" w:rsidP="00A10D30" w:rsidR="00A10D30" w:rsidRPr="005A327D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Prvi viši isplatni red:</w:t>
      </w:r>
    </w:p>
    <w:p w:rsidRDefault="00A10D30" w:rsidP="00A10D30" w:rsidR="00A10D30">
      <w:pPr>
        <w:jc w:val="center"/>
        <w:rPr>
          <w:sz w:val="24"/>
          <w:szCs w:val="24"/>
        </w:rPr>
      </w:pPr>
    </w:p>
    <w:p w:rsidRDefault="00A10D30" w:rsidP="00A10D30" w:rsidR="00A10D30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7A3C60">
        <w:rPr>
          <w:bCs/>
          <w:sz w:val="24"/>
          <w:szCs w:val="24"/>
        </w:rPr>
        <w:t>Papak Ivan</w:t>
      </w:r>
      <w:r>
        <w:rPr>
          <w:bCs/>
          <w:sz w:val="24"/>
          <w:szCs w:val="24"/>
        </w:rPr>
        <w:t xml:space="preserve">, </w:t>
      </w:r>
      <w:r w:rsidRPr="007A3C60">
        <w:rPr>
          <w:bCs/>
          <w:sz w:val="24"/>
          <w:szCs w:val="24"/>
        </w:rPr>
        <w:t>Dugo Selo</w:t>
      </w:r>
      <w:r>
        <w:rPr>
          <w:bCs/>
          <w:sz w:val="24"/>
          <w:szCs w:val="24"/>
        </w:rPr>
        <w:t xml:space="preserve">, </w:t>
      </w:r>
      <w:r w:rsidRPr="007A3C60">
        <w:rPr>
          <w:bCs/>
          <w:sz w:val="24"/>
          <w:szCs w:val="24"/>
        </w:rPr>
        <w:t>Rugvička 174</w:t>
      </w:r>
      <w:r>
        <w:rPr>
          <w:bCs/>
          <w:sz w:val="24"/>
          <w:szCs w:val="24"/>
        </w:rPr>
        <w:t xml:space="preserve">, OIB: </w:t>
      </w:r>
      <w:r w:rsidRPr="007A3C60">
        <w:rPr>
          <w:bCs/>
          <w:sz w:val="24"/>
          <w:szCs w:val="24"/>
        </w:rPr>
        <w:t>38560821034</w:t>
      </w:r>
      <w:r>
        <w:rPr>
          <w:bCs/>
          <w:sz w:val="24"/>
          <w:szCs w:val="24"/>
        </w:rPr>
        <w:t xml:space="preserve"> u iznosu od </w:t>
      </w:r>
      <w:r>
        <w:rPr>
          <w:bCs/>
          <w:sz w:val="22"/>
          <w:szCs w:val="22"/>
        </w:rPr>
        <w:t>56.934,31 kn.</w:t>
      </w:r>
    </w:p>
    <w:p w:rsidRDefault="00351270" w:rsidP="00351270" w:rsidR="00351270">
      <w:pPr>
        <w:jc w:val="both"/>
        <w:rPr>
          <w:bCs/>
          <w:sz w:val="22"/>
          <w:szCs w:val="22"/>
        </w:rPr>
      </w:pPr>
    </w:p>
    <w:p w:rsidRDefault="00351270" w:rsidP="00351270" w:rsidR="00351270" w:rsidRPr="005C504D">
      <w:pPr>
        <w:ind w:left="708"/>
        <w:jc w:val="both"/>
        <w:rPr>
          <w:bCs/>
          <w:sz w:val="24"/>
          <w:szCs w:val="24"/>
        </w:rPr>
      </w:pPr>
      <w:r w:rsidRPr="005C504D">
        <w:rPr>
          <w:bCs/>
          <w:sz w:val="24"/>
          <w:szCs w:val="24"/>
        </w:rPr>
        <w:t xml:space="preserve">Upućuje se </w:t>
      </w:r>
      <w:r w:rsidRPr="005C504D">
        <w:rPr>
          <w:sz w:val="24"/>
          <w:szCs w:val="24"/>
        </w:rPr>
        <w:t>u parnicu</w:t>
      </w:r>
      <w:r w:rsidRPr="005C504D">
        <w:rPr>
          <w:bCs/>
          <w:sz w:val="24"/>
          <w:szCs w:val="24"/>
        </w:rPr>
        <w:t xml:space="preserve"> stečajni vjerovnik</w:t>
      </w:r>
      <w:r w:rsidRPr="005C504D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351270" w:rsidP="00351270" w:rsidR="00351270" w:rsidRPr="005C504D">
      <w:pPr>
        <w:ind w:left="705"/>
        <w:jc w:val="both"/>
        <w:rPr>
          <w:sz w:val="24"/>
          <w:szCs w:val="24"/>
        </w:rPr>
      </w:pPr>
      <w:r w:rsidRPr="005C504D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351270" w:rsidP="00351270" w:rsidR="00351270">
      <w:pPr>
        <w:jc w:val="both"/>
        <w:rPr>
          <w:bCs/>
          <w:sz w:val="22"/>
          <w:szCs w:val="22"/>
        </w:rPr>
      </w:pPr>
    </w:p>
    <w:p w:rsidRDefault="00A10D30" w:rsidP="00A10D30" w:rsidR="00A10D30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A10D30" w:rsidP="00A10D30" w:rsidR="00A10D30" w:rsidRPr="00351270">
      <w:pPr>
        <w:numPr>
          <w:ilvl w:val="0"/>
          <w:numId w:val="23"/>
        </w:numPr>
        <w:jc w:val="both"/>
        <w:rPr>
          <w:bCs/>
          <w:sz w:val="24"/>
          <w:szCs w:val="24"/>
        </w:rPr>
      </w:pPr>
      <w:r w:rsidRPr="007A3C60">
        <w:rPr>
          <w:bCs/>
          <w:sz w:val="24"/>
          <w:szCs w:val="24"/>
        </w:rPr>
        <w:t>Papak Josipa</w:t>
      </w:r>
      <w:r>
        <w:rPr>
          <w:bCs/>
          <w:sz w:val="24"/>
          <w:szCs w:val="24"/>
        </w:rPr>
        <w:t xml:space="preserve">, </w:t>
      </w:r>
      <w:r w:rsidRPr="007A3C60">
        <w:rPr>
          <w:bCs/>
          <w:sz w:val="24"/>
          <w:szCs w:val="24"/>
        </w:rPr>
        <w:t>Dugo Selo</w:t>
      </w:r>
      <w:r>
        <w:rPr>
          <w:bCs/>
          <w:sz w:val="24"/>
          <w:szCs w:val="24"/>
        </w:rPr>
        <w:t>, Rugvička 174, OIB:</w:t>
      </w:r>
      <w:r w:rsidRPr="007A3C60">
        <w:rPr>
          <w:bCs/>
          <w:sz w:val="24"/>
          <w:szCs w:val="24"/>
        </w:rPr>
        <w:t>98333650660</w:t>
      </w:r>
      <w:r>
        <w:rPr>
          <w:bCs/>
          <w:sz w:val="24"/>
          <w:szCs w:val="24"/>
        </w:rPr>
        <w:t xml:space="preserve"> u iznosu od </w:t>
      </w:r>
      <w:r>
        <w:rPr>
          <w:bCs/>
          <w:sz w:val="22"/>
          <w:szCs w:val="22"/>
        </w:rPr>
        <w:t>100.622,60 kn.</w:t>
      </w:r>
    </w:p>
    <w:p w:rsidRDefault="00351270" w:rsidP="00351270" w:rsidR="00351270">
      <w:pPr>
        <w:jc w:val="both"/>
        <w:rPr>
          <w:bCs/>
          <w:sz w:val="22"/>
          <w:szCs w:val="22"/>
        </w:rPr>
      </w:pPr>
    </w:p>
    <w:p w:rsidRDefault="00351270" w:rsidP="00351270" w:rsidR="00351270" w:rsidRPr="005C504D">
      <w:pPr>
        <w:ind w:left="708"/>
        <w:jc w:val="both"/>
        <w:rPr>
          <w:bCs/>
          <w:sz w:val="24"/>
          <w:szCs w:val="24"/>
        </w:rPr>
      </w:pPr>
      <w:r w:rsidRPr="005C504D">
        <w:rPr>
          <w:bCs/>
          <w:sz w:val="24"/>
          <w:szCs w:val="24"/>
        </w:rPr>
        <w:t xml:space="preserve">Upućuje se </w:t>
      </w:r>
      <w:r w:rsidRPr="005C504D">
        <w:rPr>
          <w:sz w:val="24"/>
          <w:szCs w:val="24"/>
        </w:rPr>
        <w:t>u parnicu</w:t>
      </w:r>
      <w:r w:rsidRPr="005C504D">
        <w:rPr>
          <w:bCs/>
          <w:sz w:val="24"/>
          <w:szCs w:val="24"/>
        </w:rPr>
        <w:t xml:space="preserve"> stečajni vjerovnik</w:t>
      </w:r>
      <w:r w:rsidRPr="005C504D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351270" w:rsidP="00351270" w:rsidR="00351270" w:rsidRPr="005C504D">
      <w:pPr>
        <w:ind w:left="705"/>
        <w:jc w:val="both"/>
        <w:rPr>
          <w:sz w:val="24"/>
          <w:szCs w:val="24"/>
        </w:rPr>
      </w:pPr>
      <w:r w:rsidRPr="005C504D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351270" w:rsidP="00351270" w:rsidR="00351270">
      <w:pPr>
        <w:jc w:val="both"/>
        <w:rPr>
          <w:bCs/>
          <w:sz w:val="24"/>
          <w:szCs w:val="24"/>
        </w:rPr>
      </w:pPr>
    </w:p>
    <w:p w:rsidRDefault="00A10D30" w:rsidP="00A10D30" w:rsidR="00A10D30">
      <w:pPr>
        <w:jc w:val="center"/>
        <w:rPr>
          <w:sz w:val="24"/>
          <w:szCs w:val="24"/>
        </w:rPr>
      </w:pPr>
    </w:p>
    <w:p w:rsidRDefault="00170E7C" w:rsidP="00A10D30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t>Obrazloženje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2B5D21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Na </w:t>
      </w:r>
      <w:r w:rsidR="00351270">
        <w:rPr>
          <w:sz w:val="24"/>
          <w:szCs w:val="24"/>
        </w:rPr>
        <w:t>posebnom</w:t>
      </w:r>
      <w:r w:rsidRPr="009D4775">
        <w:rPr>
          <w:sz w:val="24"/>
          <w:szCs w:val="24"/>
        </w:rPr>
        <w:t xml:space="preserve"> ispitnom ročištu održanom </w:t>
      </w:r>
      <w:r w:rsidR="00351270">
        <w:rPr>
          <w:sz w:val="24"/>
          <w:szCs w:val="24"/>
        </w:rPr>
        <w:t>12</w:t>
      </w:r>
      <w:r w:rsidRPr="009D4775">
        <w:rPr>
          <w:sz w:val="24"/>
          <w:szCs w:val="24"/>
        </w:rPr>
        <w:t>.</w:t>
      </w:r>
      <w:r w:rsidR="00351270">
        <w:rPr>
          <w:sz w:val="24"/>
          <w:szCs w:val="24"/>
        </w:rPr>
        <w:t xml:space="preserve"> srpnja</w:t>
      </w:r>
      <w:r w:rsidR="009D4775" w:rsidRPr="009D4775">
        <w:rPr>
          <w:sz w:val="24"/>
          <w:szCs w:val="24"/>
        </w:rPr>
        <w:t xml:space="preserve"> 201</w:t>
      </w:r>
      <w:r w:rsidR="00E76452">
        <w:rPr>
          <w:sz w:val="24"/>
          <w:szCs w:val="24"/>
        </w:rPr>
        <w:t>8</w:t>
      </w:r>
      <w:r w:rsidRPr="009D4775">
        <w:rPr>
          <w:sz w:val="24"/>
          <w:szCs w:val="24"/>
        </w:rPr>
        <w:t>. ispitane su sve prijavljene tražbine prema iznosima i redu koje su prijavljene u roku</w:t>
      </w:r>
      <w:r w:rsidR="00DD5CAF" w:rsidRPr="009D4775">
        <w:rPr>
          <w:sz w:val="24"/>
          <w:szCs w:val="24"/>
        </w:rPr>
        <w:t>.</w:t>
      </w:r>
    </w:p>
    <w:p w:rsidRDefault="00170E7C" w:rsidP="00170E7C" w:rsidR="00170E7C" w:rsidRPr="009D4775">
      <w:pPr>
        <w:ind w:firstLine="720"/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 </w:t>
      </w:r>
    </w:p>
    <w:p w:rsidRDefault="00984B62" w:rsidP="00984B62" w:rsidR="00984B62" w:rsidRPr="00984B62">
      <w:pPr>
        <w:jc w:val="both"/>
        <w:rPr>
          <w:sz w:val="24"/>
          <w:szCs w:val="24"/>
        </w:rPr>
      </w:pPr>
      <w:r w:rsidRPr="00984B62">
        <w:rPr>
          <w:sz w:val="24"/>
          <w:szCs w:val="24"/>
        </w:rPr>
        <w:lastRenderedPageBreak/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984B62">
          <w:rPr>
            <w:sz w:val="24"/>
            <w:szCs w:val="24"/>
          </w:rPr>
          <w:t>177. st</w:t>
        </w:r>
      </w:smartTag>
      <w:r w:rsidRPr="00984B62">
        <w:rPr>
          <w:sz w:val="24"/>
          <w:szCs w:val="24"/>
        </w:rPr>
        <w:t>. 1. SZ-a tražbine navedene pod točkom I. izreke ovog rješenja smatraju utvrđenim.</w:t>
      </w:r>
    </w:p>
    <w:p w:rsidRDefault="00984B62" w:rsidP="00984B62" w:rsidR="00984B62" w:rsidRPr="00984B62">
      <w:pPr>
        <w:jc w:val="both"/>
        <w:rPr>
          <w:sz w:val="24"/>
          <w:szCs w:val="24"/>
        </w:rPr>
      </w:pPr>
    </w:p>
    <w:p w:rsidRDefault="00984B62" w:rsidP="00984B62" w:rsidR="00984B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84B62">
        <w:rPr>
          <w:sz w:val="24"/>
          <w:szCs w:val="24"/>
        </w:rPr>
        <w:t>Stečajni upravitelj osporio je tražbine vjerovnika I. višeg isplatnog reda:</w:t>
      </w:r>
    </w:p>
    <w:p w:rsidRDefault="00A762B9" w:rsidP="00984B62" w:rsidR="00A762B9" w:rsidRPr="00984B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84B62" w:rsidP="00984B62" w:rsidR="00984B62" w:rsidRPr="00984B62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84B62">
        <w:rPr>
          <w:bCs/>
          <w:sz w:val="24"/>
          <w:szCs w:val="24"/>
        </w:rPr>
        <w:t>Papak Ivan, Dugo Selo, Rugvička 174, OIB: 38560821034 u iznosu od 56.934,31 kn. Navedeni dio prijavljene tražbine odnosi se na razliku između plaće koju je vjerovnik primao prema obračunskim listama i iznosa plaće za koju vjerovnik smatra da mu je trebala pripadati. Navedeni iznos kojeg je prijavio vjerovnik ne temelji se na dokumentaciji iz radnog odnosa – obračunskim listama, već se radi o okvirnom izračunu vjerovnika iznosa za koji on smatra da mu pripada.</w:t>
      </w:r>
      <w:r>
        <w:rPr>
          <w:bCs/>
          <w:sz w:val="24"/>
          <w:szCs w:val="24"/>
        </w:rPr>
        <w:t xml:space="preserve"> </w:t>
      </w:r>
      <w:r w:rsidRPr="00984B62">
        <w:rPr>
          <w:bCs/>
          <w:sz w:val="24"/>
          <w:szCs w:val="24"/>
        </w:rPr>
        <w:t>Steč</w:t>
      </w:r>
      <w:r>
        <w:rPr>
          <w:bCs/>
          <w:sz w:val="24"/>
          <w:szCs w:val="24"/>
        </w:rPr>
        <w:t>ajni</w:t>
      </w:r>
      <w:r w:rsidRPr="00984B62">
        <w:rPr>
          <w:bCs/>
          <w:sz w:val="24"/>
          <w:szCs w:val="24"/>
        </w:rPr>
        <w:t xml:space="preserve"> uprav</w:t>
      </w:r>
      <w:r>
        <w:rPr>
          <w:bCs/>
          <w:sz w:val="24"/>
          <w:szCs w:val="24"/>
        </w:rPr>
        <w:t xml:space="preserve">itelj je naveo kako za </w:t>
      </w:r>
      <w:r w:rsidRPr="00984B62">
        <w:rPr>
          <w:bCs/>
          <w:sz w:val="24"/>
          <w:szCs w:val="24"/>
        </w:rPr>
        <w:t>navedeni iznos potraživanja ne postoji ovršna isprava.</w:t>
      </w:r>
    </w:p>
    <w:p w:rsidRDefault="00984B62" w:rsidP="00984B62" w:rsidR="00984B62" w:rsidRPr="00984B62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984B62" w:rsidP="00984B62" w:rsidR="00984B62" w:rsidRPr="00984B62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CC51B4" w:rsidP="00CC51B4" w:rsidR="00984B62" w:rsidRPr="00CC51B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="00984B62" w:rsidRPr="00CC51B4">
        <w:rPr>
          <w:bCs/>
          <w:sz w:val="24"/>
          <w:szCs w:val="24"/>
        </w:rPr>
        <w:t>Papak Josipa, Dugo Selo, Rugvička 174, OIB:98333650660 u iznosu od 100.622,60 kn.</w:t>
      </w:r>
    </w:p>
    <w:p w:rsidRDefault="00CC51B4" w:rsidP="00CC51B4" w:rsidR="00CC51B4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984B62">
        <w:rPr>
          <w:bCs/>
          <w:sz w:val="24"/>
          <w:szCs w:val="24"/>
        </w:rPr>
        <w:t>Navedeni dio prijavljene tražbine odnosi se na razliku između plaće koju je vjerovnik primao prema obračunskim listama i iznosa plaće za koju vjerovnik smatra da mu je trebala pripadati. Navedeni iznos kojeg je prijavio vjerovnik ne temelji se na dokumentaciji iz radnog odnosa – obračunskim listama, već se radi o okvirnom izračunu vjerovnika iznosa za koji on smatra da mu pripada.</w:t>
      </w:r>
      <w:r>
        <w:rPr>
          <w:bCs/>
          <w:sz w:val="24"/>
          <w:szCs w:val="24"/>
        </w:rPr>
        <w:t xml:space="preserve"> </w:t>
      </w:r>
      <w:r w:rsidRPr="00984B62">
        <w:rPr>
          <w:bCs/>
          <w:sz w:val="24"/>
          <w:szCs w:val="24"/>
        </w:rPr>
        <w:t>Steč</w:t>
      </w:r>
      <w:r>
        <w:rPr>
          <w:bCs/>
          <w:sz w:val="24"/>
          <w:szCs w:val="24"/>
        </w:rPr>
        <w:t>ajni</w:t>
      </w:r>
      <w:r w:rsidRPr="00984B62">
        <w:rPr>
          <w:bCs/>
          <w:sz w:val="24"/>
          <w:szCs w:val="24"/>
        </w:rPr>
        <w:t xml:space="preserve"> uprav</w:t>
      </w:r>
      <w:r>
        <w:rPr>
          <w:bCs/>
          <w:sz w:val="24"/>
          <w:szCs w:val="24"/>
        </w:rPr>
        <w:t xml:space="preserve">itelj je naveo kako za </w:t>
      </w:r>
      <w:r w:rsidRPr="00984B62">
        <w:rPr>
          <w:bCs/>
          <w:sz w:val="24"/>
          <w:szCs w:val="24"/>
        </w:rPr>
        <w:t>navedeni iznos potraživanja ne postoji ovršna isprava.</w:t>
      </w:r>
    </w:p>
    <w:p w:rsidRDefault="00CC51B4" w:rsidP="00CC51B4" w:rsidR="00CC51B4" w:rsidRPr="00984B62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984B62" w:rsidP="00984B62" w:rsidR="00984B62">
      <w:pPr>
        <w:ind w:left="1416"/>
        <w:jc w:val="both"/>
        <w:rPr>
          <w:bCs/>
          <w:sz w:val="24"/>
          <w:szCs w:val="24"/>
        </w:rPr>
      </w:pPr>
    </w:p>
    <w:p w:rsidRDefault="00984B62" w:rsidP="00984B62" w:rsidR="00984B62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parnicu, radi utvrđenja osporene tražbine,</w:t>
      </w:r>
      <w:r>
        <w:rPr>
          <w:sz w:val="24"/>
          <w:szCs w:val="24"/>
        </w:rPr>
        <w:t xml:space="preserve"> temeljem odredbe</w:t>
      </w:r>
      <w:r w:rsidRPr="003B182B">
        <w:rPr>
          <w:sz w:val="24"/>
          <w:szCs w:val="24"/>
        </w:rPr>
        <w:t xml:space="preserve"> čl.</w:t>
      </w:r>
      <w:r w:rsidR="00CC51B4">
        <w:rPr>
          <w:sz w:val="24"/>
          <w:szCs w:val="24"/>
        </w:rPr>
        <w:t xml:space="preserve"> 177,</w:t>
      </w:r>
      <w:r w:rsidRPr="003B182B">
        <w:rPr>
          <w:sz w:val="24"/>
          <w:szCs w:val="24"/>
        </w:rPr>
        <w:t xml:space="preserve"> 178. </w:t>
      </w:r>
      <w:r>
        <w:rPr>
          <w:sz w:val="24"/>
          <w:szCs w:val="24"/>
        </w:rPr>
        <w:t>i</w:t>
      </w:r>
      <w:r w:rsidRPr="003B182B">
        <w:rPr>
          <w:sz w:val="24"/>
          <w:szCs w:val="24"/>
        </w:rPr>
        <w:t xml:space="preserve"> </w:t>
      </w:r>
      <w:r>
        <w:rPr>
          <w:sz w:val="24"/>
          <w:szCs w:val="24"/>
        </w:rPr>
        <w:t>179. SZ-a</w:t>
      </w:r>
      <w:r w:rsidRPr="003B182B">
        <w:rPr>
          <w:sz w:val="24"/>
          <w:szCs w:val="24"/>
        </w:rPr>
        <w:t>. Stoga je ovaj sud odlučio kao u izreci ovog rješenja.</w:t>
      </w:r>
    </w:p>
    <w:p w:rsidRDefault="00CC51B4" w:rsidP="00984B62" w:rsidR="00CC51B4">
      <w:pPr>
        <w:jc w:val="both"/>
        <w:rPr>
          <w:sz w:val="24"/>
          <w:szCs w:val="24"/>
        </w:rPr>
      </w:pPr>
    </w:p>
    <w:p w:rsidRDefault="00CC51B4" w:rsidP="00984B62" w:rsidR="00CC51B4" w:rsidRPr="003B182B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t>U Z</w:t>
      </w:r>
      <w:r w:rsidR="00E62D48" w:rsidRPr="009D4775">
        <w:rPr>
          <w:sz w:val="24"/>
          <w:szCs w:val="24"/>
        </w:rPr>
        <w:t xml:space="preserve">agrebu </w:t>
      </w:r>
      <w:r w:rsidR="00CC51B4">
        <w:rPr>
          <w:sz w:val="24"/>
          <w:szCs w:val="24"/>
        </w:rPr>
        <w:t>12</w:t>
      </w:r>
      <w:r w:rsidRPr="009D4775">
        <w:rPr>
          <w:sz w:val="24"/>
          <w:szCs w:val="24"/>
        </w:rPr>
        <w:t>.</w:t>
      </w:r>
      <w:r w:rsidR="00CC51B4">
        <w:rPr>
          <w:sz w:val="24"/>
          <w:szCs w:val="24"/>
        </w:rPr>
        <w:t xml:space="preserve"> srpnja</w:t>
      </w:r>
      <w:r w:rsidRPr="009D4775">
        <w:rPr>
          <w:sz w:val="24"/>
          <w:szCs w:val="24"/>
        </w:rPr>
        <w:t xml:space="preserve"> 2</w:t>
      </w:r>
      <w:r w:rsidR="00DD5CAF" w:rsidRPr="009D4775">
        <w:rPr>
          <w:sz w:val="24"/>
          <w:szCs w:val="24"/>
        </w:rPr>
        <w:t>01</w:t>
      </w:r>
      <w:r w:rsidR="00E76452">
        <w:rPr>
          <w:sz w:val="24"/>
          <w:szCs w:val="24"/>
        </w:rPr>
        <w:t>8</w:t>
      </w:r>
      <w:r w:rsidR="00DD5CAF" w:rsidRPr="009D4775">
        <w:rPr>
          <w:sz w:val="24"/>
          <w:szCs w:val="24"/>
        </w:rPr>
        <w:t>.</w:t>
      </w:r>
      <w:r w:rsidRPr="009D4775">
        <w:rPr>
          <w:sz w:val="24"/>
          <w:szCs w:val="24"/>
        </w:rPr>
        <w:t xml:space="preserve"> 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B45768" w:rsidP="00E91121" w:rsidR="00B457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5768" w:rsidP="00E91121" w:rsidR="00B457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5768" w:rsidP="00E91121" w:rsidR="00B457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5768" w:rsidP="00E91121" w:rsidR="00B457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5768" w:rsidP="00E91121" w:rsidR="00B457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3E1F" w:rsidP="00E91121" w:rsidR="006D3E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3E1F" w:rsidP="00E91121" w:rsidR="006D3E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>UPUTA  O PRAVNOM LIJEKU:</w:t>
      </w:r>
    </w:p>
    <w:p w:rsidRDefault="00170E7C" w:rsidP="0089688A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9D4775">
          <w:rPr>
            <w:sz w:val="24"/>
            <w:szCs w:val="24"/>
          </w:rPr>
          <w:t>177. st</w:t>
        </w:r>
      </w:smartTag>
      <w:r w:rsidRPr="009D4775">
        <w:rPr>
          <w:sz w:val="24"/>
          <w:szCs w:val="24"/>
        </w:rPr>
        <w:t>. 4. i 5. SZ-a). Rok za žalbu iznosi 8 dana računajući od dana dostave</w:t>
      </w:r>
      <w:r w:rsidR="0089688A">
        <w:rPr>
          <w:sz w:val="24"/>
          <w:szCs w:val="24"/>
        </w:rPr>
        <w:t>.</w:t>
      </w:r>
      <w:r w:rsidR="0089688A" w:rsidRPr="0089688A">
        <w:t xml:space="preserve"> </w:t>
      </w:r>
      <w:r w:rsidR="0089688A" w:rsidRPr="0089688A">
        <w:rPr>
          <w:sz w:val="24"/>
          <w:szCs w:val="24"/>
        </w:rPr>
        <w:t>Dostava se smatra obavljenom istekom osmoga dana od</w:t>
      </w:r>
      <w:r w:rsidR="0089688A">
        <w:rPr>
          <w:sz w:val="24"/>
          <w:szCs w:val="24"/>
        </w:rPr>
        <w:t xml:space="preserve"> </w:t>
      </w:r>
      <w:r w:rsidR="0089688A" w:rsidRPr="0089688A">
        <w:rPr>
          <w:sz w:val="24"/>
          <w:szCs w:val="24"/>
        </w:rPr>
        <w:t>dana objave pismena na mrežnoj stranici e-Oglasna ploča sudova</w:t>
      </w:r>
      <w:r w:rsidRPr="009D4775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</w:p>
    <w:p w:rsidRDefault="0087705A" w:rsidP="00170E7C" w:rsidR="0087705A" w:rsidRPr="009D4775">
      <w:pPr>
        <w:jc w:val="both"/>
        <w:rPr>
          <w:sz w:val="24"/>
          <w:szCs w:val="24"/>
        </w:rPr>
      </w:pPr>
    </w:p>
    <w:p w:rsidRDefault="00DD6C66" w:rsidP="00170E7C" w:rsidR="00DD6C66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>DNA:</w:t>
      </w:r>
    </w:p>
    <w:p w:rsidRDefault="00170E7C" w:rsidP="00170E7C" w:rsidR="00170E7C" w:rsidRPr="009D477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D4775">
        <w:rPr>
          <w:sz w:val="24"/>
          <w:szCs w:val="24"/>
        </w:rPr>
        <w:t xml:space="preserve">stečajni upravitelj  </w:t>
      </w:r>
    </w:p>
    <w:p w:rsidRDefault="00E76452" w:rsidP="00170E7C" w:rsidR="00170E7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170E7C" w:rsidRPr="009D4775">
        <w:rPr>
          <w:sz w:val="24"/>
          <w:szCs w:val="24"/>
        </w:rPr>
        <w:t xml:space="preserve">oglasna ploča </w:t>
      </w:r>
    </w:p>
    <w:p w:rsidRDefault="00E76452" w:rsidP="00170E7C" w:rsidR="00E76452" w:rsidRPr="009D477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R="00170E7C" w:rsidRPr="009D4775">
      <w:pPr>
        <w:rPr>
          <w:sz w:val="24"/>
          <w:szCs w:val="24"/>
        </w:rPr>
      </w:pPr>
    </w:p>
    <w:sectPr w:rsidSect="00C032B4" w:rsidR="00170E7C" w:rsidRPr="009D47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232" w:rsidR="005D1232">
      <w:r>
        <w:separator/>
      </w:r>
    </w:p>
  </w:endnote>
  <w:endnote w:id="0" w:type="continuationSeparator">
    <w:p w:rsidRDefault="005D1232" w:rsidR="005D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2B9" w:rsidR="00A762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2B9" w:rsidR="00A762B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2B9" w:rsidR="00A762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232" w:rsidR="005D1232">
      <w:r>
        <w:separator/>
      </w:r>
    </w:p>
  </w:footnote>
  <w:footnote w:id="0" w:type="continuationSeparator">
    <w:p w:rsidRDefault="005D1232" w:rsidR="005D1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2215" w:rsidR="009D2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5F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762B9" w:rsidP="00C032B4" w:rsidR="009D2215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9D2215">
      <w:rPr>
        <w:sz w:val="24"/>
      </w:rPr>
      <w:t>72. St-</w:t>
    </w:r>
    <w:r w:rsidR="00E76452">
      <w:rPr>
        <w:sz w:val="24"/>
      </w:rPr>
      <w:t>857/2014</w:t>
    </w:r>
    <w:r w:rsidR="009D2215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2B9" w:rsidR="00A76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A6D11"/>
    <w:multiLevelType w:val="multilevel"/>
    <w:tmpl w:val="55BCA2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7C0D79"/>
    <w:multiLevelType w:val="hybridMultilevel"/>
    <w:tmpl w:val="488EE492"/>
    <w:lvl w:tplc="04F2FF4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7448D0"/>
    <w:multiLevelType w:val="hybridMultilevel"/>
    <w:tmpl w:val="5E28B23A"/>
    <w:lvl w:tplc="EC540F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6471223"/>
    <w:multiLevelType w:val="hybridMultilevel"/>
    <w:tmpl w:val="1D440EB6"/>
    <w:lvl w:tplc="FB42D9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C3C7B6E"/>
    <w:multiLevelType w:val="hybridMultilevel"/>
    <w:tmpl w:val="436E53D0"/>
    <w:lvl w:tplc="44C8FD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CB4B37"/>
    <w:multiLevelType w:val="hybridMultilevel"/>
    <w:tmpl w:val="023C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E643AD"/>
    <w:multiLevelType w:val="hybridMultilevel"/>
    <w:tmpl w:val="2AF07EC0"/>
    <w:lvl w:tplc="5EF2CD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92C3B99"/>
    <w:multiLevelType w:val="hybridMultilevel"/>
    <w:tmpl w:val="436E53D0"/>
    <w:lvl w:tplc="44C8FD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6E7C37"/>
    <w:multiLevelType w:val="hybridMultilevel"/>
    <w:tmpl w:val="A7ACEEC8"/>
    <w:lvl w:tplc="7C483514" w:ilvl="0">
      <w:start w:val="14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BEB5B31"/>
    <w:multiLevelType w:val="multilevel"/>
    <w:tmpl w:val="55981E0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2"/>
  </w:num>
  <w:num w:numId="3">
    <w:abstractNumId w:val="0"/>
  </w:num>
  <w:num w:numId="4">
    <w:abstractNumId w:val="16"/>
  </w:num>
  <w:num w:numId="5">
    <w:abstractNumId w:val="2"/>
  </w:num>
  <w:num w:numId="6">
    <w:abstractNumId w:val="9"/>
  </w:num>
  <w:num w:numId="7">
    <w:abstractNumId w:val="12"/>
  </w:num>
  <w:num w:numId="8">
    <w:abstractNumId w:val="10"/>
  </w:num>
  <w:num w:numId="9">
    <w:abstractNumId w:val="17"/>
  </w:num>
  <w:num w:numId="10">
    <w:abstractNumId w:val="4"/>
  </w:num>
  <w:num w:numId="11">
    <w:abstractNumId w:val="21"/>
  </w:num>
  <w:num w:numId="12">
    <w:abstractNumId w:val="3"/>
  </w:num>
  <w:num w:numId="13">
    <w:abstractNumId w:val="1"/>
  </w:num>
  <w:num w:numId="14">
    <w:abstractNumId w:val="23"/>
  </w:num>
  <w:num w:numId="15">
    <w:abstractNumId w:val="15"/>
  </w:num>
  <w:num w:numId="16">
    <w:abstractNumId w:val="19"/>
  </w:num>
  <w:num w:numId="17">
    <w:abstractNumId w:val="8"/>
  </w:num>
  <w:num w:numId="18">
    <w:abstractNumId w:val="20"/>
  </w:num>
  <w:num w:numId="19">
    <w:abstractNumId w:val="7"/>
  </w:num>
  <w:num w:numId="20">
    <w:abstractNumId w:val="6"/>
  </w:num>
  <w:num w:numId="21">
    <w:abstractNumId w:val="13"/>
  </w:num>
  <w:num w:numId="22">
    <w:abstractNumId w:val="5"/>
  </w:num>
  <w:num w:numId="23">
    <w:abstractNumId w:val="11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A84"/>
    <w:rsid w:val="00017A4C"/>
    <w:rsid w:val="0002164B"/>
    <w:rsid w:val="00085660"/>
    <w:rsid w:val="000932E2"/>
    <w:rsid w:val="000A715C"/>
    <w:rsid w:val="000F4395"/>
    <w:rsid w:val="001079FA"/>
    <w:rsid w:val="001314D7"/>
    <w:rsid w:val="00133CC6"/>
    <w:rsid w:val="001540E1"/>
    <w:rsid w:val="00163B5F"/>
    <w:rsid w:val="00170E7C"/>
    <w:rsid w:val="0019056A"/>
    <w:rsid w:val="002431EE"/>
    <w:rsid w:val="00270399"/>
    <w:rsid w:val="002B5D21"/>
    <w:rsid w:val="002C2A84"/>
    <w:rsid w:val="002C5EE2"/>
    <w:rsid w:val="002D1FA6"/>
    <w:rsid w:val="002F261F"/>
    <w:rsid w:val="00315B36"/>
    <w:rsid w:val="0032673D"/>
    <w:rsid w:val="00351270"/>
    <w:rsid w:val="00360A4D"/>
    <w:rsid w:val="00361EEA"/>
    <w:rsid w:val="003F3486"/>
    <w:rsid w:val="003F6FBE"/>
    <w:rsid w:val="00470BFA"/>
    <w:rsid w:val="004748B2"/>
    <w:rsid w:val="004B0311"/>
    <w:rsid w:val="004B0A10"/>
    <w:rsid w:val="004E6427"/>
    <w:rsid w:val="005762F2"/>
    <w:rsid w:val="005C51A9"/>
    <w:rsid w:val="005D1232"/>
    <w:rsid w:val="005F6E22"/>
    <w:rsid w:val="00625B76"/>
    <w:rsid w:val="0062661A"/>
    <w:rsid w:val="00631720"/>
    <w:rsid w:val="006462B3"/>
    <w:rsid w:val="00677361"/>
    <w:rsid w:val="006B0BB3"/>
    <w:rsid w:val="006D3E1F"/>
    <w:rsid w:val="006E25FF"/>
    <w:rsid w:val="0071340D"/>
    <w:rsid w:val="00714988"/>
    <w:rsid w:val="00720D1D"/>
    <w:rsid w:val="00810335"/>
    <w:rsid w:val="008302E2"/>
    <w:rsid w:val="0083264F"/>
    <w:rsid w:val="00832CDE"/>
    <w:rsid w:val="00840C85"/>
    <w:rsid w:val="0087705A"/>
    <w:rsid w:val="00895C31"/>
    <w:rsid w:val="0089688A"/>
    <w:rsid w:val="008B2319"/>
    <w:rsid w:val="008D616D"/>
    <w:rsid w:val="008F25C8"/>
    <w:rsid w:val="009715F9"/>
    <w:rsid w:val="00984B62"/>
    <w:rsid w:val="009B5CAA"/>
    <w:rsid w:val="009D2215"/>
    <w:rsid w:val="009D4775"/>
    <w:rsid w:val="009D6101"/>
    <w:rsid w:val="009E3827"/>
    <w:rsid w:val="00A06DBF"/>
    <w:rsid w:val="00A10D30"/>
    <w:rsid w:val="00A1258A"/>
    <w:rsid w:val="00A42A2B"/>
    <w:rsid w:val="00A762B9"/>
    <w:rsid w:val="00AF7AD6"/>
    <w:rsid w:val="00B174F1"/>
    <w:rsid w:val="00B17FC6"/>
    <w:rsid w:val="00B45768"/>
    <w:rsid w:val="00B6640C"/>
    <w:rsid w:val="00BA608D"/>
    <w:rsid w:val="00BB0D94"/>
    <w:rsid w:val="00BD2EF4"/>
    <w:rsid w:val="00BD31FE"/>
    <w:rsid w:val="00BF0BA0"/>
    <w:rsid w:val="00C032B4"/>
    <w:rsid w:val="00C06160"/>
    <w:rsid w:val="00C33160"/>
    <w:rsid w:val="00C4290C"/>
    <w:rsid w:val="00C4679A"/>
    <w:rsid w:val="00C51E83"/>
    <w:rsid w:val="00C81C62"/>
    <w:rsid w:val="00C84FDC"/>
    <w:rsid w:val="00CA7EE8"/>
    <w:rsid w:val="00CB57E8"/>
    <w:rsid w:val="00CC51B4"/>
    <w:rsid w:val="00CF1EC8"/>
    <w:rsid w:val="00D059EB"/>
    <w:rsid w:val="00D254BA"/>
    <w:rsid w:val="00D3017A"/>
    <w:rsid w:val="00DB0041"/>
    <w:rsid w:val="00DB0090"/>
    <w:rsid w:val="00DD5CAF"/>
    <w:rsid w:val="00DD6C66"/>
    <w:rsid w:val="00DE7B48"/>
    <w:rsid w:val="00E13B6C"/>
    <w:rsid w:val="00E46616"/>
    <w:rsid w:val="00E62D48"/>
    <w:rsid w:val="00E76452"/>
    <w:rsid w:val="00EA508E"/>
    <w:rsid w:val="00EF5852"/>
    <w:rsid w:val="00EF7D91"/>
    <w:rsid w:val="00F40919"/>
    <w:rsid w:val="00F43297"/>
    <w:rsid w:val="00F46744"/>
    <w:rsid w:val="00F81D9A"/>
    <w:rsid w:val="00FA250D"/>
    <w:rsid w:val="00FC327C"/>
    <w:rsid w:val="00FC484E"/>
    <w:rsid w:val="00FC63B5"/>
    <w:rsid w:val="00FE45B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E76452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360A4D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60A4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84B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E76452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360A4D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60A4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84B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6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753</properties:Words>
  <properties:Characters>4060</properties:Characters>
  <properties:Lines>278</properties:Lines>
  <properties:Paragraphs>115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2018-07-12T11:37:00Z</dcterms:created>
  <dc:creator>nribaric</dc:creator>
  <cp:lastModifiedBy>Jadranka Zelić</cp:lastModifiedBy>
  <cp:lastPrinted>2018-07-12T11:37:00Z</cp:lastPrinted>
  <dcterms:modified xmlns:xsi="http://www.w3.org/2001/XMLSchema-instance" xsi:type="dcterms:W3CDTF">2018-07-12T11:42:00Z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graditelj dugo selo sposebno ispitno ročište 12.7.2018.docx)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