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a7e8" w14:paraId="139a7e8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F31500">
        <w:t>489</w:t>
      </w:r>
      <w:r w:rsidR="006B338C">
        <w:t>/1</w:t>
      </w:r>
      <w:r w:rsidR="00664993">
        <w:t>6</w:t>
      </w:r>
      <w:r w:rsidR="006B338C">
        <w:t>-</w:t>
      </w:r>
      <w:r w:rsidR="00F31500">
        <w:t>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FD1A2F">
        <w:t>PUČKO OTVORENO UČILIŠTE ZNANJE, Zadar, R.K.Jeretova 4, Zadar, OIB: 74663734576</w:t>
      </w:r>
      <w:r w:rsidR="006B338C">
        <w:t xml:space="preserve">, </w:t>
      </w:r>
      <w:r w:rsidR="003B23F0">
        <w:t>21</w:t>
      </w:r>
      <w:r w:rsidR="000075D5">
        <w:t>. travnja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FD1A2F">
        <w:t>PUČKO OTVORENO UČILIŠTE ZNANJE, Zadar, R.K.Jeretova 4, Zadar, OIB: 74663734576</w:t>
      </w:r>
      <w:r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3B23F0">
        <w:t>01. travnja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FD1A2F">
        <w:t>PUČKO OTVORENO UČILIŠTE ZNANJE, Zadar</w:t>
      </w:r>
      <w:r w:rsidR="00D21088" w:rsidRPr="000C3CA4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F65D26">
        <w:t>21</w:t>
      </w:r>
      <w:r w:rsidR="00513B95">
        <w:t>. travnja 2016. zastupni</w:t>
      </w:r>
      <w:r w:rsidR="00F65D26">
        <w:t>ca</w:t>
      </w:r>
      <w:r w:rsidR="00513B95">
        <w:t xml:space="preserve"> po  zakonu stečajnog dužnika dostavi</w:t>
      </w:r>
      <w:r w:rsidR="00F65D26">
        <w:t>la</w:t>
      </w:r>
      <w:r w:rsidR="00513B95">
        <w:t xml:space="preserve"> je</w:t>
      </w:r>
      <w:r w:rsidR="003B23F0">
        <w:t xml:space="preserve"> izvadak o promjenama i stanju na transakcijskom računu iz kojeg proizlazi </w:t>
      </w:r>
      <w:r w:rsidR="00513B95">
        <w:t xml:space="preserve">da na dan </w:t>
      </w:r>
      <w:r w:rsidR="00F65D26">
        <w:t>17</w:t>
      </w:r>
      <w:r w:rsidR="00513B95">
        <w:t>. travnja 2016. dužnik nema nepodmirenih obaveza i da mu žiro račun nije u blokadi.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3B23F0">
        <w:t>21</w:t>
      </w:r>
      <w:r w:rsidR="000075D5">
        <w:t>. travnja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28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F31500">
          <w:t>489/16-10</w:t>
        </w:r>
      </w:p>
      <w:p w:rsidRDefault="007D6284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513B95"/>
    <w:rsid w:val="00517489"/>
    <w:rsid w:val="0053370D"/>
    <w:rsid w:val="005A1847"/>
    <w:rsid w:val="00602548"/>
    <w:rsid w:val="0060535F"/>
    <w:rsid w:val="00633176"/>
    <w:rsid w:val="0066271E"/>
    <w:rsid w:val="00664993"/>
    <w:rsid w:val="0069338A"/>
    <w:rsid w:val="006B338C"/>
    <w:rsid w:val="006D5987"/>
    <w:rsid w:val="006D6236"/>
    <w:rsid w:val="00745785"/>
    <w:rsid w:val="007A66AD"/>
    <w:rsid w:val="007D6284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2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2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2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2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2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2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2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2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39354.20</izvorni_sadrzaj>
    <derivirana_varijabla naziv="DomainObject.Predmet.TrenutnaVrijednost_1">39354.20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</izvorni_sadrzaj>
    <derivirana_varijabla naziv="DomainObject.Predmet.SudioniciListNaziv_1">
      <item>FINA</item>
      <item>Pučko otvoreno učilište ZNANJE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</izvorni_sadrzaj>
    <derivirana_varijabla naziv="DomainObject.Predmet.SudioniciListAdressOIB_1">
      <item>FINA, OIB 85821130368</item>
      <item>Pučko otvoreno učilište ZNANJE, OIB 74663734576, R.K.Jeretova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</izvorni_sadrzaj>
    <derivirana_varijabla naziv="DomainObject.Predmet.SudioniciListNazivOIB_1">
      <item>, OIB 85821130368</item>
      <item>, OIB 74663734576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318</properties:Words>
  <properties:Characters>1592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2016-04-21T07:18:00Z</dcterms:created>
  <dc:creator>Ardena Bajlo</dc:creator>
  <cp:lastModifiedBy>wsadmin</cp:lastModifiedBy>
  <cp:lastPrinted>2016-04-19T09:07:00Z</cp:lastPrinted>
  <dcterms:modified xmlns:xsi="http://www.w3.org/2001/XMLSchema-instance" xsi:type="dcterms:W3CDTF">2016-04-21T07:21:00Z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