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f9c8" w14:paraId="a6ef9c8" w:rsidRDefault="006619CD" w:rsidP="006619CD" w:rsidR="006619C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19CD" w:rsidP="006619CD" w:rsidR="006619C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619CD" w:rsidP="006619CD" w:rsidR="006619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619CD" w:rsidP="006619CD" w:rsidR="006619C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619CD" w:rsidP="006619CD" w:rsidR="006619C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619CD" w:rsidP="006619CD" w:rsidR="006619C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619CD" w:rsidP="006619CD" w:rsidR="006619CD" w:rsidRPr="005D578C">
      <w:pPr>
        <w:jc w:val="center"/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619CD" w:rsidP="006619CD" w:rsidR="006619CD" w:rsidRPr="005D578C">
      <w:pPr>
        <w:rPr>
          <w:rFonts w:cs="Times New Roman" w:eastAsia="Times New Roman"/>
          <w:szCs w:val="24"/>
        </w:rPr>
      </w:pPr>
    </w:p>
    <w:p w:rsidRDefault="006619CD" w:rsidP="006619CD" w:rsidR="006619C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9425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R. D. LUG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Velog Jože 18</w:t>
      </w:r>
      <w:r w:rsidRPr="005D578C">
        <w:rPr>
          <w:rFonts w:cs="Times New Roman" w:eastAsia="Times New Roman"/>
          <w:szCs w:val="24"/>
        </w:rPr>
        <w:t xml:space="preserve">, OIB </w:t>
      </w:r>
      <w:r w:rsidR="00000C89">
        <w:rPr>
          <w:rFonts w:cs="Times New Roman" w:eastAsia="Times New Roman"/>
          <w:szCs w:val="24"/>
        </w:rPr>
        <w:t>85545365877, MBS 130040820, 10</w:t>
      </w:r>
      <w:r>
        <w:rPr>
          <w:rFonts w:cs="Times New Roman" w:eastAsia="Times New Roman"/>
          <w:szCs w:val="24"/>
        </w:rPr>
        <w:t>. veljače 2016.</w:t>
      </w:r>
    </w:p>
    <w:p w:rsidRDefault="006619CD" w:rsidP="006619CD" w:rsidR="006619CD" w:rsidRPr="005D578C">
      <w:pPr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619CD" w:rsidP="006619CD" w:rsidR="006619CD" w:rsidRPr="005D578C">
      <w:pPr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R. D. LUG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Velog Jože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85545365877, MBS 130040820,</w:t>
      </w:r>
      <w:r w:rsidRPr="005D578C">
        <w:rPr>
          <w:rFonts w:cs="Times New Roman" w:eastAsia="Times New Roman"/>
          <w:szCs w:val="24"/>
        </w:rPr>
        <w:t xml:space="preserve"> s danom </w:t>
      </w:r>
      <w:r w:rsidR="00000C89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000C89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6619CD" w:rsidP="006619CD" w:rsidR="006619CD" w:rsidRPr="005D578C">
      <w:pPr>
        <w:rPr>
          <w:rFonts w:cs="Times New Roman" w:eastAsia="Times New Roman"/>
          <w:szCs w:val="24"/>
        </w:rPr>
      </w:pPr>
    </w:p>
    <w:p w:rsidRDefault="006619CD" w:rsidP="006619CD" w:rsidR="006619C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619CD" w:rsidP="006619CD" w:rsidR="006619CD">
      <w:pPr>
        <w:ind w:firstLine="708"/>
        <w:rPr>
          <w:rFonts w:cs="Times New Roman" w:eastAsia="Times New Roman"/>
          <w:szCs w:val="20"/>
        </w:rPr>
      </w:pPr>
    </w:p>
    <w:p w:rsidRDefault="006619CD" w:rsidP="006619CD" w:rsidR="006619C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R. D. LUG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Velog Jože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85545365877, MBS 130040820.</w:t>
      </w:r>
    </w:p>
    <w:p w:rsidRDefault="006619CD" w:rsidP="006619CD" w:rsidR="006619CD">
      <w:pPr>
        <w:rPr>
          <w:rFonts w:cs="Times New Roman" w:eastAsia="Times New Roman"/>
          <w:szCs w:val="24"/>
        </w:rPr>
      </w:pPr>
    </w:p>
    <w:p w:rsidRDefault="006619CD" w:rsidP="006619CD" w:rsidR="006619C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R. D. LUG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Pula, Velog Jože 18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85545365877, MBS 130040820.</w:t>
      </w:r>
    </w:p>
    <w:p w:rsidRDefault="006619CD" w:rsidP="006619CD" w:rsidR="006619CD">
      <w:pPr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619CD" w:rsidP="006619CD" w:rsidR="006619CD">
      <w:pPr>
        <w:ind w:firstLine="708"/>
        <w:rPr>
          <w:rFonts w:cs="Times New Roman" w:eastAsia="Times New Roman"/>
          <w:szCs w:val="24"/>
        </w:rPr>
      </w:pPr>
    </w:p>
    <w:p w:rsidRDefault="006619CD" w:rsidP="006619CD" w:rsidR="006619C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R. D. LUG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St-454/2015-3 od 2. prosinca 2015. pokrenuo skraćeni stečajni postupak nad dužnikom te je 16.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St-454/2015-4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619CD" w:rsidP="006619CD" w:rsidR="006619C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619CD" w:rsidP="006619CD" w:rsidR="006619CD" w:rsidRPr="005D578C">
      <w:pPr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00C89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619CD" w:rsidP="006619CD" w:rsidR="006619CD" w:rsidRPr="005D578C">
      <w:pPr>
        <w:jc w:val="center"/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6619CD" w:rsidP="006619CD" w:rsidR="006619C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000C89">
        <w:rPr>
          <w:rFonts w:cs="Times New Roman" w:eastAsia="Times New Roman"/>
          <w:szCs w:val="24"/>
        </w:rPr>
        <w:t xml:space="preserve">, v. r. </w:t>
      </w:r>
    </w:p>
    <w:p w:rsidRDefault="006619CD" w:rsidP="006619CD" w:rsidR="006619CD">
      <w:pPr>
        <w:jc w:val="left"/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jc w:val="left"/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619CD" w:rsidP="006619CD" w:rsidR="006619C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619CD" w:rsidP="006619CD" w:rsidR="006619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619CD" w:rsidP="006619CD" w:rsidR="006619CD">
      <w:pPr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rPr>
          <w:rFonts w:cs="Times New Roman" w:eastAsia="Times New Roman"/>
          <w:szCs w:val="24"/>
        </w:rPr>
      </w:pPr>
    </w:p>
    <w:p w:rsidRDefault="006619CD" w:rsidP="006619CD" w:rsidR="006619C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619CD" w:rsidP="006619CD" w:rsidR="006619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619CD" w:rsidP="006619CD" w:rsidR="006619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R. D. LUG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Pula, Velog Jože 18, </w:t>
      </w:r>
    </w:p>
    <w:p w:rsidRDefault="006619CD" w:rsidP="006619CD" w:rsidR="006619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Rosana Ćopić, Pula, Velog Jože 18,</w:t>
      </w:r>
    </w:p>
    <w:p w:rsidRDefault="006619CD" w:rsidP="006619CD" w:rsidR="006619C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</w:t>
      </w:r>
      <w:r w:rsidR="00294869">
        <w:rPr>
          <w:rFonts w:cs="Times New Roman" w:eastAsia="Times New Roman"/>
          <w:szCs w:val="20"/>
        </w:rPr>
        <w:t xml:space="preserve"> </w:t>
      </w:r>
      <w:r>
        <w:rPr>
          <w:rFonts w:cs="Times New Roman" w:eastAsia="Times New Roman"/>
          <w:szCs w:val="20"/>
        </w:rPr>
        <w:t xml:space="preserve">5, </w:t>
      </w:r>
    </w:p>
    <w:p w:rsidRDefault="006619CD" w:rsidP="006619CD" w:rsidR="006619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619CD" w:rsidP="006619CD" w:rsidR="006619C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Nikola Delić, Pula, Kranjčevićeva 16,</w:t>
      </w:r>
    </w:p>
    <w:p w:rsidRDefault="006619CD" w:rsidP="006619CD" w:rsidR="006619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619CD" w:rsidP="006619CD" w:rsidR="006619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619CD" w:rsidP="006619CD" w:rsidR="006619C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619CD" w:rsidP="006619CD" w:rsidR="006619CD"/>
    <w:p w:rsidRDefault="00294869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9CD" w:rsidP="006619CD" w:rsidR="006619CD">
      <w:r>
        <w:separator/>
      </w:r>
    </w:p>
  </w:endnote>
  <w:endnote w:id="0" w:type="continuationSeparator">
    <w:p w:rsidRDefault="006619CD" w:rsidP="006619CD" w:rsidR="006619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9CD" w:rsidP="006619CD" w:rsidR="006619CD">
      <w:r>
        <w:separator/>
      </w:r>
    </w:p>
  </w:footnote>
  <w:footnote w:id="0" w:type="continuationSeparator">
    <w:p w:rsidRDefault="006619CD" w:rsidP="006619CD" w:rsidR="006619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9CD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486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St-454/2015-5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19CD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St-454/2015-5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0D0A"/>
    <w:rsid w:val="00000C89"/>
    <w:rsid w:val="00294869"/>
    <w:rsid w:val="006312E0"/>
    <w:rsid w:val="006619CD"/>
    <w:rsid w:val="0075528E"/>
    <w:rsid w:val="0079403F"/>
    <w:rsid w:val="008E0D0A"/>
    <w:rsid w:val="00A4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19C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19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619C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9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19C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19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19C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86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486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48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48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19C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19C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619C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19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19C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19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19C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86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486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48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48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St-454/2015</izvorni_sadrzaj>
    <derivirana_varijabla naziv="DomainObject.Predmet.OznakaBroj_1">St-454/2015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D. LUG  d.o.o. PULA</izvorni_sadrzaj>
    <derivirana_varijabla naziv="DomainObject.Predmet.ProtustrankaFormated_1">  R. D. LUG  d.o.o. PULA</derivirana_varijabla>
  </DomainObject.Predmet.ProtustrankaFormated>
  <DomainObject.Predmet.ProtustrankaFormatedOIB>
    <izvorni_sadrzaj>  R. D. LUG  d.o.o. PULA, OIB 85545365877</izvorni_sadrzaj>
    <derivirana_varijabla naziv="DomainObject.Predmet.ProtustrankaFormatedOIB_1">  R. D. LUG  d.o.o. PULA, OIB 85545365877</derivirana_varijabla>
  </DomainObject.Predmet.ProtustrankaFormatedOIB>
  <DomainObject.Predmet.ProtustrankaFormatedWithAdress>
    <izvorni_sadrzaj> R. D. LUG  d.o.o. PULA, Velog Jože 18, 52100 Pula</izvorni_sadrzaj>
    <derivirana_varijabla naziv="DomainObject.Predmet.ProtustrankaFormatedWithAdress_1"> R. D. LUG  d.o.o. PULA, Velog Jože 18, 52100 Pula</derivirana_varijabla>
  </DomainObject.Predmet.ProtustrankaFormatedWithAdress>
  <DomainObject.Predmet.ProtustrankaFormatedWithAdressOIB>
    <izvorni_sadrzaj> R. D. LUG  d.o.o. PULA, OIB 85545365877, Velog Jože 18, 52100 Pula</izvorni_sadrzaj>
    <derivirana_varijabla naziv="DomainObject.Predmet.ProtustrankaFormatedWithAdressOIB_1"> R. D. LUG  d.o.o. PULA, OIB 85545365877, Velog Jože 18, 52100 Pula</derivirana_varijabla>
  </DomainObject.Predmet.ProtustrankaFormatedWithAdressOIB>
  <DomainObject.Predmet.ProtustrankaWithAdress>
    <izvorni_sadrzaj>R. D. LUG  d.o.o. PULA Velog Jože 18, 52100 Pula</izvorni_sadrzaj>
    <derivirana_varijabla naziv="DomainObject.Predmet.ProtustrankaWithAdress_1">R. D. LUG  d.o.o. PULA Velog Jože 18, 52100 Pula</derivirana_varijabla>
  </DomainObject.Predmet.ProtustrankaWithAdress>
  <DomainObject.Predmet.ProtustrankaWithAdressOIB>
    <izvorni_sadrzaj>R. D. LUG  d.o.o. PULA, OIB 85545365877, Velog Jože 18, 52100 Pula</izvorni_sadrzaj>
    <derivirana_varijabla naziv="DomainObject.Predmet.ProtustrankaWithAdressOIB_1">R. D. LUG  d.o.o. PULA, OIB 85545365877, Velog Jože 18, 52100 Pula</derivirana_varijabla>
  </DomainObject.Predmet.ProtustrankaWithAdressOIB>
  <DomainObject.Predmet.ProtustrankaNazivFormated>
    <izvorni_sadrzaj>R. D. LUG  d.o.o. PULA</izvorni_sadrzaj>
    <derivirana_varijabla naziv="DomainObject.Predmet.ProtustrankaNazivFormated_1">R. D. LUG  d.o.o. PULA</derivirana_varijabla>
  </DomainObject.Predmet.ProtustrankaNazivFormated>
  <DomainObject.Predmet.ProtustrankaNazivFormatedOIB>
    <izvorni_sadrzaj>R. D. LUG  d.o.o. PULA, OIB 85545365877</izvorni_sadrzaj>
    <derivirana_varijabla naziv="DomainObject.Predmet.ProtustrankaNazivFormatedOIB_1">R. D. LUG  d.o.o. PULA, OIB 85545365877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90490.06</izvorni_sadrzaj>
    <derivirana_varijabla naziv="DomainObject.Predmet.TrenutnaVrijednost_1">90490.06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 D. LUG  d.o.o. PULA</item>
    </izvorni_sadrzaj>
    <derivirana_varijabla naziv="DomainObject.Predmet.ProtuStrankaListFormated_1">
      <item>R. D. LUG  d.o.o. PULA</item>
    </derivirana_varijabla>
  </DomainObject.Predmet.ProtuStrankaListFormated>
  <DomainObject.Predmet.ProtuStrankaListFormatedOIB>
    <izvorni_sadrzaj>
      <item>R. D. LUG  d.o.o. PULA, OIB 85545365877</item>
    </izvorni_sadrzaj>
    <derivirana_varijabla naziv="DomainObject.Predmet.ProtuStrankaListFormatedOIB_1">
      <item>R. D. LUG  d.o.o. PULA, OIB 85545365877</item>
    </derivirana_varijabla>
  </DomainObject.Predmet.ProtuStrankaListFormatedOIB>
  <DomainObject.Predmet.ProtuStrankaListFormatedWithAdress>
    <izvorni_sadrzaj>
      <item>R. D. LUG  d.o.o. PULA, Velog Jože 18, 52100 Pula</item>
    </izvorni_sadrzaj>
    <derivirana_varijabla naziv="DomainObject.Predmet.ProtuStrankaListFormatedWithAdress_1">
      <item>R. D. LUG  d.o.o. PULA, Velog Jože 18, 52100 Pula</item>
    </derivirana_varijabla>
  </DomainObject.Predmet.ProtuStrankaListFormatedWithAdress>
  <DomainObject.Predmet.ProtuStrankaListFormatedWithAdressOIB>
    <izvorni_sadrzaj>
      <item>R. D. LUG  d.o.o. PULA, OIB 85545365877, Velog Jože 18, 52100 Pula</item>
    </izvorni_sadrzaj>
    <derivirana_varijabla naziv="DomainObject.Predmet.ProtuStrankaListFormatedWithAdressOIB_1">
      <item>R. D. LUG  d.o.o. PULA, OIB 85545365877, Velog Jože 18, 52100 Pula</item>
    </derivirana_varijabla>
  </DomainObject.Predmet.ProtuStrankaListFormatedWithAdressOIB>
  <DomainObject.Predmet.ProtuStrankaListNazivFormated>
    <izvorni_sadrzaj>
      <item>R. D. LUG  d.o.o. PULA</item>
    </izvorni_sadrzaj>
    <derivirana_varijabla naziv="DomainObject.Predmet.ProtuStrankaListNazivFormated_1">
      <item>R. D. LUG  d.o.o. PULA</item>
    </derivirana_varijabla>
  </DomainObject.Predmet.ProtuStrankaListNazivFormated>
  <DomainObject.Predmet.ProtuStrankaListNazivFormatedOIB>
    <izvorni_sadrzaj>
      <item>R. D. LUG  d.o.o. PULA, OIB 85545365877</item>
    </izvorni_sadrzaj>
    <derivirana_varijabla naziv="DomainObject.Predmet.ProtuStrankaListNazivFormatedOIB_1">
      <item>R. D. LUG  d.o.o. PULA, OIB 85545365877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 D. LUG  d.o.o. PULA</izvorni_sadrzaj>
    <derivirana_varijabla naziv="DomainObject.Predmet.ProtustrankaIDrugi_1">R. D. LUG 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 D. LUG  d.o.o. PULA, OIB 85545365877, Velog Jože 18, 52100 Pula</izvorni_sadrzaj>
    <derivirana_varijabla naziv="DomainObject.Predmet.ProtustrankaIDrugiAdressOIB_1">R. D. LUG  d.o.o. PULA, OIB 85545365877, Velog Jože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R. D. LUG  d.o.o. PULA</item>
    </izvorni_sadrzaj>
    <derivirana_varijabla naziv="DomainObject.Predmet.SudioniciListNaziv_1">
      <item>FINANCIJSKA AGENCIJA, RC RIJEKA, PODRUŽNICA PULA, PULA</item>
      <item>R. D. LUG 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R. D. LUG  d.o.o. PULA, OIB 85545365877, Velog Jože 18,52100 Pula</item>
    </izvorni_sadrzaj>
    <derivirana_varijabla naziv="DomainObject.Predmet.SudioniciListAdressOIB_1">
      <item>FINANCIJSKA AGENCIJA, RC RIJEKA, PODRUŽNICA PULA, PULA, OIB 85821130368, Giardini 5,52100 Pula</item>
      <item>R. D. LUG  d.o.o. PULA, OIB 85545365877, Velog Jože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85545365877</item>
    </izvorni_sadrzaj>
    <derivirana_varijabla naziv="DomainObject.Predmet.SudioniciListNazivOIB_1">
      <item>, OIB 85821130368</item>
      <item>, OIB 85545365877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3183</properties:Characters>
  <properties:Lines>78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2016-02-05T12:47:00Z</dcterms:created>
  <dc:creator>Mihaela Kaligari</dc:creator>
  <dc:description/>
  <cp:keywords/>
  <cp:lastModifiedBy>Mihaela Kaligari</cp:lastModifiedBy>
  <cp:lastPrinted>2016-02-10T06:40:00Z</cp:lastPrinted>
  <dcterms:modified xmlns:xsi="http://www.w3.org/2001/XMLSchema-instance" xsi:type="dcterms:W3CDTF">2016-02-10T07:55:00Z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