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4aff" w14:paraId="d6d4af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258B4">
        <w:rPr>
          <w:rFonts w:cs="Times New Roman" w:hAnsi="Times New Roman" w:ascii="Times New Roman"/>
          <w:sz w:val="24"/>
        </w:rPr>
        <w:t>2180/16-15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F947E8">
        <w:t xml:space="preserve">FINA-Regionalni centar Zagreb za pokretanje stečajnog postupka nad dužnikom </w:t>
      </w:r>
      <w:r w:rsidR="00F947E8" w:rsidRPr="008915CE">
        <w:t>DOMINO CENTAR d.o.o.</w:t>
      </w:r>
      <w:r w:rsidR="00F947E8">
        <w:t xml:space="preserve">  Zagreb, Petra Hektorovića 2,  MBS: </w:t>
      </w:r>
      <w:r w:rsidR="00F947E8" w:rsidRPr="008915CE">
        <w:t>080635588</w:t>
      </w:r>
      <w:r w:rsidR="00F947E8">
        <w:t xml:space="preserve"> OIB: </w:t>
      </w:r>
      <w:r w:rsidR="00F947E8" w:rsidRPr="008915CE">
        <w:t>13777188135</w:t>
      </w:r>
      <w:r w:rsidR="00F947E8">
        <w:t xml:space="preserve"> </w:t>
      </w:r>
      <w:r w:rsidRPr="003566B3">
        <w:t>dana</w:t>
      </w:r>
      <w:r w:rsidR="00965062">
        <w:t xml:space="preserve"> 2. prosinca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F947E8" w:rsidRPr="008915CE">
        <w:t>DOMINO CENTAR d.o.o.</w:t>
      </w:r>
      <w:r w:rsidR="00F947E8">
        <w:t xml:space="preserve">  Zagreb, Petra Hektorovića 2,  MBS: </w:t>
      </w:r>
      <w:r w:rsidR="00F947E8" w:rsidRPr="008915CE">
        <w:t>080635588</w:t>
      </w:r>
      <w:r w:rsidR="00F947E8">
        <w:t xml:space="preserve"> OIB: </w:t>
      </w:r>
      <w:r w:rsidR="00F947E8" w:rsidRPr="008915CE">
        <w:t>13777188135</w:t>
      </w:r>
      <w:r w:rsidR="00F947E8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947E8">
        <w:rPr>
          <w:bCs/>
        </w:rPr>
        <w:t>2180-16.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947E8">
        <w:t>7.</w:t>
      </w:r>
      <w:r w:rsidR="0062454C">
        <w:t xml:space="preserve">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F947E8" w:rsidRPr="008915CE">
        <w:t>DOMINO CENTAR d.o.o.</w:t>
      </w:r>
      <w:r w:rsidR="00F947E8">
        <w:t xml:space="preserve">  Zagreb, Petra Hektorovića 2,  MBS: </w:t>
      </w:r>
      <w:r w:rsidR="00F947E8" w:rsidRPr="008915CE">
        <w:t>080635588</w:t>
      </w:r>
      <w:r w:rsidR="00F947E8">
        <w:t xml:space="preserve"> OIB: </w:t>
      </w:r>
      <w:r w:rsidR="00F947E8" w:rsidRPr="008915CE">
        <w:t>13777188135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F947E8">
        <w:t>506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F947E8">
        <w:t>3.980.166,37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F947E8">
        <w:rPr>
          <w:bCs/>
        </w:rPr>
        <w:t>7.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65062">
        <w:rPr>
          <w:noProof w:val="false"/>
        </w:rPr>
        <w:t>2. prosinca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45737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45737" w:rsidR="002457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45737" w:rsidP="00245737" w:rsidR="00245737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45737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4573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73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947E8">
      <w:rPr>
        <w:noProof w:val="false"/>
      </w:rPr>
      <w:t>2180/16-15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45737"/>
    <w:rsid w:val="00262E7F"/>
    <w:rsid w:val="00283809"/>
    <w:rsid w:val="002A3798"/>
    <w:rsid w:val="002A6164"/>
    <w:rsid w:val="002D6E91"/>
    <w:rsid w:val="002D7583"/>
    <w:rsid w:val="0030413A"/>
    <w:rsid w:val="003258B4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947E8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73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5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3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St-2180/2016</izvorni_sadrzaj>
    <derivirana_varijabla naziv="DomainObject.Predmet.OznakaBroj_1">St-2180/2016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CENTAR d.o.o.</izvorni_sadrzaj>
    <derivirana_varijabla naziv="DomainObject.Predmet.ProtustrankaFormated_1">  DOMINO CENTAR d.o.o.</derivirana_varijabla>
  </DomainObject.Predmet.ProtustrankaFormated>
  <DomainObject.Predmet.ProtustrankaFormatedOIB>
    <izvorni_sadrzaj>  DOMINO CENTAR d.o.o., OIB 13777188135</izvorni_sadrzaj>
    <derivirana_varijabla naziv="DomainObject.Predmet.ProtustrankaFormatedOIB_1">  DOMINO CENTAR d.o.o., OIB 13777188135</derivirana_varijabla>
  </DomainObject.Predmet.ProtustrankaFormatedOIB>
  <DomainObject.Predmet.ProtustrankaFormatedWithAdress>
    <izvorni_sadrzaj> DOMINO CENTAR d.o.o., Petra Hektorovića 2, 10000 Zagreb</izvorni_sadrzaj>
    <derivirana_varijabla naziv="DomainObject.Predmet.ProtustrankaFormatedWithAdress_1"> DOMINO CENTAR d.o.o., Petra Hektorovića 2, 10000 Zagreb</derivirana_varijabla>
  </DomainObject.Predmet.ProtustrankaFormatedWithAdress>
  <DomainObject.Predmet.ProtustrankaFormatedWithAdressOIB>
    <izvorni_sadrzaj> DOMINO CENTAR d.o.o., OIB 13777188135, Petra Hektorovića 2, 10000 Zagreb</izvorni_sadrzaj>
    <derivirana_varijabla naziv="DomainObject.Predmet.ProtustrankaFormatedWithAdressOIB_1"> DOMINO CENTAR d.o.o., OIB 13777188135, Petra Hektorovića 2, 10000 Zagreb</derivirana_varijabla>
  </DomainObject.Predmet.ProtustrankaFormatedWithAdressOIB>
  <DomainObject.Predmet.ProtustrankaWithAdress>
    <izvorni_sadrzaj>DOMINO CENTAR d.o.o. Petra Hektorovića 2, 10000 Zagreb</izvorni_sadrzaj>
    <derivirana_varijabla naziv="DomainObject.Predmet.ProtustrankaWithAdress_1">DOMINO CENTAR d.o.o. Petra Hektorovića 2, 10000 Zagreb</derivirana_varijabla>
  </DomainObject.Predmet.ProtustrankaWithAdress>
  <DomainObject.Predmet.ProtustrankaWithAdressOIB>
    <izvorni_sadrzaj>DOMINO CENTAR d.o.o., OIB 13777188135, Petra Hektorovića 2, 10000 Zagreb</izvorni_sadrzaj>
    <derivirana_varijabla naziv="DomainObject.Predmet.ProtustrankaWithAdressOIB_1">DOMINO CENTAR d.o.o., OIB 13777188135, Petra Hektorovića 2, 10000 Zagreb</derivirana_varijabla>
  </DomainObject.Predmet.ProtustrankaWithAdressOIB>
  <DomainObject.Predmet.ProtustrankaNazivFormated>
    <izvorni_sadrzaj>DOMINO CENTAR d.o.o.</izvorni_sadrzaj>
    <derivirana_varijabla naziv="DomainObject.Predmet.ProtustrankaNazivFormated_1">DOMINO CENTAR d.o.o.</derivirana_varijabla>
  </DomainObject.Predmet.ProtustrankaNazivFormated>
  <DomainObject.Predmet.ProtustrankaNazivFormatedOIB>
    <izvorni_sadrzaj>DOMINO CENTAR d.o.o., OIB 13777188135</izvorni_sadrzaj>
    <derivirana_varijabla naziv="DomainObject.Predmet.ProtustrankaNazivFormatedOIB_1">DOMINO CENTAR d.o.o., OIB 13777188135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DOMINO CENTAR d.o.o.</item>
    </izvorni_sadrzaj>
    <derivirana_varijabla naziv="DomainObject.Predmet.ProtuStrankaListFormated_1">
      <item>DOMINO CENTAR d.o.o.</item>
    </derivirana_varijabla>
  </DomainObject.Predmet.ProtuStrankaListFormated>
  <DomainObject.Predmet.ProtuStrankaListFormatedOIB>
    <izvorni_sadrzaj>
      <item>DOMINO CENTAR d.o.o., OIB 13777188135</item>
    </izvorni_sadrzaj>
    <derivirana_varijabla naziv="DomainObject.Predmet.ProtuStrankaListFormatedOIB_1">
      <item>DOMINO CENTAR d.o.o., OIB 13777188135</item>
    </derivirana_varijabla>
  </DomainObject.Predmet.ProtuStrankaListFormatedOIB>
  <DomainObject.Predmet.ProtuStrankaListFormatedWithAdress>
    <izvorni_sadrzaj>
      <item>DOMINO CENTAR d.o.o., Petra Hektorovića 2, 10000 Zagreb</item>
    </izvorni_sadrzaj>
    <derivirana_varijabla naziv="DomainObject.Predmet.ProtuStrankaListFormatedWithAdress_1">
      <item>DOMINO CENTAR d.o.o., Petra Hektorovića 2, 10000 Zagreb</item>
    </derivirana_varijabla>
  </DomainObject.Predmet.ProtuStrankaListFormatedWithAdress>
  <DomainObject.Predmet.ProtuStrankaListFormatedWithAdressOIB>
    <izvorni_sadrzaj>
      <item>DOMINO CENTAR d.o.o., OIB 13777188135, Petra Hektorovića 2, 10000 Zagreb</item>
    </izvorni_sadrzaj>
    <derivirana_varijabla naziv="DomainObject.Predmet.ProtuStrankaListFormatedWithAdressOIB_1">
      <item>DOMINO CENTAR d.o.o., OIB 13777188135, Petra Hektorovića 2, 10000 Zagreb</item>
    </derivirana_varijabla>
  </DomainObject.Predmet.ProtuStrankaListFormatedWithAdressOIB>
  <DomainObject.Predmet.ProtuStrankaListNazivFormated>
    <izvorni_sadrzaj>
      <item>DOMINO CENTAR d.o.o.</item>
    </izvorni_sadrzaj>
    <derivirana_varijabla naziv="DomainObject.Predmet.ProtuStrankaListNazivFormated_1">
      <item>DOMINO CENTAR d.o.o.</item>
    </derivirana_varijabla>
  </DomainObject.Predmet.ProtuStrankaListNazivFormated>
  <DomainObject.Predmet.ProtuStrankaListNazivFormatedOIB>
    <izvorni_sadrzaj>
      <item>DOMINO CENTAR d.o.o., OIB 13777188135</item>
    </izvorni_sadrzaj>
    <derivirana_varijabla naziv="DomainObject.Predmet.ProtuStrankaListNazivFormatedOIB_1">
      <item>DOMINO CENTAR d.o.o., OIB 13777188135</item>
    </derivirana_varijabla>
  </DomainObject.Predmet.ProtuStrankaListNazivFormatedOIB>
  <DomainObject.Predmet.OstaliListFormated>
    <izvorni_sadrzaj>
      <item>Gojko Slavujević</item>
    </izvorni_sadrzaj>
    <derivirana_varijabla naziv="DomainObject.Predmet.OstaliListFormated_1">
      <item>Gojko Slavujević</item>
    </derivirana_varijabla>
  </DomainObject.Predmet.OstaliListFormated>
  <DomainObject.Predmet.OstaliListFormatedOIB>
    <izvorni_sadrzaj>
      <item>Gojko Slavujević, OIB 28807765428</item>
    </izvorni_sadrzaj>
    <derivirana_varijabla naziv="DomainObject.Predmet.OstaliListFormatedOIB_1">
      <item>Gojko Slavujević, OIB 28807765428</item>
    </derivirana_varijabla>
  </DomainObject.Predmet.OstaliListFormatedOIB>
  <DomainObject.Predmet.OstaliListFormatedWithAdress>
    <izvorni_sadrzaj>
      <item>Gojko Slavujević, Srešov klanac 32a, 10000 Zagreb</item>
    </izvorni_sadrzaj>
    <derivirana_varijabla naziv="DomainObject.Predmet.OstaliListFormatedWithAdress_1">
      <item>Gojko Slavujević, Srešov klanac 32a, 10000 Zagreb</item>
    </derivirana_varijabla>
  </DomainObject.Predmet.OstaliListFormatedWithAdress>
  <DomainObject.Predmet.OstaliListFormatedWithAdressOIB>
    <izvorni_sadrzaj>
      <item>Gojko Slavujević, OIB 28807765428, Srešov klanac 32a, 10000 Zagreb</item>
    </izvorni_sadrzaj>
    <derivirana_varijabla naziv="DomainObject.Predmet.OstaliListFormatedWithAdressOIB_1">
      <item>Gojko Slavujević, OIB 28807765428, Srešov klanac 32a, 10000 Zagreb</item>
    </derivirana_varijabla>
  </DomainObject.Predmet.OstaliListFormatedWithAdressOIB>
  <DomainObject.Predmet.OstaliListNazivFormated>
    <izvorni_sadrzaj>
      <item>Gojko Slavujević</item>
    </izvorni_sadrzaj>
    <derivirana_varijabla naziv="DomainObject.Predmet.OstaliListNazivFormated_1">
      <item>Gojko Slavujević</item>
    </derivirana_varijabla>
  </DomainObject.Predmet.OstaliListNazivFormated>
  <DomainObject.Predmet.OstaliListNazivFormatedOIB>
    <izvorni_sadrzaj>
      <item>Gojko Slavujević, OIB 28807765428</item>
    </izvorni_sadrzaj>
    <derivirana_varijabla naziv="DomainObject.Predmet.OstaliListNazivFormatedOIB_1">
      <item>Gojko Slavujević, OIB 28807765428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DOMINO CENTAR d.o.o.</izvorni_sadrzaj>
    <derivirana_varijabla naziv="DomainObject.Predmet.ProtustrankaIDrugi_1">DOMINO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DOMINO CENTAR d.o.o., OIB 13777188135, Petra Hektorovića 2, 10000 Zagreb</izvorni_sadrzaj>
    <derivirana_varijabla naziv="DomainObject.Predmet.ProtustrankaIDrugiAdressOIB_1">DOMINO CENTAR d.o.o., OIB 13777188135,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DOMINO CENTAR d.o.o.</item>
      <item>Gojko Slavujević</item>
    </izvorni_sadrzaj>
    <derivirana_varijabla naziv="DomainObject.Predmet.SudioniciListNaziv_1">
      <item>FINA Regionalni centar Zagreb</item>
      <item>DOMINO CENTAR d.o.o.</item>
      <item>Gojko Slavujević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</izvorni_sadrzaj>
    <derivirana_varijabla naziv="DomainObject.Predmet.SudioniciListAdressOIB_1">
      <item>FINA Regionalni centar Zagreb, OIB 85821130368, Trg svibanjskih žrtava 1995. br. 1,10000 Zagreb</item>
      <item>DOMINO CENTAR d.o.o., OIB 13777188135, Petra Hektorovića 2,10000 Zagreb</item>
      <item>Gojko Slavujević, OIB 28807765428, Srešov klanac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13777188135</item>
      <item>, OIB 28807765428</item>
    </izvorni_sadrzaj>
    <derivirana_varijabla naziv="DomainObject.Predmet.SudioniciListNazivOIB_1">
      <item>, OIB 85821130368</item>
      <item>, OIB 13777188135</item>
      <item>, OIB 28807765428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2761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2016-12-02T11:03:00Z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2016-12-02T11:06:00Z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