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7521" w14:paraId="6957521" w:rsidRDefault="00F00526" w:rsidP="00F00526" w:rsidR="00F00526" w:rsidRPr="001D1B0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526" w:rsidP="00F00526" w:rsidR="00F00526" w:rsidRPr="001D1B0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1D1B01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F00526" w:rsidP="00F00526" w:rsidR="00F0052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D1B01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F00526" w:rsidP="00F00526" w:rsidR="00F0052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00526" w:rsidP="00F00526" w:rsidR="00F00526" w:rsidRPr="001D1B01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F00526" w:rsidP="00F00526" w:rsidR="00F0052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00526" w:rsidP="00F00526" w:rsidR="00F00526" w:rsidRPr="005D578C">
      <w:pPr>
        <w:jc w:val="center"/>
        <w:rPr>
          <w:rFonts w:cs="Times New Roman" w:eastAsia="Times New Roman"/>
          <w:szCs w:val="24"/>
        </w:rPr>
      </w:pPr>
    </w:p>
    <w:p w:rsidRDefault="00F00526" w:rsidP="00F00526" w:rsidR="00F0052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00526" w:rsidP="00F00526" w:rsidR="00F00526" w:rsidRPr="005D578C">
      <w:pPr>
        <w:rPr>
          <w:rFonts w:cs="Times New Roman" w:eastAsia="Times New Roman"/>
          <w:szCs w:val="24"/>
        </w:rPr>
      </w:pPr>
    </w:p>
    <w:p w:rsidRDefault="00F00526" w:rsidP="00F00526" w:rsidR="00F0052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SERVITIUM j. d. o. o. Poreč, Višnjanska 16, OIB 09461419657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040301283,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D1B01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F00526" w:rsidP="00F00526" w:rsidR="00F00526" w:rsidRPr="005D578C">
      <w:pPr>
        <w:rPr>
          <w:rFonts w:cs="Times New Roman" w:eastAsia="Times New Roman"/>
          <w:szCs w:val="24"/>
        </w:rPr>
      </w:pPr>
    </w:p>
    <w:p w:rsidRDefault="00F00526" w:rsidP="00F00526" w:rsidR="00F0052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00526" w:rsidP="00F00526" w:rsidR="00F00526" w:rsidRPr="005D578C">
      <w:pPr>
        <w:rPr>
          <w:rFonts w:cs="Times New Roman" w:eastAsia="Times New Roman"/>
          <w:szCs w:val="24"/>
        </w:rPr>
      </w:pPr>
    </w:p>
    <w:p w:rsidRDefault="00F00526" w:rsidP="00F00526" w:rsidR="00F0052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SERVITIUM j. d. o. o. Poreč, Višnjanska 16, OIB 09461419657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040301283,</w:t>
      </w:r>
      <w:r w:rsidRPr="005D578C">
        <w:rPr>
          <w:rFonts w:cs="Times New Roman" w:eastAsia="Times New Roman"/>
          <w:szCs w:val="24"/>
        </w:rPr>
        <w:t xml:space="preserve"> s danom </w:t>
      </w:r>
      <w:r w:rsidR="001D1B01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F00526" w:rsidP="00F00526" w:rsidR="00F00526" w:rsidRPr="005D578C">
      <w:pPr>
        <w:rPr>
          <w:rFonts w:cs="Times New Roman" w:eastAsia="Times New Roman"/>
          <w:szCs w:val="24"/>
        </w:rPr>
      </w:pPr>
    </w:p>
    <w:p w:rsidRDefault="00F00526" w:rsidP="00F00526" w:rsidR="00F0052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F00526" w:rsidP="00F00526" w:rsidR="00F00526">
      <w:pPr>
        <w:rPr>
          <w:rFonts w:cs="Times New Roman" w:eastAsia="Times New Roman"/>
          <w:szCs w:val="20"/>
        </w:rPr>
      </w:pPr>
    </w:p>
    <w:p w:rsidRDefault="00F00526" w:rsidP="00F00526" w:rsidR="00F0052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SERVITIUM j. d. o. o. Poreč, Višnjanska 16, OIB 09461419657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040301283.</w:t>
      </w:r>
    </w:p>
    <w:p w:rsidRDefault="00F00526" w:rsidP="00F00526" w:rsidR="00F00526">
      <w:pPr>
        <w:ind w:firstLine="709"/>
        <w:rPr>
          <w:rFonts w:cs="Times New Roman" w:eastAsia="Times New Roman"/>
          <w:szCs w:val="24"/>
        </w:rPr>
      </w:pPr>
    </w:p>
    <w:p w:rsidRDefault="00F00526" w:rsidP="00F00526" w:rsidR="00F0052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SERVITIUM j. d. o. o. Poreč, Višnjanska 16, OIB 09461419657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040301283.</w:t>
      </w:r>
    </w:p>
    <w:p w:rsidRDefault="00F00526" w:rsidP="00F00526" w:rsidR="00F00526">
      <w:pPr>
        <w:rPr>
          <w:rFonts w:cs="Times New Roman" w:eastAsia="Times New Roman"/>
          <w:szCs w:val="24"/>
        </w:rPr>
      </w:pPr>
    </w:p>
    <w:p w:rsidRDefault="00F00526" w:rsidP="00F00526" w:rsidR="00F00526" w:rsidRPr="005D578C">
      <w:pPr>
        <w:rPr>
          <w:rFonts w:cs="Times New Roman" w:eastAsia="Times New Roman"/>
          <w:szCs w:val="24"/>
        </w:rPr>
      </w:pPr>
    </w:p>
    <w:p w:rsidRDefault="00F00526" w:rsidP="00F00526" w:rsidR="00F0052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00526" w:rsidP="00F00526" w:rsidR="00F00526">
      <w:pPr>
        <w:ind w:firstLine="708"/>
        <w:rPr>
          <w:rFonts w:cs="Times New Roman" w:eastAsia="Times New Roman"/>
          <w:szCs w:val="24"/>
        </w:rPr>
      </w:pPr>
    </w:p>
    <w:p w:rsidRDefault="00F00526" w:rsidP="00F00526" w:rsidR="00F0052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SERVITIUM j. d. o. o. 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St-1045/2015-3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00526" w:rsidP="00F00526" w:rsidR="00F0052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00526" w:rsidP="00F00526" w:rsidR="00F00526" w:rsidRPr="005D578C">
      <w:pPr>
        <w:rPr>
          <w:rFonts w:cs="Times New Roman" w:eastAsia="Times New Roman"/>
          <w:szCs w:val="24"/>
        </w:rPr>
      </w:pPr>
    </w:p>
    <w:p w:rsidRDefault="00F00526" w:rsidP="00F00526" w:rsidR="00F0052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D1B01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00526" w:rsidP="00F00526" w:rsidR="00F00526">
      <w:pPr>
        <w:rPr>
          <w:rFonts w:cs="Times New Roman" w:eastAsia="Times New Roman"/>
          <w:szCs w:val="24"/>
        </w:rPr>
      </w:pPr>
    </w:p>
    <w:p w:rsidRDefault="00F00526" w:rsidP="00F00526" w:rsidR="00F0052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00526" w:rsidP="00F00526" w:rsidR="00F0052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3016F5">
        <w:rPr>
          <w:rFonts w:cs="Times New Roman" w:eastAsia="Times New Roman"/>
          <w:szCs w:val="24"/>
        </w:rPr>
        <w:t>, v. r.</w:t>
      </w:r>
    </w:p>
    <w:p w:rsidRDefault="00F00526" w:rsidP="00F00526" w:rsidR="00F00526">
      <w:pPr>
        <w:jc w:val="left"/>
        <w:rPr>
          <w:rFonts w:cs="Times New Roman" w:eastAsia="Times New Roman"/>
          <w:szCs w:val="24"/>
        </w:rPr>
      </w:pPr>
    </w:p>
    <w:p w:rsidRDefault="00F00526" w:rsidP="00F00526" w:rsidR="00F00526" w:rsidRPr="005D578C">
      <w:pPr>
        <w:jc w:val="left"/>
        <w:rPr>
          <w:rFonts w:cs="Times New Roman" w:eastAsia="Times New Roman"/>
          <w:szCs w:val="24"/>
        </w:rPr>
      </w:pPr>
    </w:p>
    <w:p w:rsidRDefault="00F00526" w:rsidP="00F00526" w:rsidR="00F0052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00526" w:rsidP="00F00526" w:rsidR="00F0052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F00526" w:rsidP="00F00526" w:rsidR="00F005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00526" w:rsidP="00F00526" w:rsidR="00F00526">
      <w:pPr>
        <w:rPr>
          <w:rFonts w:cs="Times New Roman" w:eastAsia="Times New Roman"/>
          <w:szCs w:val="24"/>
        </w:rPr>
      </w:pPr>
    </w:p>
    <w:p w:rsidRDefault="00F00526" w:rsidP="00F00526" w:rsidR="00F00526" w:rsidRPr="005D578C">
      <w:pPr>
        <w:rPr>
          <w:rFonts w:cs="Times New Roman" w:eastAsia="Times New Roman"/>
          <w:szCs w:val="24"/>
        </w:rPr>
      </w:pPr>
    </w:p>
    <w:p w:rsidRDefault="00F00526" w:rsidP="00F00526" w:rsidR="00F0052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00526" w:rsidP="00F00526" w:rsidR="00F005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00526" w:rsidP="00F00526" w:rsidR="00F005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SERVITIUM j. d. o. o. Poreč, Višnjanska 16,</w:t>
      </w:r>
    </w:p>
    <w:p w:rsidRDefault="00F00526" w:rsidP="00F00526" w:rsidR="00F005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</w:t>
      </w:r>
      <w:r w:rsidR="00CE1FC3">
        <w:rPr>
          <w:rFonts w:cs="Times New Roman" w:eastAsia="Times New Roman"/>
          <w:szCs w:val="24"/>
        </w:rPr>
        <w:t>a zastupanje dužnika – Tereza Št</w:t>
      </w:r>
      <w:r>
        <w:rPr>
          <w:rFonts w:cs="Times New Roman" w:eastAsia="Times New Roman"/>
          <w:szCs w:val="24"/>
        </w:rPr>
        <w:t>ifanić, Funtana, Istarska 15,</w:t>
      </w:r>
    </w:p>
    <w:p w:rsidRDefault="00F00526" w:rsidP="00F00526" w:rsidR="00F0052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F00526" w:rsidP="00F00526" w:rsidR="00F005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00526" w:rsidP="00F00526" w:rsidR="00F0052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F00526" w:rsidP="00F00526" w:rsidR="00F0052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00526" w:rsidP="00F00526" w:rsidR="00F005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00526" w:rsidP="00F00526" w:rsidR="00F005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00526" w:rsidP="00F00526" w:rsidR="00F00526"/>
    <w:p w:rsidRDefault="00F00526" w:rsidP="00F00526" w:rsidR="00F00526"/>
    <w:p w:rsidRDefault="00F00526" w:rsidP="00F00526" w:rsidR="00F00526"/>
    <w:p w:rsidRDefault="00F00526" w:rsidP="00F00526" w:rsidR="00F00526"/>
    <w:p w:rsidRDefault="00F00526" w:rsidP="00F00526" w:rsidR="00F00526"/>
    <w:p w:rsidRDefault="00F00526" w:rsidP="00F00526" w:rsidR="00F00526"/>
    <w:p w:rsidRDefault="00F00526" w:rsidP="00F00526" w:rsidR="00F00526"/>
    <w:p w:rsidRDefault="003016F5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526" w:rsidP="00F00526" w:rsidR="00F00526">
      <w:r>
        <w:separator/>
      </w:r>
    </w:p>
  </w:endnote>
  <w:endnote w:id="0" w:type="continuationSeparator">
    <w:p w:rsidRDefault="00F00526" w:rsidP="00F00526" w:rsidR="00F00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526" w:rsidP="00F00526" w:rsidR="00F00526">
      <w:r>
        <w:separator/>
      </w:r>
    </w:p>
  </w:footnote>
  <w:footnote w:id="0" w:type="continuationSeparator">
    <w:p w:rsidRDefault="00F00526" w:rsidP="00F00526" w:rsidR="00F005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526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016F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St-1045/2015-5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526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St-1045/2015-5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7573"/>
    <w:rsid w:val="001D1B01"/>
    <w:rsid w:val="003016F5"/>
    <w:rsid w:val="0075528E"/>
    <w:rsid w:val="0079403F"/>
    <w:rsid w:val="008B7779"/>
    <w:rsid w:val="00CE1FC3"/>
    <w:rsid w:val="00CF7573"/>
    <w:rsid w:val="00F0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052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52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0052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5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052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05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052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1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6F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016F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016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016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052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52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0052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5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052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05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052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1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6F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016F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016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016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St-1045/2015</izvorni_sadrzaj>
    <derivirana_varijabla naziv="DomainObject.Predmet.OznakaBroj_1">St-1045/2015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SERVITIUM j.d.o.o. POREČ</izvorni_sadrzaj>
    <derivirana_varijabla naziv="DomainObject.Predmet.ProtustrankaFormated_1">  SERVITIUM j.d.o.o. POREČ</derivirana_varijabla>
  </DomainObject.Predmet.ProtustrankaFormated>
  <DomainObject.Predmet.ProtustrankaFormatedOIB>
    <izvorni_sadrzaj>  SERVITIUM j.d.o.o. POREČ, OIB 09461419657</izvorni_sadrzaj>
    <derivirana_varijabla naziv="DomainObject.Predmet.ProtustrankaFormatedOIB_1">  SERVITIUM j.d.o.o. POREČ, OIB 09461419657</derivirana_varijabla>
  </DomainObject.Predmet.ProtustrankaFormatedOIB>
  <DomainObject.Predmet.ProtustrankaFormatedWithAdress>
    <izvorni_sadrzaj> SERVITIUM j.d.o.o. POREČ, Višnjanska 16, 52440 Poreč</izvorni_sadrzaj>
    <derivirana_varijabla naziv="DomainObject.Predmet.ProtustrankaFormatedWithAdress_1"> SERVITIUM j.d.o.o. POREČ, Višnjanska 16, 52440 Poreč</derivirana_varijabla>
  </DomainObject.Predmet.ProtustrankaFormatedWithAdress>
  <DomainObject.Predmet.ProtustrankaFormatedWithAdressOIB>
    <izvorni_sadrzaj> SERVITIUM j.d.o.o. POREČ, OIB 09461419657, Višnjanska 16, 52440 Poreč</izvorni_sadrzaj>
    <derivirana_varijabla naziv="DomainObject.Predmet.ProtustrankaFormatedWithAdressOIB_1"> SERVITIUM j.d.o.o. POREČ, OIB 09461419657, Višnjanska 16, 52440 Poreč</derivirana_varijabla>
  </DomainObject.Predmet.ProtustrankaFormatedWithAdressOIB>
  <DomainObject.Predmet.ProtustrankaWithAdress>
    <izvorni_sadrzaj>SERVITIUM j.d.o.o. POREČ Višnjanska 16, 52440 Poreč</izvorni_sadrzaj>
    <derivirana_varijabla naziv="DomainObject.Predmet.ProtustrankaWithAdress_1">SERVITIUM j.d.o.o. POREČ Višnjanska 16, 52440 Poreč</derivirana_varijabla>
  </DomainObject.Predmet.ProtustrankaWithAdress>
  <DomainObject.Predmet.ProtustrankaWithAdressOIB>
    <izvorni_sadrzaj>SERVITIUM j.d.o.o. POREČ, OIB 09461419657, Višnjanska 16, 52440 Poreč</izvorni_sadrzaj>
    <derivirana_varijabla naziv="DomainObject.Predmet.ProtustrankaWithAdressOIB_1">SERVITIUM j.d.o.o. POREČ, OIB 09461419657, Višnjanska 16, 52440 Poreč</derivirana_varijabla>
  </DomainObject.Predmet.ProtustrankaWithAdressOIB>
  <DomainObject.Predmet.ProtustrankaNazivFormated>
    <izvorni_sadrzaj>SERVITIUM j.d.o.o. POREČ</izvorni_sadrzaj>
    <derivirana_varijabla naziv="DomainObject.Predmet.ProtustrankaNazivFormated_1">SERVITIUM j.d.o.o. POREČ</derivirana_varijabla>
  </DomainObject.Predmet.ProtustrankaNazivFormated>
  <DomainObject.Predmet.ProtustrankaNazivFormatedOIB>
    <izvorni_sadrzaj>SERVITIUM j.d.o.o. POREČ, OIB 09461419657</izvorni_sadrzaj>
    <derivirana_varijabla naziv="DomainObject.Predmet.ProtustrankaNazivFormatedOIB_1">SERVITIUM j.d.o.o. POREČ, OIB 09461419657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1824.73</izvorni_sadrzaj>
    <derivirana_varijabla naziv="DomainObject.Predmet.TrenutnaVrijednost_1">1824.73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SERVITIUM j.d.o.o. POREČ</item>
    </izvorni_sadrzaj>
    <derivirana_varijabla naziv="DomainObject.Predmet.ProtuStrankaListFormated_1">
      <item>SERVITIUM j.d.o.o. POREČ</item>
    </derivirana_varijabla>
  </DomainObject.Predmet.ProtuStrankaListFormated>
  <DomainObject.Predmet.ProtuStrankaListFormatedOIB>
    <izvorni_sadrzaj>
      <item>SERVITIUM j.d.o.o. POREČ, OIB 09461419657</item>
    </izvorni_sadrzaj>
    <derivirana_varijabla naziv="DomainObject.Predmet.ProtuStrankaListFormatedOIB_1">
      <item>SERVITIUM j.d.o.o. POREČ, OIB 09461419657</item>
    </derivirana_varijabla>
  </DomainObject.Predmet.ProtuStrankaListFormatedOIB>
  <DomainObject.Predmet.ProtuStrankaListFormatedWithAdress>
    <izvorni_sadrzaj>
      <item>SERVITIUM j.d.o.o. POREČ, Višnjanska 16, 52440 Poreč</item>
    </izvorni_sadrzaj>
    <derivirana_varijabla naziv="DomainObject.Predmet.ProtuStrankaListFormatedWithAdress_1">
      <item>SERVITIUM j.d.o.o. POREČ, Višnjanska 16, 52440 Poreč</item>
    </derivirana_varijabla>
  </DomainObject.Predmet.ProtuStrankaListFormatedWithAdress>
  <DomainObject.Predmet.ProtuStrankaListFormatedWithAdressOIB>
    <izvorni_sadrzaj>
      <item>SERVITIUM j.d.o.o. POREČ, OIB 09461419657, Višnjanska 16, 52440 Poreč</item>
    </izvorni_sadrzaj>
    <derivirana_varijabla naziv="DomainObject.Predmet.ProtuStrankaListFormatedWithAdressOIB_1">
      <item>SERVITIUM j.d.o.o. POREČ, OIB 09461419657, Višnjanska 16, 52440 Poreč</item>
    </derivirana_varijabla>
  </DomainObject.Predmet.ProtuStrankaListFormatedWithAdressOIB>
  <DomainObject.Predmet.ProtuStrankaListNazivFormated>
    <izvorni_sadrzaj>
      <item>SERVITIUM j.d.o.o. POREČ</item>
    </izvorni_sadrzaj>
    <derivirana_varijabla naziv="DomainObject.Predmet.ProtuStrankaListNazivFormated_1">
      <item>SERVITIUM j.d.o.o. POREČ</item>
    </derivirana_varijabla>
  </DomainObject.Predmet.ProtuStrankaListNazivFormated>
  <DomainObject.Predmet.ProtuStrankaListNazivFormatedOIB>
    <izvorni_sadrzaj>
      <item>SERVITIUM j.d.o.o. POREČ, OIB 09461419657</item>
    </izvorni_sadrzaj>
    <derivirana_varijabla naziv="DomainObject.Predmet.ProtuStrankaListNazivFormatedOIB_1">
      <item>SERVITIUM j.d.o.o. POREČ, OIB 09461419657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SERVITIUM j.d.o.o. POREČ</izvorni_sadrzaj>
    <derivirana_varijabla naziv="DomainObject.Predmet.ProtustrankaIDrugi_1">SERVITIUM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SERVITIUM j.d.o.o. POREČ, OIB 09461419657, Višnjanska 16, 52440 Poreč</izvorni_sadrzaj>
    <derivirana_varijabla naziv="DomainObject.Predmet.ProtustrankaIDrugiAdressOIB_1">SERVITIUM j.d.o.o. POREČ, OIB 09461419657, Višnjanska 16,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SERVITIUM j.d.o.o. POREČ</item>
    </izvorni_sadrzaj>
    <derivirana_varijabla naziv="DomainObject.Predmet.SudioniciListNaziv_1">
      <item>FINANCIJSKA AGENCIJA, RC RIJEKA, PODRUŽNICA PULA, PULA</item>
      <item>SERVITIUM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SERVITIUM j.d.o.o. POREČ, OIB 09461419657, Višnjanska 16,52440 Poreč</item>
    </izvorni_sadrzaj>
    <derivirana_varijabla naziv="DomainObject.Predmet.SudioniciListAdressOIB_1">
      <item>FINANCIJSKA AGENCIJA, RC RIJEKA, PODRUŽNICA PULA, PULA, OIB 85821130368, Giardini 5,52100 Pula</item>
      <item>SERVITIUM j.d.o.o. POREČ, OIB 09461419657, Višnjanska 16,52440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09461419657</item>
    </izvorni_sadrzaj>
    <derivirana_varijabla naziv="DomainObject.Predmet.SudioniciListNazivOIB_1">
      <item>, OIB 85821130368</item>
      <item>, OIB 09461419657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3029</properties:Characters>
  <properties:Lines>82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2016-03-18T09:01:00Z</dcterms:created>
  <dc:creator>Mihaela Kaligari</dc:creator>
  <dc:description/>
  <cp:keywords/>
  <cp:lastModifiedBy>Jasmina Matika</cp:lastModifiedBy>
  <cp:lastPrinted>2016-03-31T09:55:00Z</cp:lastPrinted>
  <dcterms:modified xmlns:xsi="http://www.w3.org/2001/XMLSchema-instance" xsi:type="dcterms:W3CDTF">2016-03-31T11:11:00Z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