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37"/>
        <w:gridCol w:w="479"/>
        <w:gridCol w:w="522"/>
        <w:gridCol w:w="986"/>
        <w:gridCol w:w="468"/>
        <w:gridCol w:w="409"/>
        <w:gridCol w:w="1115"/>
        <w:gridCol w:w="464"/>
        <w:gridCol w:w="566"/>
        <w:gridCol w:w="1010"/>
        <w:gridCol w:w="327"/>
        <w:gridCol w:w="845"/>
        <w:gridCol w:w="493"/>
        <w:gridCol w:w="173"/>
        <w:gridCol w:w="401"/>
        <w:gridCol w:w="493"/>
      </w:tblGrid>
      <w:tr w:rsidTr="00AE2096" w:rsidR="004242C1" w:rsidRPr="004242C1">
        <w:trPr>
          <w:trHeight w:val="765"/>
        </w:trPr>
        <w:tc>
          <w:tcPr>
            <w:tcW w:type="dxa" w:w="907"/>
            <w:gridSpan w:val="2"/>
            <w:hideMark/>
          </w:tcPr>
          <w:p w:rsidRDefault="004242C1" w:rsidR="004242C1" w:rsidRPr="004242C1">
            <w:bookmarkStart w:name="_GoBack" w:id="0"/>
            <w:bookmarkEnd w:id="0"/>
            <w:r w:rsidRPr="004242C1">
              <w:t>Nadležni Trgovački sud:</w:t>
            </w:r>
          </w:p>
        </w:tc>
        <w:tc>
          <w:tcPr>
            <w:tcW w:type="dxa" w:w="1872"/>
            <w:gridSpan w:val="3"/>
            <w:noWrap/>
            <w:hideMark/>
          </w:tcPr>
          <w:p w:rsidRDefault="004242C1" w:rsidP="004242C1" w:rsidR="004242C1" w:rsidRPr="004242C1">
            <w:r w:rsidRPr="004242C1">
              <w:t>Trgovački sud u Zagrebu</w:t>
            </w:r>
          </w:p>
        </w:tc>
        <w:tc>
          <w:tcPr>
            <w:tcW w:type="dxa" w:w="1899"/>
            <w:gridSpan w:val="3"/>
            <w:noWrap/>
            <w:hideMark/>
          </w:tcPr>
          <w:p w:rsidRDefault="004242C1" w:rsidP="004242C1" w:rsidR="004242C1" w:rsidRPr="004242C1"/>
        </w:tc>
        <w:tc>
          <w:tcPr>
            <w:tcW w:type="dxa" w:w="1872"/>
            <w:gridSpan w:val="3"/>
            <w:noWrap/>
            <w:hideMark/>
          </w:tcPr>
          <w:p w:rsidRDefault="004242C1" w:rsidP="004242C1" w:rsidR="004242C1" w:rsidRPr="004242C1"/>
        </w:tc>
        <w:tc>
          <w:tcPr>
            <w:tcW w:type="dxa" w:w="1569"/>
            <w:gridSpan w:val="3"/>
            <w:noWrap/>
            <w:hideMark/>
          </w:tcPr>
          <w:p w:rsidRDefault="004242C1" w:rsidP="004242C1" w:rsidR="004242C1" w:rsidRPr="004242C1"/>
        </w:tc>
        <w:tc>
          <w:tcPr>
            <w:tcW w:type="dxa" w:w="1169"/>
            <w:gridSpan w:val="2"/>
            <w:noWrap/>
            <w:hideMark/>
          </w:tcPr>
          <w:p w:rsidRDefault="004242C1" w:rsidP="004242C1" w:rsidR="004242C1" w:rsidRPr="004242C1"/>
        </w:tc>
      </w:tr>
      <w:tr w:rsidTr="00AE2096" w:rsidR="004242C1" w:rsidRPr="004242C1">
        <w:trPr>
          <w:trHeight w:val="510"/>
        </w:trPr>
        <w:tc>
          <w:tcPr>
            <w:tcW w:type="dxa" w:w="907"/>
            <w:gridSpan w:val="2"/>
            <w:hideMark/>
          </w:tcPr>
          <w:p w:rsidRDefault="004242C1" w:rsidR="004242C1" w:rsidRPr="004242C1">
            <w:r w:rsidRPr="004242C1">
              <w:t>Poslovni broj spisa:</w:t>
            </w:r>
          </w:p>
        </w:tc>
        <w:tc>
          <w:tcPr>
            <w:tcW w:type="dxa" w:w="1872"/>
            <w:gridSpan w:val="3"/>
            <w:noWrap/>
            <w:hideMark/>
          </w:tcPr>
          <w:p w:rsidRDefault="004242C1" w:rsidP="004242C1" w:rsidR="004242C1" w:rsidRPr="004242C1">
            <w:r w:rsidRPr="004242C1">
              <w:t>St-799/2018</w:t>
            </w:r>
          </w:p>
        </w:tc>
        <w:tc>
          <w:tcPr>
            <w:tcW w:type="dxa" w:w="1899"/>
            <w:gridSpan w:val="3"/>
            <w:noWrap/>
            <w:hideMark/>
          </w:tcPr>
          <w:p w:rsidRDefault="004242C1" w:rsidP="004242C1" w:rsidR="004242C1" w:rsidRPr="004242C1"/>
        </w:tc>
        <w:tc>
          <w:tcPr>
            <w:tcW w:type="dxa" w:w="1872"/>
            <w:gridSpan w:val="3"/>
            <w:hideMark/>
          </w:tcPr>
          <w:p w:rsidRDefault="004242C1" w:rsidP="004242C1" w:rsidR="004242C1" w:rsidRPr="004242C1"/>
        </w:tc>
        <w:tc>
          <w:tcPr>
            <w:tcW w:type="dxa" w:w="1569"/>
            <w:gridSpan w:val="3"/>
            <w:noWrap/>
            <w:hideMark/>
          </w:tcPr>
          <w:p w:rsidRDefault="004242C1" w:rsidP="004242C1" w:rsidR="004242C1" w:rsidRPr="004242C1"/>
        </w:tc>
        <w:tc>
          <w:tcPr>
            <w:tcW w:type="dxa" w:w="1169"/>
            <w:gridSpan w:val="2"/>
            <w:noWrap/>
            <w:hideMark/>
          </w:tcPr>
          <w:p w:rsidRDefault="004242C1" w:rsidP="004242C1" w:rsidR="004242C1" w:rsidRPr="004242C1"/>
        </w:tc>
      </w:tr>
      <w:tr w:rsidTr="00AE2096" w:rsidR="004242C1" w:rsidRPr="004242C1">
        <w:trPr>
          <w:trHeight w:val="300"/>
        </w:trPr>
        <w:tc>
          <w:tcPr>
            <w:tcW w:type="dxa" w:w="907"/>
            <w:gridSpan w:val="2"/>
            <w:noWrap/>
            <w:hideMark/>
          </w:tcPr>
          <w:p w:rsidRDefault="004242C1" w:rsidP="004242C1" w:rsidR="004242C1" w:rsidRPr="004242C1"/>
        </w:tc>
        <w:tc>
          <w:tcPr>
            <w:tcW w:type="dxa" w:w="1872"/>
            <w:gridSpan w:val="3"/>
            <w:noWrap/>
            <w:hideMark/>
          </w:tcPr>
          <w:p w:rsidRDefault="004242C1" w:rsidP="004242C1" w:rsidR="004242C1" w:rsidRPr="004242C1"/>
        </w:tc>
        <w:tc>
          <w:tcPr>
            <w:tcW w:type="dxa" w:w="1899"/>
            <w:gridSpan w:val="3"/>
            <w:noWrap/>
            <w:hideMark/>
          </w:tcPr>
          <w:p w:rsidRDefault="004242C1" w:rsidP="004242C1" w:rsidR="004242C1" w:rsidRPr="004242C1"/>
        </w:tc>
        <w:tc>
          <w:tcPr>
            <w:tcW w:type="dxa" w:w="1872"/>
            <w:gridSpan w:val="3"/>
            <w:hideMark/>
          </w:tcPr>
          <w:p w:rsidRDefault="004242C1" w:rsidP="004242C1" w:rsidR="004242C1" w:rsidRPr="004242C1"/>
        </w:tc>
        <w:tc>
          <w:tcPr>
            <w:tcW w:type="dxa" w:w="1569"/>
            <w:gridSpan w:val="3"/>
            <w:noWrap/>
            <w:hideMark/>
          </w:tcPr>
          <w:p w:rsidRDefault="004242C1" w:rsidP="004242C1" w:rsidR="004242C1" w:rsidRPr="004242C1"/>
        </w:tc>
        <w:tc>
          <w:tcPr>
            <w:tcW w:type="dxa" w:w="1169"/>
            <w:gridSpan w:val="2"/>
            <w:noWrap/>
            <w:hideMark/>
          </w:tcPr>
          <w:p w:rsidRDefault="004242C1" w:rsidP="004242C1" w:rsidR="004242C1" w:rsidRPr="004242C1"/>
        </w:tc>
      </w:tr>
      <w:tr w:rsidTr="00AE2096" w:rsidR="004242C1" w:rsidRPr="004242C1">
        <w:trPr>
          <w:trHeight w:val="300"/>
        </w:trPr>
        <w:tc>
          <w:tcPr>
            <w:tcW w:type="dxa" w:w="9288"/>
            <w:gridSpan w:val="16"/>
            <w:hideMark/>
          </w:tcPr>
          <w:p w:rsidRDefault="004242C1" w:rsidP="004242C1" w:rsidR="004242C1" w:rsidRPr="004242C1">
            <w:pPr>
              <w:rPr>
                <w:b/>
                <w:bCs/>
              </w:rPr>
            </w:pPr>
            <w:r w:rsidRPr="004242C1">
              <w:rPr>
                <w:b/>
                <w:bCs/>
              </w:rPr>
              <w:t>REKAPITULACIJA RAZVRSTAVANJA U ISPLATNE REDOVE</w:t>
            </w:r>
          </w:p>
        </w:tc>
      </w:tr>
      <w:tr w:rsidTr="00AE2096" w:rsidR="004242C1" w:rsidRPr="004242C1">
        <w:trPr>
          <w:trHeight w:val="300"/>
        </w:trPr>
        <w:tc>
          <w:tcPr>
            <w:tcW w:type="dxa" w:w="907"/>
            <w:gridSpan w:val="2"/>
            <w:noWrap/>
            <w:hideMark/>
          </w:tcPr>
          <w:p w:rsidRDefault="004242C1" w:rsidP="004242C1" w:rsidR="004242C1" w:rsidRPr="004242C1">
            <w:pPr>
              <w:rPr>
                <w:b/>
                <w:bCs/>
              </w:rPr>
            </w:pPr>
          </w:p>
        </w:tc>
        <w:tc>
          <w:tcPr>
            <w:tcW w:type="dxa" w:w="1872"/>
            <w:gridSpan w:val="3"/>
            <w:noWrap/>
            <w:hideMark/>
          </w:tcPr>
          <w:p w:rsidRDefault="004242C1" w:rsidR="004242C1" w:rsidRPr="004242C1"/>
        </w:tc>
        <w:tc>
          <w:tcPr>
            <w:tcW w:type="dxa" w:w="1899"/>
            <w:gridSpan w:val="3"/>
            <w:noWrap/>
            <w:hideMark/>
          </w:tcPr>
          <w:p w:rsidRDefault="004242C1" w:rsidR="004242C1" w:rsidRPr="004242C1"/>
        </w:tc>
        <w:tc>
          <w:tcPr>
            <w:tcW w:type="dxa" w:w="1872"/>
            <w:gridSpan w:val="3"/>
            <w:noWrap/>
            <w:hideMark/>
          </w:tcPr>
          <w:p w:rsidRDefault="004242C1" w:rsidR="004242C1" w:rsidRPr="004242C1"/>
        </w:tc>
        <w:tc>
          <w:tcPr>
            <w:tcW w:type="dxa" w:w="1569"/>
            <w:gridSpan w:val="3"/>
            <w:noWrap/>
            <w:hideMark/>
          </w:tcPr>
          <w:p w:rsidRDefault="004242C1" w:rsidR="004242C1" w:rsidRPr="004242C1"/>
        </w:tc>
        <w:tc>
          <w:tcPr>
            <w:tcW w:type="dxa" w:w="1169"/>
            <w:gridSpan w:val="2"/>
            <w:noWrap/>
            <w:hideMark/>
          </w:tcPr>
          <w:p w:rsidRDefault="004242C1" w:rsidR="004242C1" w:rsidRPr="004242C1"/>
        </w:tc>
      </w:tr>
      <w:tr w:rsidTr="00AE2096" w:rsidR="004242C1" w:rsidRPr="004242C1">
        <w:trPr>
          <w:trHeight w:val="293"/>
        </w:trPr>
        <w:tc>
          <w:tcPr>
            <w:tcW w:type="dxa" w:w="9288"/>
            <w:gridSpan w:val="16"/>
            <w:hideMark/>
          </w:tcPr>
          <w:p w:rsidRDefault="004242C1" w:rsidP="004242C1" w:rsidR="004242C1" w:rsidRPr="004242C1">
            <w:pPr>
              <w:rPr>
                <w:b/>
                <w:bCs/>
              </w:rPr>
            </w:pPr>
            <w:r w:rsidRPr="004242C1">
              <w:rPr>
                <w:b/>
                <w:bCs/>
              </w:rPr>
              <w:t>1. VIŠI ISPLATNI RED</w:t>
            </w:r>
          </w:p>
        </w:tc>
      </w:tr>
      <w:tr w:rsidTr="00AE2096" w:rsidR="004242C1" w:rsidRPr="004242C1">
        <w:trPr>
          <w:trHeight w:val="510"/>
        </w:trPr>
        <w:tc>
          <w:tcPr>
            <w:tcW w:type="dxa" w:w="907"/>
            <w:gridSpan w:val="2"/>
            <w:hideMark/>
          </w:tcPr>
          <w:p w:rsidRDefault="004242C1" w:rsidP="004242C1" w:rsidR="004242C1" w:rsidRPr="004242C1">
            <w:r w:rsidRPr="004242C1">
              <w:t>Redni broj tražbine</w:t>
            </w:r>
          </w:p>
        </w:tc>
        <w:tc>
          <w:tcPr>
            <w:tcW w:type="dxa" w:w="1872"/>
            <w:gridSpan w:val="3"/>
            <w:hideMark/>
          </w:tcPr>
          <w:p w:rsidRDefault="004242C1" w:rsidP="004242C1" w:rsidR="004242C1" w:rsidRPr="004242C1">
            <w:r w:rsidRPr="004242C1">
              <w:t>Vjerovnik (ime i prezime / naziv)</w:t>
            </w:r>
          </w:p>
        </w:tc>
        <w:tc>
          <w:tcPr>
            <w:tcW w:type="dxa" w:w="1899"/>
            <w:gridSpan w:val="3"/>
            <w:hideMark/>
          </w:tcPr>
          <w:p w:rsidRDefault="004242C1" w:rsidP="004242C1" w:rsidR="004242C1" w:rsidRPr="004242C1">
            <w:r w:rsidRPr="004242C1">
              <w:t>Prijavljeno (kn)</w:t>
            </w:r>
          </w:p>
        </w:tc>
        <w:tc>
          <w:tcPr>
            <w:tcW w:type="dxa" w:w="1872"/>
            <w:gridSpan w:val="3"/>
            <w:hideMark/>
          </w:tcPr>
          <w:p w:rsidRDefault="004242C1" w:rsidP="004242C1" w:rsidR="004242C1" w:rsidRPr="004242C1">
            <w:r w:rsidRPr="004242C1">
              <w:t>Priznato (kn)</w:t>
            </w:r>
          </w:p>
        </w:tc>
        <w:tc>
          <w:tcPr>
            <w:tcW w:type="dxa" w:w="1569"/>
            <w:gridSpan w:val="3"/>
            <w:hideMark/>
          </w:tcPr>
          <w:p w:rsidRDefault="004242C1" w:rsidP="004242C1" w:rsidR="004242C1" w:rsidRPr="004242C1">
            <w:r w:rsidRPr="004242C1">
              <w:t>Osporeno (kn)</w:t>
            </w:r>
          </w:p>
        </w:tc>
        <w:tc>
          <w:tcPr>
            <w:tcW w:type="dxa" w:w="1169"/>
            <w:gridSpan w:val="2"/>
            <w:hideMark/>
          </w:tcPr>
          <w:p w:rsidRDefault="004242C1" w:rsidP="004242C1" w:rsidR="004242C1" w:rsidRPr="004242C1">
            <w:r w:rsidRPr="004242C1">
              <w:t>Ovršna isprava (da/ne)</w:t>
            </w:r>
          </w:p>
        </w:tc>
      </w:tr>
      <w:tr w:rsidTr="00AE2096" w:rsidR="004242C1" w:rsidRPr="004242C1">
        <w:trPr>
          <w:trHeight w:val="300"/>
        </w:trPr>
        <w:tc>
          <w:tcPr>
            <w:tcW w:type="dxa" w:w="907"/>
            <w:gridSpan w:val="2"/>
            <w:hideMark/>
          </w:tcPr>
          <w:p w:rsidRDefault="004242C1" w:rsidP="004242C1" w:rsidR="004242C1" w:rsidRPr="004242C1">
            <w:r w:rsidRPr="004242C1">
              <w:t>1.</w:t>
            </w:r>
          </w:p>
        </w:tc>
        <w:tc>
          <w:tcPr>
            <w:tcW w:type="dxa" w:w="1872"/>
            <w:gridSpan w:val="3"/>
            <w:hideMark/>
          </w:tcPr>
          <w:p w:rsidRDefault="004242C1" w:rsidP="004242C1" w:rsidR="004242C1" w:rsidRPr="004242C1">
            <w:r w:rsidRPr="004242C1">
              <w:t xml:space="preserve">                                  -   kn </w:t>
            </w:r>
          </w:p>
        </w:tc>
        <w:tc>
          <w:tcPr>
            <w:tcW w:type="dxa" w:w="1899"/>
            <w:gridSpan w:val="3"/>
            <w:hideMark/>
          </w:tcPr>
          <w:p w:rsidRDefault="004242C1" w:rsidP="004242C1" w:rsidR="004242C1" w:rsidRPr="004242C1">
            <w:r w:rsidRPr="004242C1">
              <w:t xml:space="preserve">                                  -   kn </w:t>
            </w:r>
          </w:p>
        </w:tc>
        <w:tc>
          <w:tcPr>
            <w:tcW w:type="dxa" w:w="1872"/>
            <w:gridSpan w:val="3"/>
            <w:hideMark/>
          </w:tcPr>
          <w:p w:rsidRDefault="004242C1" w:rsidP="004242C1" w:rsidR="004242C1" w:rsidRPr="004242C1">
            <w:r w:rsidRPr="004242C1">
              <w:t xml:space="preserve">                                  -   kn </w:t>
            </w:r>
          </w:p>
        </w:tc>
        <w:tc>
          <w:tcPr>
            <w:tcW w:type="dxa" w:w="1569"/>
            <w:gridSpan w:val="3"/>
            <w:hideMark/>
          </w:tcPr>
          <w:p w:rsidRDefault="004242C1" w:rsidP="004242C1" w:rsidR="004242C1" w:rsidRPr="004242C1">
            <w:r w:rsidRPr="004242C1">
              <w:t> </w:t>
            </w:r>
          </w:p>
        </w:tc>
        <w:tc>
          <w:tcPr>
            <w:tcW w:type="dxa" w:w="1169"/>
            <w:gridSpan w:val="2"/>
            <w:hideMark/>
          </w:tcPr>
          <w:p w:rsidRDefault="004242C1" w:rsidP="004242C1" w:rsidR="004242C1" w:rsidRPr="004242C1">
            <w:r w:rsidRPr="004242C1">
              <w:t> </w:t>
            </w:r>
          </w:p>
        </w:tc>
      </w:tr>
      <w:tr w:rsidTr="00AE2096" w:rsidR="004242C1" w:rsidRPr="004242C1">
        <w:trPr>
          <w:trHeight w:val="300"/>
        </w:trPr>
        <w:tc>
          <w:tcPr>
            <w:tcW w:type="dxa" w:w="2779"/>
            <w:gridSpan w:val="5"/>
            <w:hideMark/>
          </w:tcPr>
          <w:p w:rsidRDefault="004242C1" w:rsidR="004242C1" w:rsidRPr="004242C1">
            <w:pPr>
              <w:rPr>
                <w:b/>
                <w:bCs/>
              </w:rPr>
            </w:pPr>
            <w:r w:rsidRPr="004242C1">
              <w:rPr>
                <w:b/>
                <w:bCs/>
              </w:rPr>
              <w:t>UKUPNO:</w:t>
            </w:r>
          </w:p>
        </w:tc>
        <w:tc>
          <w:tcPr>
            <w:tcW w:type="dxa" w:w="1899"/>
            <w:gridSpan w:val="3"/>
            <w:hideMark/>
          </w:tcPr>
          <w:p w:rsidRDefault="004242C1" w:rsidP="004242C1" w:rsidR="004242C1" w:rsidRPr="004242C1">
            <w:r w:rsidRPr="004242C1">
              <w:t>0,00</w:t>
            </w:r>
          </w:p>
        </w:tc>
        <w:tc>
          <w:tcPr>
            <w:tcW w:type="dxa" w:w="1872"/>
            <w:gridSpan w:val="3"/>
            <w:hideMark/>
          </w:tcPr>
          <w:p w:rsidRDefault="004242C1" w:rsidP="004242C1" w:rsidR="004242C1" w:rsidRPr="004242C1">
            <w:r w:rsidRPr="004242C1">
              <w:t> </w:t>
            </w:r>
          </w:p>
        </w:tc>
        <w:tc>
          <w:tcPr>
            <w:tcW w:type="dxa" w:w="1569"/>
            <w:gridSpan w:val="3"/>
            <w:hideMark/>
          </w:tcPr>
          <w:p w:rsidRDefault="004242C1" w:rsidP="004242C1" w:rsidR="004242C1" w:rsidRPr="004242C1">
            <w:r w:rsidRPr="004242C1">
              <w:t> </w:t>
            </w:r>
          </w:p>
        </w:tc>
        <w:tc>
          <w:tcPr>
            <w:tcW w:type="dxa" w:w="1169"/>
            <w:gridSpan w:val="2"/>
            <w:hideMark/>
          </w:tcPr>
          <w:p w:rsidRDefault="004242C1" w:rsidP="004242C1" w:rsidR="004242C1" w:rsidRPr="004242C1">
            <w:r w:rsidRPr="004242C1">
              <w:t> </w:t>
            </w:r>
          </w:p>
        </w:tc>
      </w:tr>
      <w:tr w:rsidTr="00AE2096" w:rsidR="004242C1" w:rsidRPr="004242C1">
        <w:trPr>
          <w:trHeight w:val="300"/>
        </w:trPr>
        <w:tc>
          <w:tcPr>
            <w:tcW w:type="dxa" w:w="907"/>
            <w:gridSpan w:val="2"/>
            <w:hideMark/>
          </w:tcPr>
          <w:p w:rsidRDefault="004242C1" w:rsidR="004242C1" w:rsidRPr="004242C1">
            <w:pPr>
              <w:rPr>
                <w:b/>
                <w:bCs/>
              </w:rPr>
            </w:pPr>
            <w:r w:rsidRPr="004242C1">
              <w:rPr>
                <w:b/>
                <w:bCs/>
              </w:rPr>
              <w:t> </w:t>
            </w:r>
          </w:p>
        </w:tc>
        <w:tc>
          <w:tcPr>
            <w:tcW w:type="dxa" w:w="1872"/>
            <w:gridSpan w:val="3"/>
            <w:hideMark/>
          </w:tcPr>
          <w:p w:rsidRDefault="004242C1" w:rsidR="004242C1" w:rsidRPr="004242C1">
            <w:pPr>
              <w:rPr>
                <w:b/>
                <w:bCs/>
              </w:rPr>
            </w:pPr>
            <w:r w:rsidRPr="004242C1">
              <w:rPr>
                <w:b/>
                <w:bCs/>
              </w:rPr>
              <w:t> </w:t>
            </w:r>
          </w:p>
        </w:tc>
        <w:tc>
          <w:tcPr>
            <w:tcW w:type="dxa" w:w="1899"/>
            <w:gridSpan w:val="3"/>
            <w:hideMark/>
          </w:tcPr>
          <w:p w:rsidRDefault="004242C1" w:rsidP="004242C1" w:rsidR="004242C1" w:rsidRPr="004242C1">
            <w:r w:rsidRPr="004242C1">
              <w:t> </w:t>
            </w:r>
          </w:p>
        </w:tc>
        <w:tc>
          <w:tcPr>
            <w:tcW w:type="dxa" w:w="1872"/>
            <w:gridSpan w:val="3"/>
            <w:hideMark/>
          </w:tcPr>
          <w:p w:rsidRDefault="004242C1" w:rsidP="004242C1" w:rsidR="004242C1" w:rsidRPr="004242C1">
            <w:r w:rsidRPr="004242C1">
              <w:t> </w:t>
            </w:r>
          </w:p>
        </w:tc>
        <w:tc>
          <w:tcPr>
            <w:tcW w:type="dxa" w:w="2738"/>
            <w:gridSpan w:val="5"/>
            <w:hideMark/>
          </w:tcPr>
          <w:p w:rsidRDefault="004242C1" w:rsidP="004242C1" w:rsidR="004242C1" w:rsidRPr="004242C1">
            <w:r w:rsidRPr="004242C1">
              <w:t> </w:t>
            </w:r>
          </w:p>
        </w:tc>
      </w:tr>
      <w:tr w:rsidTr="00AE2096" w:rsidR="004242C1" w:rsidRPr="004242C1">
        <w:trPr>
          <w:trHeight w:val="300"/>
        </w:trPr>
        <w:tc>
          <w:tcPr>
            <w:tcW w:type="dxa" w:w="9288"/>
            <w:gridSpan w:val="16"/>
            <w:hideMark/>
          </w:tcPr>
          <w:p w:rsidRDefault="004242C1" w:rsidP="004242C1" w:rsidR="004242C1" w:rsidRPr="004242C1">
            <w:pPr>
              <w:rPr>
                <w:b/>
                <w:bCs/>
              </w:rPr>
            </w:pPr>
            <w:r w:rsidRPr="004242C1">
              <w:rPr>
                <w:b/>
                <w:bCs/>
              </w:rPr>
              <w:t>2. VIŠI ISPLATNI RED</w:t>
            </w:r>
          </w:p>
        </w:tc>
      </w:tr>
      <w:tr w:rsidTr="00AE2096" w:rsidR="004242C1" w:rsidRPr="004242C1">
        <w:trPr>
          <w:trHeight w:val="510"/>
        </w:trPr>
        <w:tc>
          <w:tcPr>
            <w:tcW w:type="dxa" w:w="907"/>
            <w:gridSpan w:val="2"/>
            <w:hideMark/>
          </w:tcPr>
          <w:p w:rsidRDefault="004242C1" w:rsidP="004242C1" w:rsidR="004242C1" w:rsidRPr="004242C1">
            <w:r w:rsidRPr="004242C1">
              <w:t>Redni broj tražbine</w:t>
            </w:r>
          </w:p>
        </w:tc>
        <w:tc>
          <w:tcPr>
            <w:tcW w:type="dxa" w:w="1872"/>
            <w:gridSpan w:val="3"/>
            <w:hideMark/>
          </w:tcPr>
          <w:p w:rsidRDefault="004242C1" w:rsidP="004242C1" w:rsidR="004242C1" w:rsidRPr="004242C1">
            <w:r w:rsidRPr="004242C1">
              <w:t>Vjerovnik (ime i prezime / naziv)</w:t>
            </w:r>
          </w:p>
        </w:tc>
        <w:tc>
          <w:tcPr>
            <w:tcW w:type="dxa" w:w="1899"/>
            <w:gridSpan w:val="3"/>
            <w:hideMark/>
          </w:tcPr>
          <w:p w:rsidRDefault="004242C1" w:rsidP="004242C1" w:rsidR="004242C1" w:rsidRPr="004242C1">
            <w:r w:rsidRPr="004242C1">
              <w:t>Prijavljeno (kn)</w:t>
            </w:r>
          </w:p>
        </w:tc>
        <w:tc>
          <w:tcPr>
            <w:tcW w:type="dxa" w:w="1872"/>
            <w:gridSpan w:val="3"/>
            <w:hideMark/>
          </w:tcPr>
          <w:p w:rsidRDefault="004242C1" w:rsidP="004242C1" w:rsidR="004242C1" w:rsidRPr="004242C1">
            <w:r w:rsidRPr="004242C1">
              <w:t>Priznato (kn)</w:t>
            </w:r>
          </w:p>
        </w:tc>
        <w:tc>
          <w:tcPr>
            <w:tcW w:type="dxa" w:w="1569"/>
            <w:gridSpan w:val="3"/>
            <w:hideMark/>
          </w:tcPr>
          <w:p w:rsidRDefault="004242C1" w:rsidP="004242C1" w:rsidR="004242C1" w:rsidRPr="004242C1">
            <w:r w:rsidRPr="004242C1">
              <w:t>Osporeno (kn)</w:t>
            </w:r>
          </w:p>
        </w:tc>
        <w:tc>
          <w:tcPr>
            <w:tcW w:type="dxa" w:w="1169"/>
            <w:gridSpan w:val="2"/>
            <w:hideMark/>
          </w:tcPr>
          <w:p w:rsidRDefault="004242C1" w:rsidP="004242C1" w:rsidR="004242C1" w:rsidRPr="004242C1">
            <w:r w:rsidRPr="004242C1">
              <w:t>Ovršna isprava (da/ne)</w:t>
            </w:r>
          </w:p>
        </w:tc>
      </w:tr>
      <w:tr w:rsidTr="00AE2096" w:rsidR="004242C1" w:rsidRPr="004242C1">
        <w:trPr>
          <w:trHeight w:val="765"/>
        </w:trPr>
        <w:tc>
          <w:tcPr>
            <w:tcW w:type="dxa" w:w="907"/>
            <w:gridSpan w:val="2"/>
            <w:hideMark/>
          </w:tcPr>
          <w:p w:rsidRDefault="004242C1" w:rsidP="004242C1" w:rsidR="004242C1" w:rsidRPr="004242C1">
            <w:r w:rsidRPr="004242C1">
              <w:t>1.</w:t>
            </w:r>
          </w:p>
        </w:tc>
        <w:tc>
          <w:tcPr>
            <w:tcW w:type="dxa" w:w="1872"/>
            <w:gridSpan w:val="3"/>
            <w:hideMark/>
          </w:tcPr>
          <w:p w:rsidRDefault="004242C1" w:rsidP="004242C1" w:rsidR="004242C1" w:rsidRPr="004242C1">
            <w:r w:rsidRPr="004242C1">
              <w:t>Republika Hrvatska,  OIB:52634238587, Zagreb, Savska cesta 41,</w:t>
            </w:r>
          </w:p>
        </w:tc>
        <w:tc>
          <w:tcPr>
            <w:tcW w:type="dxa" w:w="1899"/>
            <w:gridSpan w:val="3"/>
            <w:hideMark/>
          </w:tcPr>
          <w:p w:rsidRDefault="004242C1" w:rsidP="004242C1" w:rsidR="004242C1" w:rsidRPr="004242C1">
            <w:r w:rsidRPr="004242C1">
              <w:t xml:space="preserve">                          9.639,43    </w:t>
            </w:r>
          </w:p>
        </w:tc>
        <w:tc>
          <w:tcPr>
            <w:tcW w:type="dxa" w:w="1872"/>
            <w:gridSpan w:val="3"/>
            <w:hideMark/>
          </w:tcPr>
          <w:p w:rsidRDefault="004242C1" w:rsidP="004242C1" w:rsidR="004242C1" w:rsidRPr="004242C1">
            <w:r w:rsidRPr="004242C1">
              <w:t xml:space="preserve">                          9.639,43    </w:t>
            </w:r>
          </w:p>
        </w:tc>
        <w:tc>
          <w:tcPr>
            <w:tcW w:type="dxa" w:w="1569"/>
            <w:gridSpan w:val="3"/>
            <w:hideMark/>
          </w:tcPr>
          <w:p w:rsidRDefault="004242C1" w:rsidP="004242C1" w:rsidR="004242C1" w:rsidRPr="004242C1">
            <w:r w:rsidRPr="004242C1">
              <w:t xml:space="preserve">                          -   kn </w:t>
            </w:r>
          </w:p>
        </w:tc>
        <w:tc>
          <w:tcPr>
            <w:tcW w:type="dxa" w:w="1169"/>
            <w:gridSpan w:val="2"/>
            <w:hideMark/>
          </w:tcPr>
          <w:p w:rsidRDefault="004242C1" w:rsidP="004242C1" w:rsidR="004242C1" w:rsidRPr="004242C1">
            <w:r w:rsidRPr="004242C1">
              <w:t xml:space="preserve"> da </w:t>
            </w:r>
          </w:p>
        </w:tc>
      </w:tr>
      <w:tr w:rsidTr="00AE2096" w:rsidR="004242C1" w:rsidRPr="004242C1">
        <w:trPr>
          <w:trHeight w:val="765"/>
        </w:trPr>
        <w:tc>
          <w:tcPr>
            <w:tcW w:type="dxa" w:w="907"/>
            <w:gridSpan w:val="2"/>
            <w:hideMark/>
          </w:tcPr>
          <w:p w:rsidRDefault="004242C1" w:rsidP="004242C1" w:rsidR="004242C1" w:rsidRPr="004242C1">
            <w:r w:rsidRPr="004242C1">
              <w:t>2.</w:t>
            </w:r>
          </w:p>
        </w:tc>
        <w:tc>
          <w:tcPr>
            <w:tcW w:type="dxa" w:w="1872"/>
            <w:gridSpan w:val="3"/>
            <w:hideMark/>
          </w:tcPr>
          <w:p w:rsidRDefault="004242C1" w:rsidP="004242C1" w:rsidR="004242C1" w:rsidRPr="004242C1">
            <w:r w:rsidRPr="004242C1">
              <w:t>ORION ULAGANJE d.o.o., OIB:45663810571, Zagreb, Jarušćica 11</w:t>
            </w:r>
          </w:p>
        </w:tc>
        <w:tc>
          <w:tcPr>
            <w:tcW w:type="dxa" w:w="1899"/>
            <w:gridSpan w:val="3"/>
            <w:hideMark/>
          </w:tcPr>
          <w:p w:rsidRDefault="004242C1" w:rsidP="004242C1" w:rsidR="004242C1" w:rsidRPr="004242C1">
            <w:r w:rsidRPr="004242C1">
              <w:t xml:space="preserve">                    5.393.956,74    </w:t>
            </w:r>
          </w:p>
        </w:tc>
        <w:tc>
          <w:tcPr>
            <w:tcW w:type="dxa" w:w="1872"/>
            <w:gridSpan w:val="3"/>
            <w:hideMark/>
          </w:tcPr>
          <w:p w:rsidRDefault="004242C1" w:rsidP="004242C1" w:rsidR="004242C1" w:rsidRPr="004242C1">
            <w:r w:rsidRPr="004242C1">
              <w:t xml:space="preserve">                   5.393.956,74    </w:t>
            </w:r>
          </w:p>
        </w:tc>
        <w:tc>
          <w:tcPr>
            <w:tcW w:type="dxa" w:w="1569"/>
            <w:gridSpan w:val="3"/>
            <w:hideMark/>
          </w:tcPr>
          <w:p w:rsidRDefault="004242C1" w:rsidP="004242C1" w:rsidR="004242C1" w:rsidRPr="004242C1">
            <w:r w:rsidRPr="004242C1">
              <w:t xml:space="preserve">                          -   kn </w:t>
            </w:r>
          </w:p>
        </w:tc>
        <w:tc>
          <w:tcPr>
            <w:tcW w:type="dxa" w:w="1169"/>
            <w:gridSpan w:val="2"/>
            <w:hideMark/>
          </w:tcPr>
          <w:p w:rsidRDefault="004242C1" w:rsidP="004242C1" w:rsidR="004242C1" w:rsidRPr="004242C1">
            <w:r w:rsidRPr="004242C1">
              <w:t xml:space="preserve"> - </w:t>
            </w:r>
          </w:p>
        </w:tc>
      </w:tr>
      <w:tr w:rsidTr="00AE2096" w:rsidR="004242C1" w:rsidRPr="004242C1">
        <w:trPr>
          <w:trHeight w:val="1530"/>
        </w:trPr>
        <w:tc>
          <w:tcPr>
            <w:tcW w:type="dxa" w:w="907"/>
            <w:gridSpan w:val="2"/>
            <w:hideMark/>
          </w:tcPr>
          <w:p w:rsidRDefault="004242C1" w:rsidP="004242C1" w:rsidR="004242C1" w:rsidRPr="004242C1">
            <w:r w:rsidRPr="004242C1">
              <w:t xml:space="preserve">3. </w:t>
            </w:r>
          </w:p>
        </w:tc>
        <w:tc>
          <w:tcPr>
            <w:tcW w:type="dxa" w:w="1872"/>
            <w:gridSpan w:val="3"/>
            <w:hideMark/>
          </w:tcPr>
          <w:p w:rsidRDefault="004242C1" w:rsidP="004242C1" w:rsidR="004242C1" w:rsidRPr="004242C1">
            <w:r w:rsidRPr="004242C1">
              <w:t>Republika Hrvatska, Ministarstvo financija, Porezna uprava, Područni ured Zagreb, OIB:18683136487, Zagreb, Savska cesta 41</w:t>
            </w:r>
          </w:p>
        </w:tc>
        <w:tc>
          <w:tcPr>
            <w:tcW w:type="dxa" w:w="1899"/>
            <w:gridSpan w:val="3"/>
            <w:hideMark/>
          </w:tcPr>
          <w:p w:rsidRDefault="004242C1" w:rsidP="004242C1" w:rsidR="004242C1" w:rsidRPr="004242C1">
            <w:r w:rsidRPr="004242C1">
              <w:t>8.158,95</w:t>
            </w:r>
          </w:p>
        </w:tc>
        <w:tc>
          <w:tcPr>
            <w:tcW w:type="dxa" w:w="1872"/>
            <w:gridSpan w:val="3"/>
            <w:hideMark/>
          </w:tcPr>
          <w:p w:rsidRDefault="004242C1" w:rsidP="004242C1" w:rsidR="004242C1" w:rsidRPr="004242C1">
            <w:r w:rsidRPr="004242C1">
              <w:t>8.158,95</w:t>
            </w:r>
          </w:p>
        </w:tc>
        <w:tc>
          <w:tcPr>
            <w:tcW w:type="dxa" w:w="1569"/>
            <w:gridSpan w:val="3"/>
            <w:hideMark/>
          </w:tcPr>
          <w:p w:rsidRDefault="004242C1" w:rsidP="004242C1" w:rsidR="004242C1" w:rsidRPr="004242C1">
            <w:r w:rsidRPr="004242C1">
              <w:t xml:space="preserve">                          -   kn </w:t>
            </w:r>
          </w:p>
        </w:tc>
        <w:tc>
          <w:tcPr>
            <w:tcW w:type="dxa" w:w="1169"/>
            <w:gridSpan w:val="2"/>
            <w:hideMark/>
          </w:tcPr>
          <w:p w:rsidRDefault="004242C1" w:rsidP="004242C1" w:rsidR="004242C1" w:rsidRPr="004242C1">
            <w:r w:rsidRPr="004242C1">
              <w:t xml:space="preserve"> - </w:t>
            </w:r>
          </w:p>
        </w:tc>
      </w:tr>
      <w:tr w:rsidTr="00AE2096" w:rsidR="004242C1" w:rsidRPr="004242C1">
        <w:trPr>
          <w:trHeight w:val="300"/>
        </w:trPr>
        <w:tc>
          <w:tcPr>
            <w:tcW w:type="dxa" w:w="2779"/>
            <w:gridSpan w:val="5"/>
            <w:hideMark/>
          </w:tcPr>
          <w:p w:rsidRDefault="004242C1" w:rsidR="004242C1" w:rsidRPr="004242C1">
            <w:pPr>
              <w:rPr>
                <w:b/>
                <w:bCs/>
              </w:rPr>
            </w:pPr>
            <w:r w:rsidRPr="004242C1">
              <w:rPr>
                <w:b/>
                <w:bCs/>
              </w:rPr>
              <w:t>UKUPNO:</w:t>
            </w:r>
          </w:p>
        </w:tc>
        <w:tc>
          <w:tcPr>
            <w:tcW w:type="dxa" w:w="1899"/>
            <w:gridSpan w:val="3"/>
            <w:hideMark/>
          </w:tcPr>
          <w:p w:rsidRDefault="004242C1" w:rsidP="004242C1" w:rsidR="004242C1" w:rsidRPr="004242C1">
            <w:pPr>
              <w:rPr>
                <w:b/>
                <w:bCs/>
              </w:rPr>
            </w:pPr>
            <w:r w:rsidRPr="004242C1">
              <w:rPr>
                <w:b/>
                <w:bCs/>
              </w:rPr>
              <w:t xml:space="preserve">                    5.411.755,12    </w:t>
            </w:r>
          </w:p>
        </w:tc>
        <w:tc>
          <w:tcPr>
            <w:tcW w:type="dxa" w:w="1872"/>
            <w:gridSpan w:val="3"/>
            <w:hideMark/>
          </w:tcPr>
          <w:p w:rsidRDefault="004242C1" w:rsidP="004242C1" w:rsidR="004242C1" w:rsidRPr="004242C1">
            <w:pPr>
              <w:rPr>
                <w:b/>
                <w:bCs/>
              </w:rPr>
            </w:pPr>
            <w:r w:rsidRPr="004242C1">
              <w:rPr>
                <w:b/>
                <w:bCs/>
              </w:rPr>
              <w:t xml:space="preserve">                   5.411.755,12    </w:t>
            </w:r>
          </w:p>
        </w:tc>
        <w:tc>
          <w:tcPr>
            <w:tcW w:type="dxa" w:w="1569"/>
            <w:gridSpan w:val="3"/>
            <w:hideMark/>
          </w:tcPr>
          <w:p w:rsidRDefault="004242C1" w:rsidP="004242C1" w:rsidR="004242C1" w:rsidRPr="004242C1">
            <w:r w:rsidRPr="004242C1">
              <w:t> </w:t>
            </w:r>
          </w:p>
        </w:tc>
        <w:tc>
          <w:tcPr>
            <w:tcW w:type="dxa" w:w="1169"/>
            <w:gridSpan w:val="2"/>
            <w:hideMark/>
          </w:tcPr>
          <w:p w:rsidRDefault="004242C1" w:rsidP="004242C1" w:rsidR="004242C1" w:rsidRPr="004242C1">
            <w:r w:rsidRPr="004242C1">
              <w:t> </w:t>
            </w:r>
          </w:p>
        </w:tc>
      </w:tr>
      <w:tr w:rsidTr="00AE2096" w:rsidR="004242C1" w:rsidRPr="004242C1">
        <w:trPr>
          <w:trHeight w:val="300"/>
        </w:trPr>
        <w:tc>
          <w:tcPr>
            <w:tcW w:type="dxa" w:w="907"/>
            <w:gridSpan w:val="2"/>
            <w:hideMark/>
          </w:tcPr>
          <w:p w:rsidRDefault="004242C1" w:rsidP="004242C1" w:rsidR="004242C1" w:rsidRPr="004242C1">
            <w:r w:rsidRPr="004242C1">
              <w:t> </w:t>
            </w:r>
          </w:p>
        </w:tc>
        <w:tc>
          <w:tcPr>
            <w:tcW w:type="dxa" w:w="1872"/>
            <w:gridSpan w:val="3"/>
            <w:hideMark/>
          </w:tcPr>
          <w:p w:rsidRDefault="004242C1" w:rsidP="004242C1" w:rsidR="004242C1" w:rsidRPr="004242C1">
            <w:r w:rsidRPr="004242C1">
              <w:t> </w:t>
            </w:r>
          </w:p>
        </w:tc>
        <w:tc>
          <w:tcPr>
            <w:tcW w:type="dxa" w:w="1899"/>
            <w:gridSpan w:val="3"/>
            <w:hideMark/>
          </w:tcPr>
          <w:p w:rsidRDefault="004242C1" w:rsidP="004242C1" w:rsidR="004242C1" w:rsidRPr="004242C1">
            <w:r w:rsidRPr="004242C1">
              <w:t> </w:t>
            </w:r>
          </w:p>
        </w:tc>
        <w:tc>
          <w:tcPr>
            <w:tcW w:type="dxa" w:w="1872"/>
            <w:gridSpan w:val="3"/>
            <w:hideMark/>
          </w:tcPr>
          <w:p w:rsidRDefault="004242C1" w:rsidP="004242C1" w:rsidR="004242C1" w:rsidRPr="004242C1">
            <w:r w:rsidRPr="004242C1">
              <w:t> </w:t>
            </w:r>
          </w:p>
        </w:tc>
        <w:tc>
          <w:tcPr>
            <w:tcW w:type="dxa" w:w="2738"/>
            <w:gridSpan w:val="5"/>
            <w:hideMark/>
          </w:tcPr>
          <w:p w:rsidRDefault="004242C1" w:rsidP="004242C1" w:rsidR="004242C1" w:rsidRPr="004242C1">
            <w:r w:rsidRPr="004242C1">
              <w:t> </w:t>
            </w:r>
          </w:p>
        </w:tc>
      </w:tr>
      <w:tr w:rsidTr="00AE2096" w:rsidR="004242C1" w:rsidRPr="004242C1">
        <w:trPr>
          <w:trHeight w:val="300"/>
        </w:trPr>
        <w:tc>
          <w:tcPr>
            <w:tcW w:type="dxa" w:w="2779"/>
            <w:gridSpan w:val="5"/>
            <w:hideMark/>
          </w:tcPr>
          <w:p w:rsidRDefault="004242C1" w:rsidR="004242C1" w:rsidRPr="004242C1">
            <w:pPr>
              <w:rPr>
                <w:b/>
                <w:bCs/>
              </w:rPr>
            </w:pPr>
            <w:r w:rsidRPr="004242C1">
              <w:rPr>
                <w:b/>
                <w:bCs/>
              </w:rPr>
              <w:t>SVEUKUPNO:</w:t>
            </w:r>
          </w:p>
        </w:tc>
        <w:tc>
          <w:tcPr>
            <w:tcW w:type="dxa" w:w="1899"/>
            <w:gridSpan w:val="3"/>
            <w:hideMark/>
          </w:tcPr>
          <w:p w:rsidRDefault="004242C1" w:rsidP="004242C1" w:rsidR="004242C1" w:rsidRPr="004242C1">
            <w:pPr>
              <w:rPr>
                <w:b/>
                <w:bCs/>
              </w:rPr>
            </w:pPr>
            <w:r w:rsidRPr="004242C1">
              <w:rPr>
                <w:b/>
                <w:bCs/>
              </w:rPr>
              <w:t xml:space="preserve">                    5.411.755,12    </w:t>
            </w:r>
          </w:p>
        </w:tc>
        <w:tc>
          <w:tcPr>
            <w:tcW w:type="dxa" w:w="1872"/>
            <w:gridSpan w:val="3"/>
            <w:hideMark/>
          </w:tcPr>
          <w:p w:rsidRDefault="004242C1" w:rsidP="004242C1" w:rsidR="004242C1" w:rsidRPr="004242C1">
            <w:pPr>
              <w:rPr>
                <w:b/>
                <w:bCs/>
              </w:rPr>
            </w:pPr>
            <w:r w:rsidRPr="004242C1">
              <w:rPr>
                <w:b/>
                <w:bCs/>
              </w:rPr>
              <w:t xml:space="preserve">                   5.411.755,12    </w:t>
            </w:r>
          </w:p>
        </w:tc>
        <w:tc>
          <w:tcPr>
            <w:tcW w:type="dxa" w:w="1569"/>
            <w:gridSpan w:val="3"/>
            <w:hideMark/>
          </w:tcPr>
          <w:p w:rsidRDefault="004242C1" w:rsidP="004242C1" w:rsidR="004242C1" w:rsidRPr="004242C1">
            <w:r w:rsidRPr="004242C1">
              <w:t xml:space="preserve">                          -   kn </w:t>
            </w:r>
          </w:p>
        </w:tc>
        <w:tc>
          <w:tcPr>
            <w:tcW w:type="dxa" w:w="1169"/>
            <w:gridSpan w:val="2"/>
            <w:hideMark/>
          </w:tcPr>
          <w:p w:rsidRDefault="004242C1" w:rsidP="004242C1" w:rsidR="004242C1" w:rsidRPr="004242C1">
            <w:r w:rsidRPr="004242C1">
              <w:t> </w:t>
            </w:r>
          </w:p>
        </w:tc>
      </w:tr>
      <w:tr w:rsidTr="00AE2096" w:rsidR="004242C1" w:rsidRPr="004242C1">
        <w:trPr>
          <w:trHeight w:val="300"/>
        </w:trPr>
        <w:tc>
          <w:tcPr>
            <w:tcW w:type="dxa" w:w="907"/>
            <w:gridSpan w:val="2"/>
            <w:hideMark/>
          </w:tcPr>
          <w:p w:rsidRDefault="004242C1" w:rsidP="004242C1" w:rsidR="004242C1" w:rsidRPr="004242C1"/>
        </w:tc>
        <w:tc>
          <w:tcPr>
            <w:tcW w:type="dxa" w:w="1872"/>
            <w:gridSpan w:val="3"/>
            <w:hideMark/>
          </w:tcPr>
          <w:p w:rsidRDefault="004242C1" w:rsidP="004242C1" w:rsidR="004242C1" w:rsidRPr="004242C1"/>
        </w:tc>
        <w:tc>
          <w:tcPr>
            <w:tcW w:type="dxa" w:w="1899"/>
            <w:gridSpan w:val="3"/>
            <w:hideMark/>
          </w:tcPr>
          <w:p w:rsidRDefault="004242C1" w:rsidP="004242C1" w:rsidR="004242C1" w:rsidRPr="004242C1"/>
        </w:tc>
        <w:tc>
          <w:tcPr>
            <w:tcW w:type="dxa" w:w="1872"/>
            <w:gridSpan w:val="3"/>
            <w:hideMark/>
          </w:tcPr>
          <w:p w:rsidRDefault="004242C1" w:rsidP="004242C1" w:rsidR="004242C1" w:rsidRPr="004242C1"/>
        </w:tc>
        <w:tc>
          <w:tcPr>
            <w:tcW w:type="dxa" w:w="1569"/>
            <w:gridSpan w:val="3"/>
            <w:hideMark/>
          </w:tcPr>
          <w:p w:rsidRDefault="004242C1" w:rsidP="004242C1" w:rsidR="004242C1" w:rsidRPr="004242C1"/>
        </w:tc>
        <w:tc>
          <w:tcPr>
            <w:tcW w:type="dxa" w:w="1169"/>
            <w:gridSpan w:val="2"/>
            <w:hideMark/>
          </w:tcPr>
          <w:p w:rsidRDefault="004242C1" w:rsidP="004242C1" w:rsidR="004242C1" w:rsidRPr="004242C1"/>
        </w:tc>
      </w:tr>
      <w:tr w:rsidTr="00AE2096" w:rsidR="004242C1" w:rsidRPr="004242C1">
        <w:trPr>
          <w:trHeight w:val="300"/>
        </w:trPr>
        <w:tc>
          <w:tcPr>
            <w:tcW w:type="dxa" w:w="907"/>
            <w:gridSpan w:val="2"/>
            <w:noWrap/>
            <w:hideMark/>
          </w:tcPr>
          <w:p w:rsidRDefault="004242C1" w:rsidP="004242C1" w:rsidR="004242C1" w:rsidRPr="004242C1"/>
        </w:tc>
        <w:tc>
          <w:tcPr>
            <w:tcW w:type="dxa" w:w="3771"/>
            <w:gridSpan w:val="6"/>
            <w:hideMark/>
          </w:tcPr>
          <w:p w:rsidRDefault="004242C1" w:rsidP="004242C1" w:rsidR="004242C1" w:rsidRPr="004242C1">
            <w:r w:rsidRPr="004242C1">
              <w:t>Mjesto i datum:</w:t>
            </w:r>
          </w:p>
        </w:tc>
        <w:tc>
          <w:tcPr>
            <w:tcW w:type="dxa" w:w="1872"/>
            <w:gridSpan w:val="3"/>
            <w:noWrap/>
            <w:hideMark/>
          </w:tcPr>
          <w:p w:rsidRDefault="004242C1" w:rsidP="004242C1" w:rsidR="004242C1" w:rsidRPr="004242C1"/>
        </w:tc>
        <w:tc>
          <w:tcPr>
            <w:tcW w:type="dxa" w:w="2738"/>
            <w:gridSpan w:val="5"/>
            <w:hideMark/>
          </w:tcPr>
          <w:p w:rsidRDefault="004242C1" w:rsidP="004242C1" w:rsidR="004242C1" w:rsidRPr="004242C1">
            <w:r w:rsidRPr="004242C1">
              <w:t>Stečajni upravitelj:</w:t>
            </w:r>
          </w:p>
        </w:tc>
      </w:tr>
      <w:tr w:rsidTr="00AE2096" w:rsidR="004242C1" w:rsidRPr="004242C1">
        <w:trPr>
          <w:trHeight w:val="300"/>
        </w:trPr>
        <w:tc>
          <w:tcPr>
            <w:tcW w:type="dxa" w:w="907"/>
            <w:gridSpan w:val="2"/>
            <w:noWrap/>
            <w:hideMark/>
          </w:tcPr>
          <w:p w:rsidRDefault="004242C1" w:rsidP="004242C1" w:rsidR="004242C1" w:rsidRPr="004242C1"/>
        </w:tc>
        <w:tc>
          <w:tcPr>
            <w:tcW w:type="dxa" w:w="3771"/>
            <w:gridSpan w:val="6"/>
            <w:hideMark/>
          </w:tcPr>
          <w:p w:rsidRDefault="004242C1" w:rsidP="004242C1" w:rsidR="004242C1" w:rsidRPr="004242C1">
            <w:r w:rsidRPr="004242C1">
              <w:t>U Zagrebu, 18.06.2018.</w:t>
            </w:r>
          </w:p>
        </w:tc>
        <w:tc>
          <w:tcPr>
            <w:tcW w:type="dxa" w:w="1872"/>
            <w:gridSpan w:val="3"/>
            <w:noWrap/>
            <w:hideMark/>
          </w:tcPr>
          <w:p w:rsidRDefault="004242C1" w:rsidP="004242C1" w:rsidR="004242C1" w:rsidRPr="004242C1"/>
        </w:tc>
        <w:tc>
          <w:tcPr>
            <w:tcW w:type="dxa" w:w="2738"/>
            <w:gridSpan w:val="5"/>
            <w:hideMark/>
          </w:tcPr>
          <w:p w:rsidRDefault="004242C1" w:rsidP="004242C1" w:rsidR="004242C1">
            <w:r w:rsidRPr="004242C1">
              <w:t>Jelenko Lehki</w:t>
            </w:r>
          </w:p>
          <w:p w:rsidRDefault="003929CA" w:rsidP="004242C1" w:rsidR="003929CA"/>
          <w:p w:rsidRDefault="003929CA" w:rsidP="004242C1" w:rsidR="003929CA"/>
          <w:p w:rsidRDefault="003929CA" w:rsidP="004242C1" w:rsidR="003929CA" w:rsidRPr="004242C1"/>
        </w:tc>
      </w:tr>
      <w:tr w:rsidTr="00AE2096" w:rsidR="00AE2096" w:rsidRPr="005956FC">
        <w:trPr>
          <w:trHeight w:val="300"/>
        </w:trPr>
        <w:tc>
          <w:tcPr>
            <w:tcW w:type="dxa" w:w="9288"/>
            <w:gridSpan w:val="16"/>
            <w:hideMark/>
          </w:tcPr>
          <w:p w:rsidRDefault="00AE2096" w:rsidP="009C6999" w:rsidR="00AE2096" w:rsidRPr="005956FC">
            <w:r w:rsidRPr="005956FC">
              <w:lastRenderedPageBreak/>
              <w:t>II. TABLICA RAZLUČNIH PRAVA</w:t>
            </w:r>
          </w:p>
        </w:tc>
      </w:tr>
      <w:tr w:rsidTr="00AE2096" w:rsidR="00AE2096" w:rsidRPr="005956FC">
        <w:trPr>
          <w:trHeight w:val="300"/>
        </w:trPr>
        <w:tc>
          <w:tcPr>
            <w:tcW w:type="dxa" w:w="529"/>
            <w:hideMark/>
          </w:tcPr>
          <w:p w:rsidRDefault="00AE2096" w:rsidP="009C6999" w:rsidR="00AE2096" w:rsidRPr="005956FC"/>
        </w:tc>
        <w:tc>
          <w:tcPr>
            <w:tcW w:type="dxa" w:w="884"/>
            <w:gridSpan w:val="2"/>
            <w:hideMark/>
          </w:tcPr>
          <w:p w:rsidRDefault="00AE2096" w:rsidP="009C6999" w:rsidR="00AE2096" w:rsidRPr="005956FC"/>
        </w:tc>
        <w:tc>
          <w:tcPr>
            <w:tcW w:type="dxa" w:w="945"/>
            <w:hideMark/>
          </w:tcPr>
          <w:p w:rsidRDefault="00AE2096" w:rsidP="009C6999" w:rsidR="00AE2096" w:rsidRPr="005956FC"/>
        </w:tc>
        <w:tc>
          <w:tcPr>
            <w:tcW w:type="dxa" w:w="766"/>
            <w:gridSpan w:val="2"/>
            <w:hideMark/>
          </w:tcPr>
          <w:p w:rsidRDefault="00AE2096" w:rsidP="009C6999" w:rsidR="00AE2096" w:rsidRPr="005956FC"/>
        </w:tc>
        <w:tc>
          <w:tcPr>
            <w:tcW w:type="dxa" w:w="1067"/>
            <w:hideMark/>
          </w:tcPr>
          <w:p w:rsidRDefault="00AE2096" w:rsidP="009C6999" w:rsidR="00AE2096" w:rsidRPr="005956FC"/>
        </w:tc>
        <w:tc>
          <w:tcPr>
            <w:tcW w:type="dxa" w:w="1110"/>
            <w:gridSpan w:val="2"/>
            <w:hideMark/>
          </w:tcPr>
          <w:p w:rsidRDefault="00AE2096" w:rsidP="009C6999" w:rsidR="00AE2096" w:rsidRPr="005956FC"/>
        </w:tc>
        <w:tc>
          <w:tcPr>
            <w:tcW w:type="dxa" w:w="968"/>
            <w:hideMark/>
          </w:tcPr>
          <w:p w:rsidRDefault="00AE2096" w:rsidP="009C6999" w:rsidR="00AE2096" w:rsidRPr="005956FC"/>
        </w:tc>
        <w:tc>
          <w:tcPr>
            <w:tcW w:type="dxa" w:w="1045"/>
            <w:gridSpan w:val="2"/>
            <w:hideMark/>
          </w:tcPr>
          <w:p w:rsidRDefault="00AE2096" w:rsidP="009C6999" w:rsidR="00AE2096" w:rsidRPr="005956FC"/>
        </w:tc>
        <w:tc>
          <w:tcPr>
            <w:tcW w:type="dxa" w:w="658"/>
            <w:hideMark/>
          </w:tcPr>
          <w:p w:rsidRDefault="00AE2096" w:rsidP="009C6999" w:rsidR="00AE2096" w:rsidRPr="005956FC"/>
        </w:tc>
        <w:tc>
          <w:tcPr>
            <w:tcW w:type="dxa" w:w="658"/>
            <w:gridSpan w:val="2"/>
            <w:hideMark/>
          </w:tcPr>
          <w:p w:rsidRDefault="00AE2096" w:rsidP="009C6999" w:rsidR="00AE2096" w:rsidRPr="005956FC"/>
        </w:tc>
        <w:tc>
          <w:tcPr>
            <w:tcW w:type="dxa" w:w="658"/>
            <w:hideMark/>
          </w:tcPr>
          <w:p w:rsidRDefault="00AE2096" w:rsidP="009C6999" w:rsidR="00AE2096" w:rsidRPr="005956FC"/>
        </w:tc>
      </w:tr>
      <w:tr w:rsidTr="00AE2096" w:rsidR="00AE2096" w:rsidRPr="005956FC">
        <w:trPr>
          <w:trHeight w:val="1020"/>
        </w:trPr>
        <w:tc>
          <w:tcPr>
            <w:tcW w:type="dxa" w:w="529"/>
            <w:hideMark/>
          </w:tcPr>
          <w:p w:rsidRDefault="00AE2096" w:rsidP="009C6999" w:rsidR="00AE2096" w:rsidRPr="005956FC">
            <w:r w:rsidRPr="005956FC">
              <w:t>Redni broj</w:t>
            </w:r>
          </w:p>
        </w:tc>
        <w:tc>
          <w:tcPr>
            <w:tcW w:type="dxa" w:w="884"/>
            <w:gridSpan w:val="2"/>
            <w:hideMark/>
          </w:tcPr>
          <w:p w:rsidRDefault="00AE2096" w:rsidP="009C6999" w:rsidR="00AE2096" w:rsidRPr="005956FC">
            <w:r w:rsidRPr="005956FC">
              <w:t>Ime i prezime / tvrtka ili naziv razlučnog vjerovnika</w:t>
            </w:r>
          </w:p>
        </w:tc>
        <w:tc>
          <w:tcPr>
            <w:tcW w:type="dxa" w:w="945"/>
            <w:hideMark/>
          </w:tcPr>
          <w:p w:rsidRDefault="00AE2096" w:rsidP="009C6999" w:rsidR="00AE2096" w:rsidRPr="005956FC">
            <w:r w:rsidRPr="005956FC">
              <w:t>OIB razlučnog vjerovnika</w:t>
            </w:r>
          </w:p>
        </w:tc>
        <w:tc>
          <w:tcPr>
            <w:tcW w:type="dxa" w:w="766"/>
            <w:gridSpan w:val="2"/>
            <w:hideMark/>
          </w:tcPr>
          <w:p w:rsidRDefault="00AE2096" w:rsidP="009C6999" w:rsidR="00AE2096" w:rsidRPr="005956FC">
            <w:r w:rsidRPr="005956FC">
              <w:t>Adresa / sjedište razlučnog vjerovnika</w:t>
            </w:r>
          </w:p>
        </w:tc>
        <w:tc>
          <w:tcPr>
            <w:tcW w:type="dxa" w:w="1067"/>
            <w:hideMark/>
          </w:tcPr>
          <w:p w:rsidRDefault="00AE2096" w:rsidP="009C6999" w:rsidR="00AE2096" w:rsidRPr="005956FC">
            <w:r w:rsidRPr="005956FC">
              <w:t>Javna knjiga u koju je razlučno pravo upisano</w:t>
            </w:r>
          </w:p>
        </w:tc>
        <w:tc>
          <w:tcPr>
            <w:tcW w:type="dxa" w:w="1110"/>
            <w:gridSpan w:val="2"/>
            <w:hideMark/>
          </w:tcPr>
          <w:p w:rsidRDefault="00AE2096" w:rsidP="009C6999" w:rsidR="00AE2096" w:rsidRPr="005956FC">
            <w:r w:rsidRPr="005956FC">
              <w:t>Iznos tražbine osigurane razlučnim pravom</w:t>
            </w:r>
          </w:p>
        </w:tc>
        <w:tc>
          <w:tcPr>
            <w:tcW w:type="dxa" w:w="968"/>
            <w:hideMark/>
          </w:tcPr>
          <w:p w:rsidRDefault="00AE2096" w:rsidP="009C6999" w:rsidR="00AE2096" w:rsidRPr="005956FC">
            <w:r w:rsidRPr="005956FC">
              <w:t>Pravna osnova tražbine osigurane razlučnim pravom</w:t>
            </w:r>
          </w:p>
        </w:tc>
        <w:tc>
          <w:tcPr>
            <w:tcW w:type="dxa" w:w="1045"/>
            <w:gridSpan w:val="2"/>
            <w:hideMark/>
          </w:tcPr>
          <w:p w:rsidRDefault="00AE2096" w:rsidP="009C6999" w:rsidR="00AE2096" w:rsidRPr="005956FC">
            <w:r w:rsidRPr="005956FC">
              <w:t>Dio imovine na koji se odnosi razlučno pravo</w:t>
            </w:r>
          </w:p>
        </w:tc>
        <w:tc>
          <w:tcPr>
            <w:tcW w:type="dxa" w:w="658"/>
            <w:hideMark/>
          </w:tcPr>
          <w:p w:rsidRDefault="00AE2096" w:rsidP="009C6999" w:rsidR="00AE2096" w:rsidRPr="005956FC"/>
        </w:tc>
        <w:tc>
          <w:tcPr>
            <w:tcW w:type="dxa" w:w="658"/>
            <w:gridSpan w:val="2"/>
            <w:hideMark/>
          </w:tcPr>
          <w:p w:rsidRDefault="00AE2096" w:rsidP="009C6999" w:rsidR="00AE2096" w:rsidRPr="005956FC"/>
        </w:tc>
        <w:tc>
          <w:tcPr>
            <w:tcW w:type="dxa" w:w="658"/>
            <w:hideMark/>
          </w:tcPr>
          <w:p w:rsidRDefault="00AE2096" w:rsidP="009C6999" w:rsidR="00AE2096" w:rsidRPr="005956FC"/>
        </w:tc>
      </w:tr>
      <w:tr w:rsidTr="00AE2096" w:rsidR="00AE2096" w:rsidRPr="005956FC">
        <w:trPr>
          <w:trHeight w:val="1785"/>
        </w:trPr>
        <w:tc>
          <w:tcPr>
            <w:tcW w:type="dxa" w:w="529"/>
            <w:hideMark/>
          </w:tcPr>
          <w:p w:rsidRDefault="00AE2096" w:rsidP="009C6999" w:rsidR="00AE2096" w:rsidRPr="005956FC">
            <w:r w:rsidRPr="005956FC">
              <w:t xml:space="preserve">1. </w:t>
            </w:r>
          </w:p>
        </w:tc>
        <w:tc>
          <w:tcPr>
            <w:tcW w:type="dxa" w:w="884"/>
            <w:gridSpan w:val="2"/>
            <w:hideMark/>
          </w:tcPr>
          <w:p w:rsidRDefault="00AE2096" w:rsidP="009C6999" w:rsidR="00AE2096" w:rsidRPr="005956FC">
            <w:r w:rsidRPr="005956FC">
              <w:t>ORION ULAGANJE d.o.o., zastupano po odvj. Alan Milinković</w:t>
            </w:r>
          </w:p>
        </w:tc>
        <w:tc>
          <w:tcPr>
            <w:tcW w:type="dxa" w:w="945"/>
            <w:hideMark/>
          </w:tcPr>
          <w:p w:rsidRDefault="00AE2096" w:rsidP="009C6999" w:rsidR="00AE2096" w:rsidRPr="005956FC">
            <w:r w:rsidRPr="005956FC">
              <w:t>45663810571</w:t>
            </w:r>
          </w:p>
        </w:tc>
        <w:tc>
          <w:tcPr>
            <w:tcW w:type="dxa" w:w="766"/>
            <w:gridSpan w:val="2"/>
            <w:hideMark/>
          </w:tcPr>
          <w:p w:rsidRDefault="00AE2096" w:rsidP="009C6999" w:rsidR="00AE2096" w:rsidRPr="005956FC">
            <w:r w:rsidRPr="005956FC">
              <w:t>Zagreb, Jarušćica 11</w:t>
            </w:r>
          </w:p>
        </w:tc>
        <w:tc>
          <w:tcPr>
            <w:tcW w:type="dxa" w:w="1067"/>
            <w:hideMark/>
          </w:tcPr>
          <w:p w:rsidRDefault="00AE2096" w:rsidP="009C6999" w:rsidR="00AE2096" w:rsidRPr="005956FC">
            <w:r w:rsidRPr="005956FC">
              <w:t>Općinski sud u Novom Zagrebu, Zemljišnoknjižni odjel Novi Zagreb</w:t>
            </w:r>
          </w:p>
        </w:tc>
        <w:tc>
          <w:tcPr>
            <w:tcW w:type="dxa" w:w="1110"/>
            <w:gridSpan w:val="2"/>
            <w:hideMark/>
          </w:tcPr>
          <w:p w:rsidRDefault="00AE2096" w:rsidP="009C6999" w:rsidR="00AE2096" w:rsidRPr="005956FC">
            <w:r w:rsidRPr="005956FC">
              <w:t xml:space="preserve">   5.393.956,74 kn </w:t>
            </w:r>
          </w:p>
        </w:tc>
        <w:tc>
          <w:tcPr>
            <w:tcW w:type="dxa" w:w="968"/>
            <w:hideMark/>
          </w:tcPr>
          <w:p w:rsidRDefault="00AE2096" w:rsidP="009C6999" w:rsidR="00AE2096" w:rsidRPr="005956FC">
            <w:r w:rsidRPr="005956FC">
              <w:t>Ugovor o kupoprodaju potraživanja</w:t>
            </w:r>
          </w:p>
        </w:tc>
        <w:tc>
          <w:tcPr>
            <w:tcW w:type="dxa" w:w="1045"/>
            <w:gridSpan w:val="2"/>
            <w:hideMark/>
          </w:tcPr>
          <w:p w:rsidRDefault="00AE2096" w:rsidP="009C6999" w:rsidR="00AE2096" w:rsidRPr="005956FC">
            <w:r w:rsidRPr="005956FC">
              <w:t>k.č.br. 1195/1, 1353, 1354/1, 1354/3,1351/1, 1351/2, 1352, 1194, 1197/2, 1200, 1355, 1356/2 i 1204, k.o. Blato Novo</w:t>
            </w:r>
          </w:p>
        </w:tc>
        <w:tc>
          <w:tcPr>
            <w:tcW w:type="dxa" w:w="658"/>
            <w:hideMark/>
          </w:tcPr>
          <w:p w:rsidRDefault="00AE2096" w:rsidP="009C6999" w:rsidR="00AE2096" w:rsidRPr="005956FC"/>
        </w:tc>
        <w:tc>
          <w:tcPr>
            <w:tcW w:type="dxa" w:w="658"/>
            <w:gridSpan w:val="2"/>
            <w:hideMark/>
          </w:tcPr>
          <w:p w:rsidRDefault="00AE2096" w:rsidP="009C6999" w:rsidR="00AE2096" w:rsidRPr="005956FC"/>
        </w:tc>
        <w:tc>
          <w:tcPr>
            <w:tcW w:type="dxa" w:w="658"/>
            <w:hideMark/>
          </w:tcPr>
          <w:p w:rsidRDefault="00AE2096" w:rsidP="009C6999" w:rsidR="00AE2096" w:rsidRPr="005956FC"/>
        </w:tc>
      </w:tr>
      <w:tr w:rsidTr="00AE2096" w:rsidR="00AE2096" w:rsidRPr="005956FC">
        <w:trPr>
          <w:trHeight w:val="1785"/>
        </w:trPr>
        <w:tc>
          <w:tcPr>
            <w:tcW w:type="dxa" w:w="529"/>
            <w:noWrap/>
            <w:hideMark/>
          </w:tcPr>
          <w:p w:rsidRDefault="00AE2096" w:rsidP="009C6999" w:rsidR="00AE2096" w:rsidRPr="005956FC">
            <w:r w:rsidRPr="005956FC">
              <w:t>2.</w:t>
            </w:r>
          </w:p>
        </w:tc>
        <w:tc>
          <w:tcPr>
            <w:tcW w:type="dxa" w:w="884"/>
            <w:gridSpan w:val="2"/>
            <w:hideMark/>
          </w:tcPr>
          <w:p w:rsidRDefault="00AE2096" w:rsidP="009C6999" w:rsidR="00AE2096" w:rsidRPr="005956FC">
            <w:r w:rsidRPr="005956FC">
              <w:t>Republika Hrvatska, Ministarstvo financija, Porezna uprava, Područni ured Zagreb zastupana po ŽDO u Zagrebu</w:t>
            </w:r>
          </w:p>
        </w:tc>
        <w:tc>
          <w:tcPr>
            <w:tcW w:type="dxa" w:w="945"/>
            <w:hideMark/>
          </w:tcPr>
          <w:p w:rsidRDefault="00AE2096" w:rsidP="009C6999" w:rsidR="00AE2096" w:rsidRPr="005956FC">
            <w:r w:rsidRPr="005956FC">
              <w:t>18683136487</w:t>
            </w:r>
          </w:p>
        </w:tc>
        <w:tc>
          <w:tcPr>
            <w:tcW w:type="dxa" w:w="766"/>
            <w:gridSpan w:val="2"/>
            <w:hideMark/>
          </w:tcPr>
          <w:p w:rsidRDefault="00AE2096" w:rsidP="009C6999" w:rsidR="00AE2096" w:rsidRPr="005956FC">
            <w:r w:rsidRPr="005956FC">
              <w:t>Zagreb, Savska cesta 41</w:t>
            </w:r>
          </w:p>
        </w:tc>
        <w:tc>
          <w:tcPr>
            <w:tcW w:type="dxa" w:w="1067"/>
            <w:hideMark/>
          </w:tcPr>
          <w:p w:rsidRDefault="00AE2096" w:rsidP="009C6999" w:rsidR="00AE2096" w:rsidRPr="005956FC">
            <w:r w:rsidRPr="005956FC">
              <w:t>Općinski sud u Novom Zagrebu, Zemljišnoknjižni odjel Novi Zagreb</w:t>
            </w:r>
          </w:p>
        </w:tc>
        <w:tc>
          <w:tcPr>
            <w:tcW w:type="dxa" w:w="1110"/>
            <w:gridSpan w:val="2"/>
            <w:noWrap/>
            <w:hideMark/>
          </w:tcPr>
          <w:p w:rsidRDefault="00AE2096" w:rsidP="009C6999" w:rsidR="00AE2096" w:rsidRPr="005956FC">
            <w:r w:rsidRPr="005956FC">
              <w:t xml:space="preserve">      376.824,00 kn </w:t>
            </w:r>
          </w:p>
        </w:tc>
        <w:tc>
          <w:tcPr>
            <w:tcW w:type="dxa" w:w="968"/>
            <w:hideMark/>
          </w:tcPr>
          <w:p w:rsidRDefault="00AE2096" w:rsidP="009C6999" w:rsidR="00AE2096" w:rsidRPr="005956FC">
            <w:r w:rsidRPr="005956FC">
              <w:t>ovršno rješenje - porezno rješenje</w:t>
            </w:r>
          </w:p>
        </w:tc>
        <w:tc>
          <w:tcPr>
            <w:tcW w:type="dxa" w:w="1045"/>
            <w:gridSpan w:val="2"/>
            <w:hideMark/>
          </w:tcPr>
          <w:p w:rsidRDefault="00AE2096" w:rsidP="009C6999" w:rsidR="00AE2096" w:rsidRPr="005956FC">
            <w:r w:rsidRPr="005956FC">
              <w:t>k.č.br. 1353, 1354/1, 1354/3, k.o. Blato Novo</w:t>
            </w:r>
          </w:p>
        </w:tc>
        <w:tc>
          <w:tcPr>
            <w:tcW w:type="dxa" w:w="658"/>
            <w:noWrap/>
            <w:hideMark/>
          </w:tcPr>
          <w:p w:rsidRDefault="00AE2096" w:rsidP="009C6999" w:rsidR="00AE2096" w:rsidRPr="005956FC"/>
        </w:tc>
        <w:tc>
          <w:tcPr>
            <w:tcW w:type="dxa" w:w="658"/>
            <w:gridSpan w:val="2"/>
            <w:noWrap/>
            <w:hideMark/>
          </w:tcPr>
          <w:p w:rsidRDefault="00AE2096" w:rsidP="009C6999" w:rsidR="00AE2096" w:rsidRPr="005956FC"/>
        </w:tc>
        <w:tc>
          <w:tcPr>
            <w:tcW w:type="dxa" w:w="658"/>
            <w:noWrap/>
            <w:hideMark/>
          </w:tcPr>
          <w:p w:rsidRDefault="00AE2096" w:rsidP="009C6999" w:rsidR="00AE2096" w:rsidRPr="005956FC"/>
        </w:tc>
      </w:tr>
      <w:tr w:rsidTr="00AE2096" w:rsidR="00AE2096" w:rsidRPr="005956FC">
        <w:trPr>
          <w:trHeight w:val="1530"/>
        </w:trPr>
        <w:tc>
          <w:tcPr>
            <w:tcW w:type="dxa" w:w="529"/>
            <w:hideMark/>
          </w:tcPr>
          <w:p w:rsidRDefault="00AE2096" w:rsidP="009C6999" w:rsidR="00AE2096" w:rsidRPr="005956FC">
            <w:r w:rsidRPr="005956FC">
              <w:t>3.</w:t>
            </w:r>
          </w:p>
        </w:tc>
        <w:tc>
          <w:tcPr>
            <w:tcW w:type="dxa" w:w="884"/>
            <w:gridSpan w:val="2"/>
            <w:hideMark/>
          </w:tcPr>
          <w:p w:rsidRDefault="00AE2096" w:rsidP="009C6999" w:rsidR="00AE2096" w:rsidRPr="005956FC">
            <w:r w:rsidRPr="005956FC">
              <w:t>PARTNER BANKA d.d.</w:t>
            </w:r>
          </w:p>
        </w:tc>
        <w:tc>
          <w:tcPr>
            <w:tcW w:type="dxa" w:w="945"/>
            <w:noWrap/>
            <w:hideMark/>
          </w:tcPr>
          <w:p w:rsidRDefault="00AE2096" w:rsidP="009C6999" w:rsidR="00AE2096" w:rsidRPr="005956FC">
            <w:r w:rsidRPr="005956FC">
              <w:t>71221608291</w:t>
            </w:r>
          </w:p>
        </w:tc>
        <w:tc>
          <w:tcPr>
            <w:tcW w:type="dxa" w:w="766"/>
            <w:gridSpan w:val="2"/>
            <w:hideMark/>
          </w:tcPr>
          <w:p w:rsidRDefault="00AE2096" w:rsidP="009C6999" w:rsidR="00AE2096" w:rsidRPr="005956FC">
            <w:r w:rsidRPr="005956FC">
              <w:t xml:space="preserve">Zagreb, Vončinina br.2 </w:t>
            </w:r>
          </w:p>
        </w:tc>
        <w:tc>
          <w:tcPr>
            <w:tcW w:type="dxa" w:w="1067"/>
            <w:hideMark/>
          </w:tcPr>
          <w:p w:rsidRDefault="00AE2096" w:rsidP="009C6999" w:rsidR="00AE2096" w:rsidRPr="005956FC">
            <w:r w:rsidRPr="005956FC">
              <w:t>Općinski sud u Novom Zagrebu, Zemljišnoknjižni odjel Novi Zagreb</w:t>
            </w:r>
          </w:p>
        </w:tc>
        <w:tc>
          <w:tcPr>
            <w:tcW w:type="dxa" w:w="1110"/>
            <w:gridSpan w:val="2"/>
            <w:noWrap/>
            <w:hideMark/>
          </w:tcPr>
          <w:p w:rsidRDefault="00AE2096" w:rsidP="009C6999" w:rsidR="00AE2096" w:rsidRPr="005956FC">
            <w:r w:rsidRPr="005956FC">
              <w:t xml:space="preserve">   9.100.000,00 kn </w:t>
            </w:r>
          </w:p>
        </w:tc>
        <w:tc>
          <w:tcPr>
            <w:tcW w:type="dxa" w:w="968"/>
            <w:hideMark/>
          </w:tcPr>
          <w:p w:rsidRDefault="00AE2096" w:rsidP="009C6999" w:rsidR="00AE2096" w:rsidRPr="005956FC">
            <w:r w:rsidRPr="005956FC">
              <w:t>Sporazum o osiguranju na nekretnini</w:t>
            </w:r>
          </w:p>
        </w:tc>
        <w:tc>
          <w:tcPr>
            <w:tcW w:type="dxa" w:w="1045"/>
            <w:gridSpan w:val="2"/>
            <w:hideMark/>
          </w:tcPr>
          <w:p w:rsidRDefault="00AE2096" w:rsidP="009C6999" w:rsidR="00AE2096" w:rsidRPr="005956FC">
            <w:r w:rsidRPr="005956FC">
              <w:t xml:space="preserve">k.č.br. 1353, 1354/1, 1354/3,1351/1, 1351/2, 1352, 1194, 1197/2, </w:t>
            </w:r>
            <w:r w:rsidRPr="005956FC">
              <w:lastRenderedPageBreak/>
              <w:t>1200, 1355, 1356/2 i 1204, k.o. Blato Novo</w:t>
            </w:r>
          </w:p>
        </w:tc>
        <w:tc>
          <w:tcPr>
            <w:tcW w:type="dxa" w:w="658"/>
            <w:noWrap/>
            <w:hideMark/>
          </w:tcPr>
          <w:p w:rsidRDefault="00AE2096" w:rsidP="009C6999" w:rsidR="00AE2096" w:rsidRPr="005956FC"/>
        </w:tc>
        <w:tc>
          <w:tcPr>
            <w:tcW w:type="dxa" w:w="658"/>
            <w:gridSpan w:val="2"/>
            <w:noWrap/>
            <w:hideMark/>
          </w:tcPr>
          <w:p w:rsidRDefault="00AE2096" w:rsidP="009C6999" w:rsidR="00AE2096" w:rsidRPr="005956FC"/>
        </w:tc>
        <w:tc>
          <w:tcPr>
            <w:tcW w:type="dxa" w:w="658"/>
            <w:noWrap/>
            <w:hideMark/>
          </w:tcPr>
          <w:p w:rsidRDefault="00AE2096" w:rsidP="009C6999" w:rsidR="00AE2096" w:rsidRPr="005956FC"/>
        </w:tc>
      </w:tr>
      <w:tr w:rsidTr="00AE2096" w:rsidR="00AE2096" w:rsidRPr="005956FC">
        <w:trPr>
          <w:trHeight w:val="1785"/>
        </w:trPr>
        <w:tc>
          <w:tcPr>
            <w:tcW w:type="dxa" w:w="529"/>
            <w:hideMark/>
          </w:tcPr>
          <w:p w:rsidRDefault="00AE2096" w:rsidP="009C6999" w:rsidR="00AE2096" w:rsidRPr="005956FC">
            <w:r w:rsidRPr="005956FC">
              <w:lastRenderedPageBreak/>
              <w:t>4.</w:t>
            </w:r>
          </w:p>
        </w:tc>
        <w:tc>
          <w:tcPr>
            <w:tcW w:type="dxa" w:w="884"/>
            <w:gridSpan w:val="2"/>
            <w:hideMark/>
          </w:tcPr>
          <w:p w:rsidRDefault="00AE2096" w:rsidP="009C6999" w:rsidR="00AE2096" w:rsidRPr="005956FC">
            <w:r w:rsidRPr="005956FC">
              <w:t>VABA d.d. BANKA VARAŽDIN</w:t>
            </w:r>
          </w:p>
        </w:tc>
        <w:tc>
          <w:tcPr>
            <w:tcW w:type="dxa" w:w="945"/>
            <w:noWrap/>
            <w:hideMark/>
          </w:tcPr>
          <w:p w:rsidRDefault="00AE2096" w:rsidP="009C6999" w:rsidR="00AE2096" w:rsidRPr="005956FC">
            <w:r w:rsidRPr="005956FC">
              <w:t>38182927268</w:t>
            </w:r>
          </w:p>
        </w:tc>
        <w:tc>
          <w:tcPr>
            <w:tcW w:type="dxa" w:w="766"/>
            <w:gridSpan w:val="2"/>
            <w:hideMark/>
          </w:tcPr>
          <w:p w:rsidRDefault="00AE2096" w:rsidP="009C6999" w:rsidR="00AE2096" w:rsidRPr="005956FC">
            <w:r w:rsidRPr="005956FC">
              <w:t>Varaždin, Aleja kralja Zvonimira 1</w:t>
            </w:r>
          </w:p>
        </w:tc>
        <w:tc>
          <w:tcPr>
            <w:tcW w:type="dxa" w:w="1067"/>
            <w:hideMark/>
          </w:tcPr>
          <w:p w:rsidRDefault="00AE2096" w:rsidP="009C6999" w:rsidR="00AE2096" w:rsidRPr="005956FC">
            <w:r w:rsidRPr="005956FC">
              <w:t>Općinski sud u Novom Zagrebu, Zemljišnoknjižni odjel Novi Zagreb</w:t>
            </w:r>
          </w:p>
        </w:tc>
        <w:tc>
          <w:tcPr>
            <w:tcW w:type="dxa" w:w="1110"/>
            <w:gridSpan w:val="2"/>
            <w:noWrap/>
            <w:hideMark/>
          </w:tcPr>
          <w:p w:rsidRDefault="00AE2096" w:rsidP="009C6999" w:rsidR="00AE2096" w:rsidRPr="005956FC">
            <w:r w:rsidRPr="005956FC">
              <w:t xml:space="preserve">   7.519.740,00 kn </w:t>
            </w:r>
          </w:p>
        </w:tc>
        <w:tc>
          <w:tcPr>
            <w:tcW w:type="dxa" w:w="968"/>
            <w:hideMark/>
          </w:tcPr>
          <w:p w:rsidRDefault="00AE2096" w:rsidP="009C6999" w:rsidR="00AE2096" w:rsidRPr="005956FC">
            <w:r w:rsidRPr="005956FC">
              <w:t>solemnizirani ugovor o kratkoročnom kreditu</w:t>
            </w:r>
          </w:p>
        </w:tc>
        <w:tc>
          <w:tcPr>
            <w:tcW w:type="dxa" w:w="1045"/>
            <w:gridSpan w:val="2"/>
            <w:hideMark/>
          </w:tcPr>
          <w:p w:rsidRDefault="00AE2096" w:rsidP="009C6999" w:rsidR="00AE2096" w:rsidRPr="005956FC">
            <w:r w:rsidRPr="005956FC">
              <w:t>k.č.br. 1195/1, 1353, 1354/1, 1354/3,1351/1, 1351/2, 1352, 1194, 1197/2, 1200, 1355, 1356/2 i 1204, k.o. Blato Novo</w:t>
            </w:r>
          </w:p>
        </w:tc>
        <w:tc>
          <w:tcPr>
            <w:tcW w:type="dxa" w:w="658"/>
            <w:noWrap/>
            <w:hideMark/>
          </w:tcPr>
          <w:p w:rsidRDefault="00AE2096" w:rsidP="009C6999" w:rsidR="00AE2096" w:rsidRPr="005956FC"/>
        </w:tc>
        <w:tc>
          <w:tcPr>
            <w:tcW w:type="dxa" w:w="658"/>
            <w:gridSpan w:val="2"/>
            <w:noWrap/>
            <w:hideMark/>
          </w:tcPr>
          <w:p w:rsidRDefault="00AE2096" w:rsidP="009C6999" w:rsidR="00AE2096" w:rsidRPr="005956FC"/>
        </w:tc>
        <w:tc>
          <w:tcPr>
            <w:tcW w:type="dxa" w:w="658"/>
            <w:noWrap/>
            <w:hideMark/>
          </w:tcPr>
          <w:p w:rsidRDefault="00AE2096" w:rsidP="009C6999" w:rsidR="00AE2096" w:rsidRPr="005956FC"/>
        </w:tc>
      </w:tr>
    </w:tbl>
    <w:p w14:textId="a24eec9" w14:paraId="a24eec9" w:rsidRDefault="00AE2096" w:rsidR="00AE2096">
      <w:pPr>
        <w15:collapsed w:val="false"/>
      </w:pPr>
    </w:p>
    <w:p w:rsidRDefault="00AE2096" w:rsidP="00AE2096" w:rsidR="00AE2096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65"/>
        <w:gridCol w:w="1804"/>
        <w:gridCol w:w="1654"/>
        <w:gridCol w:w="1850"/>
        <w:gridCol w:w="1504"/>
        <w:gridCol w:w="1611"/>
      </w:tblGrid>
      <w:tr w:rsidTr="009C6999" w:rsidR="00AE2096" w:rsidRPr="005956FC">
        <w:trPr>
          <w:trHeight w:val="293"/>
        </w:trPr>
        <w:tc>
          <w:tcPr>
            <w:tcW w:type="dxa" w:w="12940"/>
            <w:gridSpan w:val="6"/>
            <w:hideMark/>
          </w:tcPr>
          <w:p w:rsidRDefault="00AE2096" w:rsidP="009C6999" w:rsidR="00AE2096" w:rsidRPr="005956FC">
            <w:r w:rsidRPr="005956FC">
              <w:t>III. TABLICA IZLUČNIH PRAVA</w:t>
            </w:r>
          </w:p>
        </w:tc>
      </w:tr>
      <w:tr w:rsidTr="009C6999" w:rsidR="00AE2096" w:rsidRPr="005956FC">
        <w:trPr>
          <w:trHeight w:val="300"/>
        </w:trPr>
        <w:tc>
          <w:tcPr>
            <w:tcW w:type="dxa" w:w="1020"/>
            <w:hideMark/>
          </w:tcPr>
          <w:p w:rsidRDefault="00AE2096" w:rsidP="009C6999" w:rsidR="00AE2096" w:rsidRPr="005956FC"/>
        </w:tc>
        <w:tc>
          <w:tcPr>
            <w:tcW w:type="dxa" w:w="2560"/>
            <w:hideMark/>
          </w:tcPr>
          <w:p w:rsidRDefault="00AE2096" w:rsidP="009C6999" w:rsidR="00AE2096" w:rsidRPr="005956FC"/>
        </w:tc>
        <w:tc>
          <w:tcPr>
            <w:tcW w:type="dxa" w:w="2240"/>
            <w:hideMark/>
          </w:tcPr>
          <w:p w:rsidRDefault="00AE2096" w:rsidP="009C6999" w:rsidR="00AE2096" w:rsidRPr="005956FC"/>
        </w:tc>
        <w:tc>
          <w:tcPr>
            <w:tcW w:type="dxa" w:w="2660"/>
            <w:hideMark/>
          </w:tcPr>
          <w:p w:rsidRDefault="00AE2096" w:rsidP="009C6999" w:rsidR="00AE2096" w:rsidRPr="005956FC"/>
        </w:tc>
        <w:tc>
          <w:tcPr>
            <w:tcW w:type="dxa" w:w="2140"/>
            <w:hideMark/>
          </w:tcPr>
          <w:p w:rsidRDefault="00AE2096" w:rsidP="009C6999" w:rsidR="00AE2096" w:rsidRPr="005956FC"/>
        </w:tc>
        <w:tc>
          <w:tcPr>
            <w:tcW w:type="dxa" w:w="2320"/>
            <w:hideMark/>
          </w:tcPr>
          <w:p w:rsidRDefault="00AE2096" w:rsidP="009C6999" w:rsidR="00AE2096" w:rsidRPr="005956FC"/>
        </w:tc>
      </w:tr>
      <w:tr w:rsidTr="009C6999" w:rsidR="00AE2096" w:rsidRPr="005956FC">
        <w:trPr>
          <w:trHeight w:val="510"/>
        </w:trPr>
        <w:tc>
          <w:tcPr>
            <w:tcW w:type="dxa" w:w="1020"/>
            <w:hideMark/>
          </w:tcPr>
          <w:p w:rsidRDefault="00AE2096" w:rsidP="009C6999" w:rsidR="00AE2096" w:rsidRPr="005956FC">
            <w:r w:rsidRPr="005956FC">
              <w:t>Redni broj</w:t>
            </w:r>
          </w:p>
        </w:tc>
        <w:tc>
          <w:tcPr>
            <w:tcW w:type="dxa" w:w="2560"/>
            <w:hideMark/>
          </w:tcPr>
          <w:p w:rsidRDefault="00AE2096" w:rsidP="009C6999" w:rsidR="00AE2096" w:rsidRPr="005956FC">
            <w:r w:rsidRPr="005956FC">
              <w:t>Ime i prezime / tvrtka ili naziv izlučnog vjerovnika</w:t>
            </w:r>
          </w:p>
        </w:tc>
        <w:tc>
          <w:tcPr>
            <w:tcW w:type="dxa" w:w="2240"/>
            <w:hideMark/>
          </w:tcPr>
          <w:p w:rsidRDefault="00AE2096" w:rsidP="009C6999" w:rsidR="00AE2096" w:rsidRPr="005956FC">
            <w:r w:rsidRPr="005956FC">
              <w:t>OIB izlučnog vjerovnika</w:t>
            </w:r>
          </w:p>
        </w:tc>
        <w:tc>
          <w:tcPr>
            <w:tcW w:type="dxa" w:w="2660"/>
            <w:hideMark/>
          </w:tcPr>
          <w:p w:rsidRDefault="00AE2096" w:rsidP="009C6999" w:rsidR="00AE2096" w:rsidRPr="005956FC">
            <w:r w:rsidRPr="005956FC">
              <w:t>Adresa / sjedište izlučnog vjerovnika</w:t>
            </w:r>
          </w:p>
        </w:tc>
        <w:tc>
          <w:tcPr>
            <w:tcW w:type="dxa" w:w="2140"/>
            <w:hideMark/>
          </w:tcPr>
          <w:p w:rsidRDefault="00AE2096" w:rsidP="009C6999" w:rsidR="00AE2096" w:rsidRPr="005956FC">
            <w:r w:rsidRPr="005956FC">
              <w:t>Pravna osnova izlučnog prava</w:t>
            </w:r>
          </w:p>
        </w:tc>
        <w:tc>
          <w:tcPr>
            <w:tcW w:type="dxa" w:w="2320"/>
            <w:hideMark/>
          </w:tcPr>
          <w:p w:rsidRDefault="00AE2096" w:rsidP="009C6999" w:rsidR="00AE2096" w:rsidRPr="005956FC">
            <w:r w:rsidRPr="005956FC">
              <w:t>Predmet izlučnog prava</w:t>
            </w:r>
          </w:p>
        </w:tc>
      </w:tr>
      <w:tr w:rsidTr="009C6999" w:rsidR="00AE2096" w:rsidRPr="005956FC">
        <w:trPr>
          <w:trHeight w:val="300"/>
        </w:trPr>
        <w:tc>
          <w:tcPr>
            <w:tcW w:type="dxa" w:w="1020"/>
            <w:hideMark/>
          </w:tcPr>
          <w:p w:rsidRDefault="00AE2096" w:rsidP="009C6999" w:rsidR="00AE2096" w:rsidRPr="005956FC">
            <w:r w:rsidRPr="005956FC">
              <w:t>1.</w:t>
            </w:r>
          </w:p>
        </w:tc>
        <w:tc>
          <w:tcPr>
            <w:tcW w:type="dxa" w:w="2560"/>
            <w:hideMark/>
          </w:tcPr>
          <w:p w:rsidRDefault="00AE2096" w:rsidP="009C6999" w:rsidR="00AE2096" w:rsidRPr="005956FC">
            <w:r w:rsidRPr="005956FC">
              <w:t>-</w:t>
            </w:r>
          </w:p>
        </w:tc>
        <w:tc>
          <w:tcPr>
            <w:tcW w:type="dxa" w:w="2240"/>
            <w:hideMark/>
          </w:tcPr>
          <w:p w:rsidRDefault="00AE2096" w:rsidP="009C6999" w:rsidR="00AE2096" w:rsidRPr="005956FC">
            <w:r w:rsidRPr="005956FC">
              <w:t>-</w:t>
            </w:r>
          </w:p>
        </w:tc>
        <w:tc>
          <w:tcPr>
            <w:tcW w:type="dxa" w:w="2660"/>
            <w:hideMark/>
          </w:tcPr>
          <w:p w:rsidRDefault="00AE2096" w:rsidP="009C6999" w:rsidR="00AE2096" w:rsidRPr="005956FC">
            <w:r w:rsidRPr="005956FC">
              <w:t>-</w:t>
            </w:r>
          </w:p>
        </w:tc>
        <w:tc>
          <w:tcPr>
            <w:tcW w:type="dxa" w:w="2140"/>
            <w:hideMark/>
          </w:tcPr>
          <w:p w:rsidRDefault="00AE2096" w:rsidP="009C6999" w:rsidR="00AE2096" w:rsidRPr="005956FC">
            <w:r w:rsidRPr="005956FC">
              <w:t>-</w:t>
            </w:r>
          </w:p>
        </w:tc>
        <w:tc>
          <w:tcPr>
            <w:tcW w:type="dxa" w:w="2320"/>
            <w:hideMark/>
          </w:tcPr>
          <w:p w:rsidRDefault="00AE2096" w:rsidP="009C6999" w:rsidR="00AE2096" w:rsidRPr="005956FC">
            <w:r w:rsidRPr="005956FC">
              <w:t>-</w:t>
            </w:r>
          </w:p>
        </w:tc>
      </w:tr>
    </w:tbl>
    <w:p w:rsidRDefault="00107869" w:rsidP="00AE2096" w:rsidR="00107869" w:rsidRPr="00AE2096"/>
    <w:sectPr w:rsidSect="000902C0" w:rsidR="00107869" w:rsidRPr="00AE2096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2C1"/>
    <w:rsid w:val="000902C0"/>
    <w:rsid w:val="00107869"/>
    <w:rsid w:val="003929CA"/>
    <w:rsid w:val="004242C1"/>
    <w:rsid w:val="00AE2096"/>
    <w:rsid w:val="00B4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4242C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34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4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4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4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4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4242C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3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4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4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4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4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4026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391</properties:Words>
  <properties:Characters>2332</properties:Characters>
  <properties:Lines>453</properties:Lines>
  <properties:Paragraphs>108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2018-06-29T10:53:00Z</dcterms:created>
  <dc:creator>Jelenko Lehki</dc:creator>
  <cp:lastModifiedBy>Monika Grbac</cp:lastModifiedBy>
  <cp:lastPrinted>2018-06-29T11:04:00Z</cp:lastPrinted>
  <dcterms:modified xmlns:xsi="http://www.w3.org/2001/XMLSchema-instance" xsi:type="dcterms:W3CDTF">2018-06-29T11:05:00Z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(Uranium svajetovanje -tablice.docx)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