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a372" w14:paraId="282a372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 xml:space="preserve">Zagreb, </w:t>
      </w:r>
      <w:proofErr w:type="spellStart"/>
      <w:r w:rsidRPr="00C86ABF">
        <w:t>Amruševa</w:t>
      </w:r>
      <w:proofErr w:type="spellEnd"/>
      <w:r w:rsidRPr="00C86ABF">
        <w:t xml:space="preserve">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F70253">
        <w:t>3720/</w:t>
      </w:r>
      <w:r w:rsidR="00CD240C">
        <w:t>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CD240C">
        <w:t>3</w:t>
      </w:r>
      <w:r w:rsidR="00F70253">
        <w:t>720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>(</w:t>
      </w:r>
      <w:proofErr w:type="spellStart"/>
      <w:r w:rsidRPr="00C86ABF">
        <w:t>N.N</w:t>
      </w:r>
      <w:proofErr w:type="spellEnd"/>
      <w:r w:rsidRPr="00C86ABF">
        <w:t xml:space="preserve">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F70253">
        <w:t>1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F70253">
        <w:t xml:space="preserve">STOMATOLOŠKA POLIKLINIKA ZA ORTODONCIJU, DENTALNU PATOLOGIJU I ENDODONCIJU I PARODONTOLOGIJU KAPTOL, OIB 86193065939, Zagreb, Nova </w:t>
      </w:r>
      <w:proofErr w:type="spellStart"/>
      <w:r w:rsidR="00F70253">
        <w:t>Ves</w:t>
      </w:r>
      <w:proofErr w:type="spellEnd"/>
      <w:r w:rsidR="00F70253">
        <w:t xml:space="preserve"> 7.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F70253">
        <w:t>443.167,14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F70253">
        <w:t>14</w:t>
      </w:r>
      <w:r w:rsidR="00CD240C">
        <w:t>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6498"/>
    <w:rsid w:val="000E319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2126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86ABF"/>
    <w:rsid w:val="00C958E9"/>
    <w:rsid w:val="00CD240C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70253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1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1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3720</izvorni_sadrzaj>
    <derivirana_varijabla naziv="DomainObject.Predmet.Broj_1">3720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St-3720/2015</izvorni_sadrzaj>
    <derivirana_varijabla naziv="DomainObject.Predmet.OznakaBroj_1">St-3720/2015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Stomatološka poliklinika za ortodonciju, dentalnu patologiju i endodonciju i parodontologiju Kaptol zastupanog po punomoćniku ALENKO DUNĐER</izvorni_sadrzaj>
    <derivirana_varijabla naziv="DomainObject.Predmet.ProtustrankaFormated_1">  Stomatološka poliklinika za ortodonciju, dentalnu patologiju i endodonciju i parodontologiju Kaptol zastupanog po punomoćniku ALENKO DUNĐER</derivirana_varijabla>
  </DomainObject.Predmet.ProtustrankaFormated>
  <DomainObject.Predmet.ProtustrankaFormatedOIB>
    <izvorni_sadrzaj>  Stomatološka poliklinika za ortodonciju, dentalnu patologiju i endodonciju i parodontologiju Kaptol, OIB 86193065939 zastupanog po punomoćniku ALENKO DUNĐER</izvorni_sadrzaj>
    <derivirana_varijabla naziv="DomainObject.Predmet.ProtustrankaFormatedOIB_1">  Stomatološka poliklinika za ortodonciju, dentalnu patologiju i endodonciju i parodontologiju Kaptol, OIB 86193065939 zastupanog po punomoćniku ALENKO DUNĐER</derivirana_varijabla>
  </DomainObject.Predmet.ProtustrankaFormatedOIB>
  <DomainObject.Predmet.ProtustrankaFormatedWithAdress>
    <izvorni_sadrzaj> Stomatološka poliklinika za ortodonciju, dentalnu patologiju i endodonciju i parodontologiju Kaptol, Nova Ves 7, 10000 Zagreb zastupanog po punomoćniku ALENKO DUNĐER</izvorni_sadrzaj>
    <derivirana_varijabla naziv="DomainObject.Predmet.ProtustrankaFormatedWithAdress_1"> Stomatološka poliklinika za ortodonciju, dentalnu patologiju i endodonciju i parodontologiju Kaptol, Nova Ves 7, 10000 Zagreb zastupanog po punomoćniku ALENKO DUNĐER</derivirana_varijabla>
  </DomainObject.Predmet.ProtustrankaFormatedWithAdress>
  <DomainObject.Predmet.ProtustrankaFormatedWithAdressOIB>
    <izvorni_sadrzaj> Stomatološka poliklinika za ortodonciju, dentalnu patologiju i endodonciju i parodontologiju Kaptol, OIB 86193065939, Nova Ves 7, 10000 Zagreb zastupanog po punomoćniku ALENKO DUNĐER</izvorni_sadrzaj>
    <derivirana_varijabla naziv="DomainObject.Predmet.ProtustrankaFormatedWithAdressOIB_1"> Stomatološka poliklinika za ortodonciju, dentalnu patologiju i endodonciju i parodontologiju Kaptol, OIB 86193065939, Nova Ves 7, 10000 Zagreb zastupanog po punomoćniku ALENKO DUNĐER</derivirana_varijabla>
  </DomainObject.Predmet.ProtustrankaFormatedWithAdressOIB>
  <DomainObject.Predmet.ProtustrankaWithAdress>
    <izvorni_sadrzaj>Stomatološka poliklinika za ortodonciju, dentalnu patologiju i endodonciju i parodontologiju Kaptol Nova Ves 7, 10000 Zagreb</izvorni_sadrzaj>
    <derivirana_varijabla naziv="DomainObject.Predmet.ProtustrankaWithAdress_1">Stomatološka poliklinika za ortodonciju, dentalnu patologiju i endodonciju i parodontologiju Kaptol Nova Ves 7, 10000 Zagreb</derivirana_varijabla>
  </DomainObject.Predmet.ProtustrankaWithAdress>
  <DomainObject.Predmet.ProtustrankaWithAdressOIB>
    <izvorni_sadrzaj>Stomatološka poliklinika za ortodonciju, dentalnu patologiju i endodonciju i parodontologiju Kaptol, OIB 86193065939, Nova Ves 7, 10000 Zagreb</izvorni_sadrzaj>
    <derivirana_varijabla naziv="DomainObject.Predmet.ProtustrankaWithAdressOIB_1">Stomatološka poliklinika za ortodonciju, dentalnu patologiju i endodonciju i parodontologiju Kaptol, OIB 86193065939, Nova Ves 7, 10000 Zagreb</derivirana_varijabla>
  </DomainObject.Predmet.ProtustrankaWithAdressOIB>
  <DomainObject.Predmet.ProtustrankaNazivFormated>
    <izvorni_sadrzaj>Stomatološka poliklinika za ortodonciju, dentalnu patologiju i endodonciju i parodontologiju Kaptol</izvorni_sadrzaj>
    <derivirana_varijabla naziv="DomainObject.Predmet.ProtustrankaNazivFormated_1">Stomatološka poliklinika za ortodonciju, dentalnu patologiju i endodonciju i parodontologiju Kaptol</derivirana_varijabla>
  </DomainObject.Predmet.ProtustrankaNazivFormated>
  <DomainObject.Predmet.ProtustrankaNazivFormatedOIB>
    <izvorni_sadrzaj>Stomatološka poliklinika za ortodonciju, dentalnu patologiju i endodonciju i parodontologiju Kaptol, OIB 86193065939</izvorni_sadrzaj>
    <derivirana_varijabla naziv="DomainObject.Predmet.ProtustrankaNazivFormatedOIB_1">Stomatološka poliklinika za ortodonciju, dentalnu patologiju i endodonciju i parodontologiju Kaptol, OIB 86193065939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Stomatološka poliklinika za ortodonciju, dentalnu patologiju i endodonciju i parodontologiju Kaptol zastupanog po punomoćniku ALENKO DUNĐER</item>
    </izvorni_sadrzaj>
    <derivirana_varijabla naziv="DomainObject.Predmet.ProtuStrankaListFormated_1">
      <item>Stomatološka poliklinika za ortodonciju, dentalnu patologiju i endodonciju i parodontologiju Kaptol zastupanog po punomoćniku ALENKO DUNĐER</item>
    </derivirana_varijabla>
  </DomainObject.Predmet.ProtuStrankaListFormated>
  <DomainObject.Predmet.ProtuStrankaListFormatedOIB>
    <izvorni_sadrzaj>
      <item>Stomatološka poliklinika za ortodonciju, dentalnu patologiju i endodonciju i parodontologiju Kaptol, OIB 86193065939 zastupanog po punomoćniku ALENKO DUNĐER</item>
    </izvorni_sadrzaj>
    <derivirana_varijabla naziv="DomainObject.Predmet.ProtuStrankaListFormatedOIB_1">
      <item>Stomatološka poliklinika za ortodonciju, dentalnu patologiju i endodonciju i parodontologiju Kaptol, OIB 86193065939 zastupanog po punomoćniku ALENKO DUNĐER</item>
    </derivirana_varijabla>
  </DomainObject.Predmet.ProtuStrankaListFormatedOIB>
  <DomainObject.Predmet.ProtuStrankaListFormatedWithAdress>
    <izvorni_sadrzaj>
      <item>Stomatološka poliklinika za ortodonciju, dentalnu patologiju i endodonciju i parodontologiju Kaptol, Nova Ves 7, 10000 Zagreb zastupanog po punomoćniku ALENKO DUNĐER</item>
    </izvorni_sadrzaj>
    <derivirana_varijabla naziv="DomainObject.Predmet.ProtuStrankaListFormatedWithAdress_1">
      <item>Stomatološka poliklinika za ortodonciju, dentalnu patologiju i endodonciju i parodontologiju Kaptol, Nova Ves 7, 10000 Zagreb zastupanog po punomoćniku ALENKO DUNĐER</item>
    </derivirana_varijabla>
  </DomainObject.Predmet.ProtuStrankaListFormatedWithAdress>
  <DomainObject.Predmet.ProtuStrankaListFormatedWithAdressOIB>
    <izvorni_sadrzaj>
      <item>Stomatološka poliklinika za ortodonciju, dentalnu patologiju i endodonciju i parodontologiju Kaptol, OIB 86193065939, Nova Ves 7, 10000 Zagreb zastupanog po punomoćniku ALENKO DUNĐER</item>
    </izvorni_sadrzaj>
    <derivirana_varijabla naziv="DomainObject.Predmet.ProtuStrankaListFormatedWithAdressOIB_1">
      <item>Stomatološka poliklinika za ortodonciju, dentalnu patologiju i endodonciju i parodontologiju Kaptol, OIB 86193065939, Nova Ves 7, 10000 Zagreb zastupanog po punomoćniku ALENKO DUNĐER</item>
    </derivirana_varijabla>
  </DomainObject.Predmet.ProtuStrankaListFormatedWithAdressOIB>
  <DomainObject.Predmet.ProtuStrankaListNazivFormated>
    <izvorni_sadrzaj>
      <item>Stomatološka poliklinika za ortodonciju, dentalnu patologiju i endodonciju i parodontologiju Kaptol</item>
    </izvorni_sadrzaj>
    <derivirana_varijabla naziv="DomainObject.Predmet.ProtuStrankaListNazivFormated_1">
      <item>Stomatološka poliklinika za ortodonciju, dentalnu patologiju i endodonciju i parodontologiju Kaptol</item>
    </derivirana_varijabla>
  </DomainObject.Predmet.ProtuStrankaListNazivFormated>
  <DomainObject.Predmet.ProtuStrankaListNazivFormatedOIB>
    <izvorni_sadrzaj>
      <item>Stomatološka poliklinika za ortodonciju, dentalnu patologiju i endodonciju i parodontologiju Kaptol, OIB 86193065939</item>
    </izvorni_sadrzaj>
    <derivirana_varijabla naziv="DomainObject.Predmet.ProtuStrankaListNazivFormatedOIB_1">
      <item>Stomatološka poliklinika za ortodonciju, dentalnu patologiju i endodonciju i parodontologiju Kaptol, OIB 86193065939</item>
    </derivirana_varijabla>
  </DomainObject.Predmet.ProtuStrankaListNazivFormatedOIB>
  <DomainObject.Predmet.OstaliListFormated>
    <izvorni_sadrzaj>
      <item>ALENKO DUNĐER punomoćnik sudionika u postupku Stomatološka poliklinika za ortodonciju, dentalnu patologiju i endodonciju i parodontologiju Kaptol</item>
    </izvorni_sadrzaj>
    <derivirana_varijabla naziv="DomainObject.Predmet.OstaliListFormated_1">
      <item>ALENKO DUNĐER punomoćnik sudionika u postupku Stomatološka poliklinika za ortodonciju, dentalnu patologiju i endodonciju i parodontologiju Kaptol</item>
    </derivirana_varijabla>
  </DomainObject.Predmet.OstaliListFormated>
  <DomainObject.Predmet.OstaliListFormatedOIB>
    <izvorni_sadrzaj>
      <item>ALENKO DUNĐER, OIB 87571778754 punomoćnik sudionika u postupku Stomatološka poliklinika za ortodonciju, dentalnu patologiju i endodonciju i parodontologiju Kaptol</item>
    </izvorni_sadrzaj>
    <derivirana_varijabla naziv="DomainObject.Predmet.OstaliListFormatedOIB_1">
      <item>ALENKO DUNĐER, OIB 87571778754 punomoćnik sudionika u postupku Stomatološka poliklinika za ortodonciju, dentalnu patologiju i endodonciju i parodontologiju Kaptol</item>
    </derivirana_varijabla>
  </DomainObject.Predmet.OstaliListFormatedOIB>
  <DomainObject.Predmet.OstaliListFormatedWithAdress>
    <izvorni_sadrzaj>
      <item>ALENKO DUNĐER, Jadranska 9, 10000 Zagreb punomoćnik sudionika u postupku Stomatološka poliklinika za ortodonciju, dentalnu patologiju i endodonciju i parodontologiju Kaptol</item>
    </izvorni_sadrzaj>
    <derivirana_varijabla naziv="DomainObject.Predmet.OstaliListFormatedWithAdress_1">
      <item>ALENKO DUNĐER, Jadranska 9, 10000 Zagreb punomoćnik sudionika u postupku Stomatološka poliklinika za ortodonciju, dentalnu patologiju i endodonciju i parodontologiju Kaptol</item>
    </derivirana_varijabla>
  </DomainObject.Predmet.OstaliListFormatedWithAdress>
  <DomainObject.Predmet.OstaliListFormatedWithAdressOIB>
    <izvorni_sadrzaj>
      <item>ALENKO DUNĐER, OIB 87571778754, Jadranska 9, 10000 Zagreb punomoćnik sudionika u postupku Stomatološka poliklinika za ortodonciju, dentalnu patologiju i endodonciju i parodontologiju Kaptol</item>
    </izvorni_sadrzaj>
    <derivirana_varijabla naziv="DomainObject.Predmet.OstaliListFormatedWithAdressOIB_1">
      <item>ALENKO DUNĐER, OIB 87571778754, Jadranska 9, 10000 Zagreb punomoćnik sudionika u postupku Stomatološka poliklinika za ortodonciju, dentalnu patologiju i endodonciju i parodontologiju Kaptol</item>
    </derivirana_varijabla>
  </DomainObject.Predmet.OstaliListFormatedWithAdressOIB>
  <DomainObject.Predmet.OstaliListNazivFormated>
    <izvorni_sadrzaj>
      <item>ALENKO DUNĐER</item>
    </izvorni_sadrzaj>
    <derivirana_varijabla naziv="DomainObject.Predmet.OstaliListNazivFormated_1">
      <item>ALENKO DUNĐER</item>
    </derivirana_varijabla>
  </DomainObject.Predmet.OstaliListNazivFormated>
  <DomainObject.Predmet.OstaliListNazivFormatedOIB>
    <izvorni_sadrzaj>
      <item>ALENKO DUNĐER, OIB 87571778754</item>
    </izvorni_sadrzaj>
    <derivirana_varijabla naziv="DomainObject.Predmet.OstaliListNazivFormatedOIB_1">
      <item>ALENKO DUNĐER, OIB 87571778754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Stomatološka poliklinika za ortodonciju, dentalnu patologiju i endodonciju i parodontologiju Kaptol</izvorni_sadrzaj>
    <derivirana_varijabla naziv="DomainObject.Predmet.ProtustrankaIDrugi_1">Stomatološka poliklinika za ortodonciju, dentalnu patologiju i endodonciju i parodontologiju Kaptol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Stomatološka poliklinika za ortodonciju, dentalnu patologiju i endodonciju i parodontologiju Kaptol, OIB 86193065939, Nova Ves 7, 10000 Zagreb</izvorni_sadrzaj>
    <derivirana_varijabla naziv="DomainObject.Predmet.ProtustrankaIDrugiAdressOIB_1">Stomatološka poliklinika za ortodonciju, dentalnu patologiju i endodonciju i parodontologiju Kaptol, OIB 86193065939, Nova Ves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Stomatološka poliklinika za ortodonciju, dentalnu patologiju i endodonciju i parodontologiju Kaptol</item>
      <item>ALENKO DUNĐER</item>
    </izvorni_sadrzaj>
    <derivirana_varijabla naziv="DomainObject.Predmet.SudioniciListNaziv_1">
      <item>FINA Regionalni centar Zagreb</item>
      <item>Stomatološka poliklinika za ortodonciju, dentalnu patologiju i endodonciju i parodontologiju Kaptol</item>
      <item>ALENKO DUNĐER</item>
    </derivirana_varijabla>
  </DomainObject.Predmet.SudioniciListNaziv>
  <DomainObject.Predmet.SudioniciListAdressOIB>
    <izvorni_sadrzaj>
      <item>FINA Regionalni centar Zagreb, OIB 85821130368, Trg svibanjskih žrtava 1995. 1,10000 Zagreb</item>
      <item>Stomatološka poliklinika za ortodonciju, dentalnu patologiju i endodonciju i parodontologiju Kaptol, OIB 86193065939, Nova Ves 7,10000 Zagreb</item>
      <item>ALENKO DUNĐER, OIB 87571778754, Jadranska 9,10000 Zagreb</item>
    </izvorni_sadrzaj>
    <derivirana_varijabla naziv="DomainObject.Predmet.SudioniciListAdressOIB_1">
      <item>FINA Regionalni centar Zagreb, OIB 85821130368, Trg svibanjskih žrtava 1995. 1,10000 Zagreb</item>
      <item>Stomatološka poliklinika za ortodonciju, dentalnu patologiju i endodonciju i parodontologiju Kaptol, OIB 86193065939, Nova Ves 7,10000 Zagreb</item>
      <item>ALENKO DUNĐER, OIB 87571778754, Jadranska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86193065939</item>
      <item>, OIB 87571778754</item>
    </izvorni_sadrzaj>
    <derivirana_varijabla naziv="DomainObject.Predmet.SudioniciListNazivOIB_1">
      <item>, OIB 85821130368</item>
      <item>, OIB 86193065939</item>
      <item>, OIB 87571778754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1353</properties:Characters>
  <properties:Lines>45</properties:Lines>
  <properties:Paragraphs>15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2015-12-14T06:50:00Z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