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3b29" w14:paraId="aff3b29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805D5C">
        <w:t>319</w:t>
      </w:r>
      <w:r w:rsidR="00245588">
        <w:t>/16-</w:t>
      </w:r>
      <w:r w:rsidR="00805D5C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805D5C">
        <w:t>SMART ELEKTRONIK j.d.o.o., Zadar, Lovinačka 4, Zadar, OIB: 01776278779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805D5C">
        <w:t>04.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805D5C">
        <w:t>SMART ELEKTRONIK j.d.o.o., Zadar, Lovinačka 4, Zadar, OIB: 01776278779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805D5C" w:rsidP="00A70A5D" w:rsidR="00A70A5D">
      <w:pPr>
        <w:jc w:val="center"/>
      </w:pPr>
      <w:r>
        <w:t>22</w:t>
      </w:r>
      <w:r w:rsidR="00B26EB5">
        <w:t>. ožujka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11</w:t>
      </w:r>
      <w:r w:rsidR="00A70A5D">
        <w:t>,</w:t>
      </w:r>
      <w:r>
        <w:t>00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805D5C" w:rsidP="00A70A5D" w:rsidR="00A70A5D">
      <w:pPr>
        <w:pStyle w:val="Odlomakpopisa"/>
        <w:ind w:left="0"/>
        <w:jc w:val="center"/>
      </w:pPr>
      <w:r>
        <w:t>22</w:t>
      </w:r>
      <w:r w:rsidR="00B26EB5">
        <w:t xml:space="preserve">. ožujka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11</w:t>
      </w:r>
      <w:r w:rsidR="00B26EB5">
        <w:t>,</w:t>
      </w:r>
      <w:r>
        <w:t>10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805D5C">
        <w:t>SMART ELEKTRONIK j.d.o.o., Zadar</w:t>
      </w:r>
      <w:r w:rsidR="00ED6162" w:rsidRPr="004E0D54">
        <w:t>, navodeći da</w:t>
      </w:r>
      <w:r w:rsidR="00245588">
        <w:t xml:space="preserve"> dužnik na dan </w:t>
      </w:r>
      <w:r w:rsidR="00805D5C">
        <w:t>1. rujna</w:t>
      </w:r>
      <w:r w:rsidR="00B26EB5">
        <w:t xml:space="preserve"> 2015</w:t>
      </w:r>
      <w:r w:rsidR="00245588">
        <w:t xml:space="preserve">. u Očevidniku redoslijeda osnova za plaćanje ima evidentirane neizvršene osnove za plaćanje u neprekinutom razdoblju od </w:t>
      </w:r>
      <w:r w:rsidR="00805D5C">
        <w:t>204</w:t>
      </w:r>
      <w:r w:rsidR="00245588">
        <w:t xml:space="preserve"> dana </w:t>
      </w:r>
      <w:r w:rsidR="00245588" w:rsidRPr="00067D16">
        <w:t xml:space="preserve">u iznosu od </w:t>
      </w:r>
      <w:r w:rsidR="00805D5C">
        <w:t>2.195,41</w:t>
      </w:r>
      <w:r w:rsidR="00245588" w:rsidRPr="00067D16">
        <w:t xml:space="preserve"> kun</w:t>
      </w:r>
      <w:r w:rsidR="00805D5C">
        <w:t>u</w:t>
      </w:r>
      <w:r w:rsidR="00245588">
        <w:t xml:space="preserve">, te da ima </w:t>
      </w:r>
      <w:r w:rsidR="00DA625A">
        <w:t>1</w:t>
      </w:r>
      <w:r w:rsidR="00245588">
        <w:t xml:space="preserve"> zaposlenih.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805D5C">
        <w:t>04.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805D5C">
        <w:t>SMART ELEKTRONIK j.d.o.o., Zadar</w:t>
      </w:r>
      <w:r w:rsidR="00805D5C" w:rsidRPr="00F60CD9"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805D5C" w:rsidP="00805D5C" w:rsidR="0020610B" w:rsidRPr="00805D5C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DARKO OREŠKOVIĆ iz Zagreba, Ulica Platana 55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917A5C" w:rsidP="0020610B" w:rsidR="0020610B" w:rsidRPr="00F60CD9">
      <w:pPr>
        <w:numPr>
          <w:ilvl w:val="0"/>
          <w:numId w:val="3"/>
        </w:numPr>
      </w:pPr>
      <w:r>
        <w:t>Porezna uprava</w:t>
      </w:r>
      <w:r w:rsidR="0020610B" w:rsidRPr="00F60CD9">
        <w:t xml:space="preserve"> </w:t>
      </w:r>
      <w:r w:rsidR="00D44689">
        <w:t>Zadar</w:t>
      </w:r>
      <w:r w:rsidR="00F835AE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15ACA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805D5C">
      <w:t>319/16-4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15ACA"/>
    <w:rsid w:val="00C27291"/>
    <w:rsid w:val="00C369BB"/>
    <w:rsid w:val="00C4119C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15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A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A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A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A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15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A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A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A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A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St-319/2016</izvorni_sadrzaj>
    <derivirana_varijabla naziv="DomainObject.Predmet.OznakaBroj_1">St-319/2016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ELEKTRONIK j.d.o.o. za usluge i trgovinu</izvorni_sadrzaj>
    <derivirana_varijabla naziv="DomainObject.Predmet.ProtustrankaFormated_1">  SMART ELEKTRONIK j.d.o.o. za usluge i trgovinu</derivirana_varijabla>
  </DomainObject.Predmet.ProtustrankaFormated>
  <DomainObject.Predmet.ProtustrankaFormatedOIB>
    <izvorni_sadrzaj>  SMART ELEKTRONIK j.d.o.o. za usluge i trgovinu, OIB 01776278779</izvorni_sadrzaj>
    <derivirana_varijabla naziv="DomainObject.Predmet.ProtustrankaFormatedOIB_1">  SMART ELEKTRONIK j.d.o.o. za usluge i trgovinu, OIB 01776278779</derivirana_varijabla>
  </DomainObject.Predmet.ProtustrankaFormatedOIB>
  <DomainObject.Predmet.ProtustrankaFormatedWithAdress>
    <izvorni_sadrzaj> SMART ELEKTRONIK j.d.o.o. za usluge i trgovinu, Lovinačka 4, 23000 Zadar</izvorni_sadrzaj>
    <derivirana_varijabla naziv="DomainObject.Predmet.ProtustrankaFormatedWithAdress_1"> SMART ELEKTRONIK j.d.o.o. za usluge i trgovinu, Lovinačka 4, 23000 Zadar</derivirana_varijabla>
  </DomainObject.Predmet.ProtustrankaFormatedWithAdress>
  <DomainObject.Predmet.ProtustrankaFormatedWithAdressOIB>
    <izvorni_sadrzaj> SMART ELEKTRONIK j.d.o.o. za usluge i trgovinu, OIB 01776278779, Lovinačka 4, 23000 Zadar</izvorni_sadrzaj>
    <derivirana_varijabla naziv="DomainObject.Predmet.ProtustrankaFormatedWithAdressOIB_1"> SMART ELEKTRONIK j.d.o.o. za usluge i trgovinu, OIB 01776278779, Lovinačka 4, 23000 Zadar</derivirana_varijabla>
  </DomainObject.Predmet.ProtustrankaFormatedWithAdressOIB>
  <DomainObject.Predmet.ProtustrankaWithAdress>
    <izvorni_sadrzaj>SMART ELEKTRONIK j.d.o.o. za usluge i trgovinu Lovinačka 4, 23000 Zadar</izvorni_sadrzaj>
    <derivirana_varijabla naziv="DomainObject.Predmet.ProtustrankaWithAdress_1">SMART ELEKTRONIK j.d.o.o. za usluge i trgovinu Lovinačka 4, 23000 Zadar</derivirana_varijabla>
  </DomainObject.Predmet.ProtustrankaWithAdress>
  <DomainObject.Predmet.ProtustrankaWithAdressOIB>
    <izvorni_sadrzaj>SMART ELEKTRONIK j.d.o.o. za usluge i trgovinu, OIB 01776278779, Lovinačka 4, 23000 Zadar</izvorni_sadrzaj>
    <derivirana_varijabla naziv="DomainObject.Predmet.ProtustrankaWithAdressOIB_1">SMART ELEKTRONIK j.d.o.o. za usluge i trgovinu, OIB 01776278779, Lovinačka 4, 23000 Zadar</derivirana_varijabla>
  </DomainObject.Predmet.ProtustrankaWithAdressOIB>
  <DomainObject.Predmet.ProtustrankaNazivFormated>
    <izvorni_sadrzaj>SMART ELEKTRONIK j.d.o.o. za usluge i trgovinu</izvorni_sadrzaj>
    <derivirana_varijabla naziv="DomainObject.Predmet.ProtustrankaNazivFormated_1">SMART ELEKTRONIK j.d.o.o. za usluge i trgovinu</derivirana_varijabla>
  </DomainObject.Predmet.ProtustrankaNazivFormated>
  <DomainObject.Predmet.ProtustrankaNazivFormatedOIB>
    <izvorni_sadrzaj>SMART ELEKTRONIK j.d.o.o. za usluge i trgovinu, OIB 01776278779</izvorni_sadrzaj>
    <derivirana_varijabla naziv="DomainObject.Predmet.ProtustrankaNazivFormatedOIB_1">SMART ELEKTRONIK j.d.o.o. za usluge i trgovinu, OIB 01776278779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SMART ELEKTRONIK j.d.o.o. za usluge i trgovinu</item>
    </izvorni_sadrzaj>
    <derivirana_varijabla naziv="DomainObject.Predmet.ProtuStrankaListFormated_1">
      <item>SMART ELEKTRONIK j.d.o.o. za usluge i trgovinu</item>
    </derivirana_varijabla>
  </DomainObject.Predmet.ProtuStrankaListFormated>
  <DomainObject.Predmet.ProtuStrankaListFormatedOIB>
    <izvorni_sadrzaj>
      <item>SMART ELEKTRONIK j.d.o.o. za usluge i trgovinu, OIB 01776278779</item>
    </izvorni_sadrzaj>
    <derivirana_varijabla naziv="DomainObject.Predmet.ProtuStrankaListFormatedOIB_1">
      <item>SMART ELEKTRONIK j.d.o.o. za usluge i trgovinu, OIB 01776278779</item>
    </derivirana_varijabla>
  </DomainObject.Predmet.ProtuStrankaListFormatedOIB>
  <DomainObject.Predmet.ProtuStrankaListFormatedWithAdress>
    <izvorni_sadrzaj>
      <item>SMART ELEKTRONIK j.d.o.o. za usluge i trgovinu, Lovinačka 4, 23000 Zadar</item>
    </izvorni_sadrzaj>
    <derivirana_varijabla naziv="DomainObject.Predmet.ProtuStrankaListFormatedWithAdress_1">
      <item>SMART ELEKTRONIK j.d.o.o. za usluge i trgovinu, Lovinačka 4, 23000 Zadar</item>
    </derivirana_varijabla>
  </DomainObject.Predmet.ProtuStrankaListFormatedWithAdress>
  <DomainObject.Predmet.ProtuStrankaListFormatedWithAdressOIB>
    <izvorni_sadrzaj>
      <item>SMART ELEKTRONIK j.d.o.o. za usluge i trgovinu, OIB 01776278779, Lovinačka 4, 23000 Zadar</item>
    </izvorni_sadrzaj>
    <derivirana_varijabla naziv="DomainObject.Predmet.ProtuStrankaListFormatedWithAdressOIB_1">
      <item>SMART ELEKTRONIK j.d.o.o. za usluge i trgovinu, OIB 01776278779, Lovinačka 4, 23000 Zadar</item>
    </derivirana_varijabla>
  </DomainObject.Predmet.ProtuStrankaListFormatedWithAdressOIB>
  <DomainObject.Predmet.ProtuStrankaListNazivFormated>
    <izvorni_sadrzaj>
      <item>SMART ELEKTRONIK j.d.o.o. za usluge i trgovinu</item>
    </izvorni_sadrzaj>
    <derivirana_varijabla naziv="DomainObject.Predmet.ProtuStrankaListNazivFormated_1">
      <item>SMART ELEKTRONIK j.d.o.o. za usluge i trgovinu</item>
    </derivirana_varijabla>
  </DomainObject.Predmet.ProtuStrankaListNazivFormated>
  <DomainObject.Predmet.ProtuStrankaListNazivFormatedOIB>
    <izvorni_sadrzaj>
      <item>SMART ELEKTRONIK j.d.o.o. za usluge i trgovinu, OIB 01776278779</item>
    </izvorni_sadrzaj>
    <derivirana_varijabla naziv="DomainObject.Predmet.ProtuStrankaListNazivFormatedOIB_1">
      <item>SMART ELEKTRONIK j.d.o.o. za usluge i trgovinu, OIB 01776278779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SMART ELEKTRONIK j.d.o.o. za usluge i trgovinu</izvorni_sadrzaj>
    <derivirana_varijabla naziv="DomainObject.Predmet.ProtustrankaIDrugi_1">SMART ELEKTRONIK j.d.o.o.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SMART ELEKTRONIK j.d.o.o. za usluge i trgovinu, OIB 01776278779, Lovinačka 4, 23000 Zadar</izvorni_sadrzaj>
    <derivirana_varijabla naziv="DomainObject.Predmet.ProtustrankaIDrugiAdressOIB_1">SMART ELEKTRONIK j.d.o.o. za usluge i trgovinu, OIB 01776278779, Lovinačka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SMART ELEKTRONIK j.d.o.o. za usluge i trgovinu</item>
    </izvorni_sadrzaj>
    <derivirana_varijabla naziv="DomainObject.Predmet.SudioniciListNaziv_1">
      <item>FINA</item>
      <item>SMART ELEKTRONIK j.d.o.o. za usluge i trgovinu</item>
    </derivirana_varijabla>
  </DomainObject.Predmet.SudioniciListNaziv>
  <DomainObject.Predmet.SudioniciListAdressOIB>
    <izvorni_sadrzaj>
      <item>FINA, OIB 85821130368</item>
      <item>SMART ELEKTRONIK j.d.o.o. za usluge i trgovinu, OIB 01776278779, Lovinačka 4,23000 Zadar</item>
    </izvorni_sadrzaj>
    <derivirana_varijabla naziv="DomainObject.Predmet.SudioniciListAdressOIB_1">
      <item>FINA, OIB 85821130368</item>
      <item>SMART ELEKTRONIK j.d.o.o. za usluge i trgovinu, OIB 01776278779, Lovinačka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01776278779</item>
    </izvorni_sadrzaj>
    <derivirana_varijabla naziv="DomainObject.Predmet.SudioniciListNazivOIB_1">
      <item>, OIB 85821130368</item>
      <item>, OIB 01776278779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FE1E76-0B3C-4681-9877-ABEE0B1451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359</properties:Words>
  <properties:Characters>1889</properties:Characters>
  <properties:Lines>77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2016-03-03T10:49:00Z</dcterms:created>
  <dc:creator>Administrator</dc:creator>
  <cp:lastModifiedBy>wsadmin</cp:lastModifiedBy>
  <cp:lastPrinted>2016-02-24T09:00:00Z</cp:lastPrinted>
  <dcterms:modified xmlns:xsi="http://www.w3.org/2001/XMLSchema-instance" xsi:type="dcterms:W3CDTF">2016-03-04T13:45:00Z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