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4e6b" w14:paraId="ebd4e6b" w:rsidRDefault="00AE649C" w:rsidP="004F27AE" w:rsidR="00AE649C" w:rsidRPr="00B76F3C">
      <w:pPr>
        <w:pStyle w:val="NormaleSPIS"/>
        <w15:collapsed w:val="false"/>
      </w:pPr>
    </w:p>
    <w:p w:rsidRDefault="00AB4602" w:rsidP="00994697" w:rsidR="00217C95" w:rsidRPr="00994697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5. St-789/2017-23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17C95">
        <w:rPr>
          <w:rFonts w:cs="Times New Roman" w:eastAsia="Times New Roman"/>
          <w:noProof/>
          <w:lang w:eastAsia="hr-HR"/>
        </w:rPr>
        <w:t>R E P U B L I K A  H R V A T S K A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17C95">
        <w:rPr>
          <w:rFonts w:cs="Times New Roman" w:eastAsia="Times New Roman"/>
          <w:noProof/>
          <w:lang w:eastAsia="hr-HR"/>
        </w:rPr>
        <w:t>R J E Š E N J E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94697" w:rsidP="00994697" w:rsidR="00994697" w:rsidRPr="0099469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4697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r w:rsidRPr="00994697">
        <w:rPr>
          <w:rFonts w:cs="Times New Roman" w:eastAsia="Times New Roman"/>
          <w:lang w:eastAsia="hr-HR"/>
        </w:rPr>
        <w:t xml:space="preserve">predstečajnom postupku nad dužnikom </w:t>
      </w:r>
      <w:r w:rsidRPr="00994697">
        <w:rPr>
          <w:rFonts w:cs="Times New Roman" w:eastAsia="Times New Roman"/>
          <w:lang w:eastAsia="hr-HR" w:val="en-GB"/>
        </w:rPr>
        <w:t>MARINADA društvo s ograničenom odgovornošću za preradu povrća i voća, Slatina, Nikole Šubića Zrinskog 28, OIB: 61997436995, MBS: 010034383,</w:t>
      </w:r>
      <w:r w:rsidRPr="00994697">
        <w:rPr>
          <w:rFonts w:cs="Times New Roman" w:eastAsia="Times New Roman"/>
          <w:lang w:eastAsia="hr-HR"/>
        </w:rPr>
        <w:t xml:space="preserve"> kojeg zastupaju punomoćnici, odvjetnici iz Odvjetničkog društva Dominković i partneri d.o.o. Zagreb, nakon ročišta za ispitivanje tražbina održanog 28. studenog 2017., 4. prosinca 2017.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>r i j e š i o  j e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>UTVRĐUJU SE SLJEDEĆE TRAŽBINE: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6252"/>
        <w:gridCol w:w="2127"/>
      </w:tblGrid>
      <w:tr w:rsidTr="00217C95" w:rsidR="00217C95" w:rsidRPr="00217C95">
        <w:trPr>
          <w:trHeight w:val="1800"/>
        </w:trPr>
        <w:tc>
          <w:tcPr>
            <w:tcW w:type="dxa" w:w="625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Vjerovnik (ime i prezime / tvrtka ili naziv, OIB, adresa / sjedište)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Iznos u kn</w:t>
            </w:r>
          </w:p>
        </w:tc>
      </w:tr>
      <w:tr w:rsidTr="00217C95" w:rsidR="00217C95" w:rsidRPr="00217C95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</w:p>
        </w:tc>
      </w:tr>
      <w:tr w:rsidTr="00217C95" w:rsidR="00217C95" w:rsidRPr="00217C95">
        <w:trPr>
          <w:trHeight w:val="8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 M društvo s ograničenom odgovornošću za proizvodnju, trgovinu i usluge, Školska 60, 10419 Gornje Podotočje, OIB: 45975769859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64.241,54</w:t>
            </w:r>
          </w:p>
        </w:tc>
      </w:tr>
      <w:tr w:rsidTr="00217C95" w:rsidR="00217C95" w:rsidRPr="00217C95">
        <w:trPr>
          <w:trHeight w:val="6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ABECEDA KOMUNIKACIJE d.o.o. za usluge, Vojnovićeva 33, 10000 Zagreb, OIB: 12859785879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3.750,00</w:t>
            </w:r>
          </w:p>
        </w:tc>
      </w:tr>
      <w:tr w:rsidTr="00217C95" w:rsidR="00217C95" w:rsidRPr="00217C95">
        <w:trPr>
          <w:trHeight w:val="2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ADRIA TRADE B.V., Prinses Chritinalaan 32, 3195 VIC, Braeside Melbourne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372.817,19</w:t>
            </w:r>
          </w:p>
        </w:tc>
      </w:tr>
      <w:tr w:rsidTr="00217C95" w:rsidR="00217C95" w:rsidRPr="00217C95">
        <w:trPr>
          <w:trHeight w:val="6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ADRIAFLORA društvo s ograničenom odgovornošću za poljoprivrednu proizvodnju, trgovinu i zastupanje, Dr. Franje Tuđmana 82, 23210 Biograd Na Moru, OIB: 27179471386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547.954,52</w:t>
            </w:r>
          </w:p>
        </w:tc>
      </w:tr>
      <w:tr w:rsidTr="00217C95" w:rsidR="00217C95" w:rsidRPr="00217C95">
        <w:trPr>
          <w:trHeight w:val="6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AGENS društvo s ograničenom odgovornošću za unutarnju i vanjsku trgovinu, usluge i grafičku djelatnost, Medarska 69, 10000 Zagreb, OIB: 73831655633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53.307,95</w:t>
            </w:r>
          </w:p>
        </w:tc>
      </w:tr>
      <w:tr w:rsidTr="00217C95" w:rsidR="00217C95" w:rsidRPr="00217C95">
        <w:trPr>
          <w:trHeight w:val="43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AGLON d.o.o. za savjetovanje i zastupanje, Jurkovićeva 1, 10000 Zagreb, OIB: 78453219787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160.211,68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AGRICOLA d.o.o. za trgovinu i proizvodnju, Dr. Ante Starčevića 12, 40000 Čakovec, OIB: 72163563412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25.870,01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AGRIMATCO d.o.o. za proizvodnju, trgovinu i usluge u poljoprivrednoj djelatnosti, Jelengradska 12, 31208 Petrijevci, OIB: 24373689835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105.283,08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 xml:space="preserve">AGRO LOGISTIC d.o.o., Lendavska ul. 5a, 9000 Murska Sobota           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13.088,63</w:t>
            </w:r>
          </w:p>
        </w:tc>
      </w:tr>
      <w:tr w:rsidTr="00217C95" w:rsidR="00217C95" w:rsidRPr="00217C95">
        <w:trPr>
          <w:trHeight w:val="2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 NERETVA d.o.o. za trgovinu i usluge, Alojzija Stepinca 42, 20355 Opuzen, OIB: 02145106992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145.372,63</w:t>
            </w:r>
          </w:p>
        </w:tc>
      </w:tr>
      <w:tr w:rsidTr="00217C95" w:rsidR="00217C95" w:rsidRPr="00217C95">
        <w:trPr>
          <w:trHeight w:val="8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 PLUS društvo s ograničenom odgovornošću za proizvodnju, trgovinu i usluge, Tisno 3, 20355 Opuzen, OIB: 06861978861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14.683,86</w:t>
            </w:r>
          </w:p>
        </w:tc>
      </w:tr>
      <w:tr w:rsidTr="00217C95" w:rsidR="00217C95" w:rsidRPr="00217C95">
        <w:trPr>
          <w:trHeight w:val="5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 TURTIAN d.o.o. za trgovinu i usluge, Šišanska cesta 124, 52100 Pula, OIB: 91486132447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334,73</w:t>
            </w:r>
          </w:p>
        </w:tc>
      </w:tr>
      <w:tr w:rsidTr="00217C95" w:rsidR="00217C95" w:rsidRPr="00217C95">
        <w:trPr>
          <w:trHeight w:val="3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AGRO-KOMERC 92 d.o.o., Industrijska zona Sever bb,  2400 Strumica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60.548,11</w:t>
            </w:r>
          </w:p>
        </w:tc>
      </w:tr>
      <w:tr w:rsidTr="00217C95" w:rsidR="00217C95" w:rsidRPr="00217C95">
        <w:trPr>
          <w:trHeight w:val="6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AGRODUHAN društvo s ograničenom odgovornošću za poljoprivrednu proizvodnju i usluge, Nikole Šubića Zrinskog 30, 33520 Slatina, OIB: 97446273531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115.067,00</w:t>
            </w:r>
          </w:p>
        </w:tc>
      </w:tr>
      <w:tr w:rsidTr="00217C95" w:rsidR="00217C95" w:rsidRPr="00217C95">
        <w:trPr>
          <w:trHeight w:val="51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AGROFRUCTUS  d.o.o., 16 Krajiške brigade br. 1, 78400 Bosanska Gradiška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304.756,07</w:t>
            </w:r>
          </w:p>
        </w:tc>
      </w:tr>
      <w:tr w:rsidTr="00217C95" w:rsidR="00217C95" w:rsidRPr="00217C95">
        <w:trPr>
          <w:trHeight w:val="3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AGROFRUCTUS d.o.o., Čapljina, Tasovići bb, Čapljina 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1.498.302,13</w:t>
            </w:r>
          </w:p>
        </w:tc>
      </w:tr>
      <w:tr w:rsidTr="00217C95" w:rsidR="00217C95" w:rsidRPr="00217C95">
        <w:trPr>
          <w:trHeight w:val="7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AGROINVEST d.o.o. za poljoprivredu, stočarstvo, trgovinu na veliko i malo, Ribarska ulica 5, 52204 Ližnjan, OIB: 53240471571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54.914,48</w:t>
            </w:r>
          </w:p>
        </w:tc>
      </w:tr>
      <w:tr w:rsidTr="00217C95" w:rsidR="00217C95" w:rsidRPr="00217C95">
        <w:trPr>
          <w:trHeight w:val="8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AGROPROMET društvo s ograničenom odgovornošću za proizvodnju, trgovinu i usluge, Kralja Tomislava 9, 32276 Babina Greda, OIB: 30549842459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30.651,00</w:t>
            </w:r>
          </w:p>
        </w:tc>
      </w:tr>
      <w:tr w:rsidTr="00217C95" w:rsidR="00217C95" w:rsidRPr="00217C95">
        <w:trPr>
          <w:trHeight w:val="5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AGROVELEBIT društvo s ograničenom odgovornošću za obavljanje poljoprivrednih djelatnosti, Svetog Mihovila 11, 53244 Lovinac, OIB: 33174065710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12.000,00</w:t>
            </w:r>
          </w:p>
        </w:tc>
      </w:tr>
      <w:tr w:rsidTr="00217C95" w:rsidR="00217C95" w:rsidRPr="00217C95">
        <w:trPr>
          <w:trHeight w:val="5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AKRAS FLAVOURS GmbH, Wiener Neudorf 2355,  Wiener Neudorf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57.501,55</w:t>
            </w:r>
          </w:p>
        </w:tc>
      </w:tr>
      <w:tr w:rsidTr="00217C95" w:rsidR="00217C95" w:rsidRPr="00217C95">
        <w:trPr>
          <w:trHeight w:val="6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AM EXTRA FRUCTUS d.o.o, Tasovčići bb Veletržnica , 88300 Čapljina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108.851,26</w:t>
            </w:r>
          </w:p>
        </w:tc>
      </w:tr>
      <w:tr w:rsidTr="00217C95" w:rsidR="00217C95" w:rsidRPr="00217C95">
        <w:trPr>
          <w:trHeight w:val="1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AMOSS, Corso Italia75, 34170 Gorizia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275.912,98</w:t>
            </w:r>
          </w:p>
        </w:tc>
      </w:tr>
      <w:tr w:rsidTr="00217C95" w:rsidR="00217C95" w:rsidRPr="00217C95">
        <w:trPr>
          <w:trHeight w:val="4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AN.ST. d.o.o. za voćarstvo, trgovinu i usluge, B.Radičevića 9, 31216 Šodolovci, OIB: 12161001573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86.152,07</w:t>
            </w:r>
          </w:p>
        </w:tc>
      </w:tr>
      <w:tr w:rsidTr="00217C95" w:rsidR="00217C95" w:rsidRPr="00217C95">
        <w:trPr>
          <w:trHeight w:val="5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ANDJELKOVIĆ, Naudovac 101, 33410 Naudovac, OIB: 46962116464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58.639,01</w:t>
            </w:r>
          </w:p>
        </w:tc>
      </w:tr>
      <w:tr w:rsidTr="00217C95" w:rsidR="00217C95" w:rsidRPr="00217C95">
        <w:trPr>
          <w:trHeight w:val="28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JOZO ANDROŠ, Josipa Kozarca 2, 33525 Sopje, OIB: 93279898396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21.265,40</w:t>
            </w:r>
          </w:p>
        </w:tc>
      </w:tr>
      <w:tr w:rsidTr="00217C95" w:rsidR="00217C95" w:rsidRPr="00217C95">
        <w:trPr>
          <w:trHeight w:val="2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MATO ANDROŠ, Josipa Kozarca 17A, 33525 Sopje, OIB: 96190967399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22.107,44</w:t>
            </w:r>
          </w:p>
        </w:tc>
      </w:tr>
      <w:tr w:rsidTr="00217C95" w:rsidR="00217C95" w:rsidRPr="00217C95">
        <w:trPr>
          <w:trHeight w:val="5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PERICA ANĐELIĆ, Put Zlatinovca 17, 20355 Opuzen, OIB: 00506473391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8.088,84</w:t>
            </w:r>
          </w:p>
        </w:tc>
      </w:tr>
      <w:tr w:rsidTr="00217C95" w:rsidR="00217C95" w:rsidRPr="00217C95">
        <w:trPr>
          <w:trHeight w:val="4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ANTE ANTUNOVIĆ, PRIJEVOZNIK GIGAC, Otrić-Seoci 190, 20342 Otrić-Seoci, OIB: 67706980063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79.531,84</w:t>
            </w:r>
          </w:p>
        </w:tc>
      </w:tr>
      <w:tr w:rsidTr="00217C95" w:rsidR="00217C95" w:rsidRPr="00217C95">
        <w:trPr>
          <w:trHeight w:val="58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ARDENTER d.o.o. za servisiranje vatrogasnih aparata, proizvodnju, trgovinu i usluge, Omladinska 17, 31431 Livana, OIB: 57293115850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12.101,25</w:t>
            </w:r>
          </w:p>
        </w:tc>
      </w:tr>
      <w:tr w:rsidTr="00217C95" w:rsidR="00217C95" w:rsidRPr="00217C95">
        <w:trPr>
          <w:trHeight w:val="3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PERO ARNAUT, Lovre Matića 20, 20350 Metković, OIB: 11912025834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18.750,10</w:t>
            </w:r>
          </w:p>
        </w:tc>
      </w:tr>
      <w:tr w:rsidTr="00217C95" w:rsidR="00217C95" w:rsidRPr="00217C95">
        <w:trPr>
          <w:trHeight w:val="699"/>
        </w:trPr>
        <w:tc>
          <w:tcPr>
            <w:tcW w:type="dxa" w:w="6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ATALIA društvo s ograničenom odgovornošću za proizvodnju, trgovinu, promet i usluge, Vladimira Nazora 11, 31550 Petrijevci, OIB: 01961188426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93.904,21</w:t>
            </w:r>
          </w:p>
        </w:tc>
      </w:tr>
      <w:tr w:rsidTr="00217C95" w:rsidR="00217C95" w:rsidRPr="00217C95">
        <w:trPr>
          <w:trHeight w:val="6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AUTO KUĆA GAŠPEROV d.o.o. za trgovinu i usluge, Kralja Stjepana Držislava 7, 21000 Split, OIB: 83513335541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4.418,31</w:t>
            </w:r>
          </w:p>
        </w:tc>
      </w:tr>
      <w:tr w:rsidTr="00217C95" w:rsidR="00217C95" w:rsidRPr="00217C95">
        <w:trPr>
          <w:trHeight w:val="12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AUTO NEVEN, društvo s ograničenom odgovornošću za unutarnju i vanjsku trgovinu, proizvodnju i usluge, Samoborska Cesta 52, 10436 Rakov Potok, OIB: 37049719486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25.173,02</w:t>
            </w:r>
          </w:p>
        </w:tc>
      </w:tr>
      <w:tr w:rsidTr="00217C95" w:rsidR="00217C95" w:rsidRPr="00217C95">
        <w:trPr>
          <w:trHeight w:val="2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AUTOFLOTA društvo s ograničenom odgovornošću za trgovinu i usluge, Savska Opatovina 42, 10000 Zagreb, OIB: 96788157124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117.343,23</w:t>
            </w:r>
          </w:p>
        </w:tc>
      </w:tr>
      <w:tr w:rsidTr="00217C95" w:rsidR="00217C95" w:rsidRPr="00217C95">
        <w:trPr>
          <w:trHeight w:val="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Azelis CROATIA d.o.o. za trgovinu i usluge, Trnjanska cesta 37, 10000 Zagreb, OIB: 57533077709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282.793,74</w:t>
            </w:r>
          </w:p>
        </w:tc>
      </w:tr>
      <w:tr w:rsidTr="00217C95" w:rsidR="00217C95" w:rsidRPr="00217C95">
        <w:trPr>
          <w:trHeight w:val="48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BABIĆ, STRIMEN 14, 20355 OPUZEN, OIB: 54556879131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16.505,52</w:t>
            </w:r>
          </w:p>
        </w:tc>
      </w:tr>
      <w:tr w:rsidTr="00217C95" w:rsidR="00217C95" w:rsidRPr="00217C95">
        <w:trPr>
          <w:trHeight w:val="4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BAČURA ORDINACIJA MEDICINE RADA, KOLODVORSKA 22, 33520 SLATINA, OIB: 66924602647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9.727,00</w:t>
            </w:r>
          </w:p>
        </w:tc>
      </w:tr>
      <w:tr w:rsidTr="00217C95" w:rsidR="00217C95" w:rsidRPr="00217C95">
        <w:trPr>
          <w:trHeight w:val="6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BARTUL BAJO, PETRA KREŠIMIRA IV 102, 20350 METKOVIĆ, OIB: 91154919591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12.098,51</w:t>
            </w:r>
          </w:p>
        </w:tc>
      </w:tr>
      <w:tr w:rsidTr="00217C95" w:rsidR="00217C95" w:rsidRPr="00217C95">
        <w:trPr>
          <w:trHeight w:val="40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BAJSAR, OTROVANEC 37, 33405 OTROVANEC, OIB: 02631675868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4.683,87</w:t>
            </w:r>
          </w:p>
        </w:tc>
      </w:tr>
      <w:tr w:rsidTr="00217C95" w:rsidR="00217C95" w:rsidRPr="00217C95">
        <w:trPr>
          <w:trHeight w:val="2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TIHOMIR BAKARIĆ, MIJE STUPARIĆA 95, 44320 KUTINA, OIB: 18783968491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182.238,75</w:t>
            </w:r>
          </w:p>
        </w:tc>
      </w:tr>
      <w:tr w:rsidTr="00217C95" w:rsidR="00217C95" w:rsidRPr="00217C95">
        <w:trPr>
          <w:trHeight w:val="3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BAKARIĆ OBRT BAKARIĆ, BILOGORSKA 7, 44320 KUTINA, OIB: 83920143090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129.476,82</w:t>
            </w:r>
          </w:p>
        </w:tc>
      </w:tr>
      <w:tr w:rsidTr="00217C95" w:rsidR="00217C95" w:rsidRPr="00217C95">
        <w:trPr>
          <w:trHeight w:val="3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BAKONJI OPG, GALICI 3, 10434 STRMEC, OIB: 45568443177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6.445,56</w:t>
            </w:r>
          </w:p>
        </w:tc>
      </w:tr>
      <w:tr w:rsidTr="00217C95" w:rsidR="00217C95" w:rsidRPr="00217C95">
        <w:trPr>
          <w:trHeight w:val="19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BALKAN LOV d.o.o. lovni turizam, Glavna 15, 31423 Podgorje Bračevačko, OIB: 21066062704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34.419,70</w:t>
            </w:r>
          </w:p>
        </w:tc>
      </w:tr>
      <w:tr w:rsidTr="00217C95" w:rsidR="00217C95" w:rsidRPr="00217C95">
        <w:trPr>
          <w:trHeight w:val="2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PREDRAG BANDA, EUGENA KUMIČIĆA 20, 31540 DONJI MIHOLJAC, OIB: 80622365528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7.500,00</w:t>
            </w:r>
          </w:p>
        </w:tc>
      </w:tr>
      <w:tr w:rsidTr="00217C95" w:rsidR="00217C95" w:rsidRPr="00217C95">
        <w:trPr>
          <w:trHeight w:val="1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PREDRAG BARČAN, V.ČREŠNJEVICA 234, 33405 VELIKA ČREŠNJEVICA, OIB: 18612331915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6.657,81</w:t>
            </w:r>
          </w:p>
        </w:tc>
      </w:tr>
      <w:tr w:rsidTr="00217C95" w:rsidR="00217C95" w:rsidRPr="00217C95">
        <w:trPr>
          <w:trHeight w:val="4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MARINKO BARIĆ, ROGOVAC 125A, 33404 ROGOVAC, OIB: 07705440663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8.694,52</w:t>
            </w:r>
          </w:p>
        </w:tc>
      </w:tr>
      <w:tr w:rsidTr="00217C95" w:rsidR="00217C95" w:rsidRPr="00217C95">
        <w:trPr>
          <w:trHeight w:val="2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DRAGICA BARTOLIĆ, IVE MARINKOVIĆA 21, 33404 LOZAN, OIB: 52884605361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18.028,98</w:t>
            </w:r>
          </w:p>
        </w:tc>
      </w:tr>
      <w:tr w:rsidTr="00217C95" w:rsidR="00217C95" w:rsidRPr="00217C95">
        <w:trPr>
          <w:trHeight w:val="4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SILVIJA BAŠA, Osječka 141, 33000 Virovitica, OIB: 07838321392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8.451,22</w:t>
            </w:r>
          </w:p>
        </w:tc>
      </w:tr>
      <w:tr w:rsidTr="00217C95" w:rsidR="00217C95" w:rsidRPr="00217C95">
        <w:trPr>
          <w:trHeight w:val="2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VESNA BAŠIĆ OPG, Omladinska 65, 31431 Livana, OIB: 72412413780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40.008,03</w:t>
            </w:r>
          </w:p>
        </w:tc>
      </w:tr>
      <w:tr w:rsidTr="00217C95" w:rsidR="00217C95" w:rsidRPr="00217C95">
        <w:trPr>
          <w:trHeight w:val="25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BAŠO d.o.o., Todorovo 158, 77230 Velika Kladuša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40.346,22</w:t>
            </w:r>
          </w:p>
        </w:tc>
      </w:tr>
      <w:tr w:rsidTr="00217C95" w:rsidR="00217C95" w:rsidRPr="00217C95">
        <w:trPr>
          <w:trHeight w:val="52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KATARINA BEDEKOVIĆ, M.P.Miškine 130B, 33405 Pitomača, OIB: 68949412834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19.542,43</w:t>
            </w:r>
          </w:p>
        </w:tc>
      </w:tr>
      <w:tr w:rsidTr="00217C95" w:rsidR="00217C95" w:rsidRPr="00217C95">
        <w:trPr>
          <w:trHeight w:val="5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HELENA BEGOVIĆ, Tina Ujevića 45, 33405 Pitomača, OIB: 20040496872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14.623,17</w:t>
            </w:r>
          </w:p>
        </w:tc>
      </w:tr>
      <w:tr w:rsidTr="00217C95" w:rsidR="00217C95" w:rsidRPr="00217C95">
        <w:trPr>
          <w:trHeight w:val="9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BEJO ZADEN d.o.o. za proizvodnju, unutarnju i vanjsku trgovinu, trgovinu na veliko i malo i obavljanje usluga u vanjskotrgovinskom prometu, Soblinečka ulica35b, 10360 Sesvete, OIB: 22928940911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627.373,64</w:t>
            </w:r>
          </w:p>
        </w:tc>
      </w:tr>
      <w:tr w:rsidTr="00217C95" w:rsidR="00217C95" w:rsidRPr="00217C95">
        <w:trPr>
          <w:trHeight w:val="27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LIDIJA BELJAN OPG, Lička 14, 31400 Đakovo, OIB: 50572742252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18.483,05</w:t>
            </w:r>
          </w:p>
        </w:tc>
      </w:tr>
      <w:tr w:rsidTr="00217C95" w:rsidR="00217C95" w:rsidRPr="00217C95">
        <w:trPr>
          <w:trHeight w:val="5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BELJE dioničko društvo za privređivanje u poljodjelstvu, prerađivačkoj industriji i prometu roba, Darda, Svetog Ivana Krstitelja 1a, 31326 Darda, OIB: 92404445155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10.654.598,46</w:t>
            </w:r>
          </w:p>
        </w:tc>
      </w:tr>
      <w:tr w:rsidTr="00217C95" w:rsidR="00217C95" w:rsidRPr="00217C95">
        <w:trPr>
          <w:trHeight w:val="51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ZORAN BENOVIĆ, ZVEKANOV KUT 12, 31512 FERIČANCI, OIB: 13620035893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3.222,34</w:t>
            </w:r>
          </w:p>
        </w:tc>
      </w:tr>
      <w:tr w:rsidTr="00217C95" w:rsidR="00217C95" w:rsidRPr="00217C95">
        <w:trPr>
          <w:trHeight w:val="6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DENNIS WALTER BERNOBIĆ, POLJ. OBRT EVA, KAŠTELIR 140, 52464 KAŠTELIR, OIB: 82158981357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13.061,21</w:t>
            </w:r>
          </w:p>
        </w:tc>
      </w:tr>
      <w:tr w:rsidTr="00217C95" w:rsidR="00217C95" w:rsidRPr="00217C95">
        <w:trPr>
          <w:trHeight w:val="3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ĐURO BISTER, PALINOVEC 249, 40320 PALINOVEC, OIB: 18965871385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10.017,07</w:t>
            </w:r>
          </w:p>
        </w:tc>
      </w:tr>
      <w:tr w:rsidTr="00217C95" w:rsidR="00217C95" w:rsidRPr="00217C95">
        <w:trPr>
          <w:trHeight w:val="1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ANITA BJELIŠ, PODGRADINA 91, 20355 PODGRADINA, OIB: 48650921787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42.034,57</w:t>
            </w:r>
          </w:p>
        </w:tc>
      </w:tr>
      <w:tr w:rsidTr="00217C95" w:rsidR="00217C95" w:rsidRPr="00217C95">
        <w:trPr>
          <w:trHeight w:val="5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BJELIŠ, SV. FRANJE ASIŠKOGA 3A, 20350 METKOVIĆ, OIB: 12871830407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23.000,00</w:t>
            </w:r>
          </w:p>
        </w:tc>
      </w:tr>
      <w:tr w:rsidTr="00217C95" w:rsidR="00217C95" w:rsidRPr="00217C95">
        <w:trPr>
          <w:trHeight w:val="4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BJELIŠ, PRANTRNOVO 92, 20355 OPUZEN, OIB: 61482656634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80.835,63</w:t>
            </w:r>
          </w:p>
        </w:tc>
      </w:tr>
      <w:tr w:rsidTr="00217C95" w:rsidR="00217C95" w:rsidRPr="00217C95">
        <w:trPr>
          <w:trHeight w:val="29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RADMILA BJELIŠ, SV. FRANJE ASIŠKOGA 3A, 20350 METKOVIĆ, OIB: 37173670923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50.651,03</w:t>
            </w:r>
          </w:p>
        </w:tc>
      </w:tr>
      <w:tr w:rsidTr="00217C95" w:rsidR="00217C95" w:rsidRPr="00217C95">
        <w:trPr>
          <w:trHeight w:val="1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GORAN BLAŽEKOVIĆ OPG, ŠTROSMAJEROVA 34, 35424 ORUBICA, OIB: 67335975048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75.134,52</w:t>
            </w:r>
          </w:p>
        </w:tc>
      </w:tr>
      <w:tr w:rsidTr="00217C95" w:rsidR="00217C95" w:rsidRPr="00217C95">
        <w:trPr>
          <w:trHeight w:val="5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BOA PROMOCIJA d.o.o. za trgovinu i usluge, Tratinska 76, 10000 Zagreb, OIB: 22002669291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32.738,56</w:t>
            </w:r>
          </w:p>
        </w:tc>
      </w:tr>
      <w:tr w:rsidTr="00217C95" w:rsidR="00217C95" w:rsidRPr="00217C95">
        <w:trPr>
          <w:trHeight w:val="2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SANJA BOBIČANEC OPG, ČAKOVEČKA 20, 40317 SIVICA, OIB: 12679877008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30.425,90</w:t>
            </w:r>
          </w:p>
        </w:tc>
      </w:tr>
      <w:tr w:rsidTr="00217C95" w:rsidR="00217C95" w:rsidRPr="00217C95">
        <w:trPr>
          <w:trHeight w:val="2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BOGADI, MATIJE GUPCA 102, 33514 MIKLEUŠ, OIB: 34920268032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39.672,35</w:t>
            </w:r>
          </w:p>
        </w:tc>
      </w:tr>
      <w:tr w:rsidTr="00217C95" w:rsidR="00217C95" w:rsidRPr="00217C95">
        <w:trPr>
          <w:trHeight w:val="4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BOGOVIĆ OPG, Sedlarica 128, 33405 Sedlarica, OIB: 11423035819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12.758,47</w:t>
            </w:r>
          </w:p>
        </w:tc>
      </w:tr>
      <w:tr w:rsidTr="00217C95" w:rsidR="00217C95" w:rsidRPr="00217C95">
        <w:trPr>
          <w:trHeight w:val="5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HRVOJE BOGUT OPG, DALMATINSKA 19, 31221 JOSIPOVAC, OIB: 42350741106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14.123,35</w:t>
            </w:r>
          </w:p>
        </w:tc>
      </w:tr>
      <w:tr w:rsidTr="00217C95" w:rsidR="00217C95" w:rsidRPr="00217C95">
        <w:trPr>
          <w:trHeight w:val="6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ROBERT BOKUNIĆ, MIROSLAVA KRALJEVIĆA 29, 33000 VIROVITICA, OIB: 33739637047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6.958,23</w:t>
            </w:r>
          </w:p>
        </w:tc>
      </w:tr>
      <w:tr w:rsidTr="00217C95" w:rsidR="00217C95" w:rsidRPr="00217C95">
        <w:trPr>
          <w:trHeight w:val="4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BOMARK AMBALAŽA društvo s ograničenom odgovornošću za proizvodnju, trgovinu i usluge, Ivana Severa 15, 42000 Varaždin, OIB: 26897480147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49.000,78</w:t>
            </w:r>
          </w:p>
        </w:tc>
      </w:tr>
      <w:tr w:rsidTr="00217C95" w:rsidR="00217C95" w:rsidRPr="00217C95">
        <w:trPr>
          <w:trHeight w:val="4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BON-TON društvo s ograničenom odgovornošću za trgovinu i usluge, Malomlačka 7, 10000 Zagreb, OIB: 52931027628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4.800,00</w:t>
            </w:r>
          </w:p>
        </w:tc>
      </w:tr>
      <w:tr w:rsidTr="00217C95" w:rsidR="00217C95" w:rsidRPr="00217C95">
        <w:trPr>
          <w:trHeight w:val="1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ROZA BORONDIĆ, IVE MARINKOVIĆA 63, 33404 LOZAN, OIB: 69101392338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257,15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STIPAN BOROVAC, SPLITSKA 6, 20350 METKOVIĆ, OIB: 58181876268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9.945,16</w:t>
            </w:r>
          </w:p>
        </w:tc>
      </w:tr>
      <w:tr w:rsidTr="00217C95" w:rsidR="00217C95" w:rsidRPr="00217C95">
        <w:trPr>
          <w:trHeight w:val="5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BOROVNICE društvo s ograničenom odgovornošću za uzgoj i preradu voća, Ksajpabb, 40000 Šenkovec, OIB: 13570201804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311.547,70</w:t>
            </w:r>
          </w:p>
        </w:tc>
      </w:tr>
      <w:tr w:rsidTr="00217C95" w:rsidR="00217C95" w:rsidRPr="00217C95">
        <w:trPr>
          <w:trHeight w:val="1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IVO BOŠKOVIĆ, ANDRIJE KAČIĆA MIOŠIĆA 26, 20350 METKOVIĆ, OIB: 45681930917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1.887,87</w:t>
            </w:r>
          </w:p>
        </w:tc>
      </w:tr>
      <w:tr w:rsidTr="00217C95" w:rsidR="00217C95" w:rsidRPr="00217C95">
        <w:trPr>
          <w:trHeight w:val="1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BOŽIĆ, POMER 354, 52100 POMER, OIB: 89311091450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7.021,09</w:t>
            </w:r>
          </w:p>
        </w:tc>
      </w:tr>
      <w:tr w:rsidTr="00217C95" w:rsidR="00217C95" w:rsidRPr="00217C95">
        <w:trPr>
          <w:trHeight w:val="12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BRAMS d.o.o., ULICA DŽEMALA BIJEDIĆA 185, 71000 SARAJEVO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1.626.073,89</w:t>
            </w:r>
          </w:p>
        </w:tc>
      </w:tr>
      <w:tr w:rsidTr="00217C95" w:rsidR="00217C95" w:rsidRPr="00217C95">
        <w:trPr>
          <w:trHeight w:val="3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BRANITELJSKA ZADRUGA BAŽINE, Hrvatskih branitelja 153, 35253 Stari Slatinik, OIB: 70183974055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58.737,64</w:t>
            </w:r>
          </w:p>
        </w:tc>
      </w:tr>
      <w:tr w:rsidTr="00217C95" w:rsidR="00217C95" w:rsidRPr="00217C95">
        <w:trPr>
          <w:trHeight w:val="58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BRATI RITOŠA Proizvodnja i trgovina, društvo s ograničenom odgovornošću, Šime Kurelića 203, 52000 Pazin, OIB: 82487963656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69.749,11</w:t>
            </w:r>
          </w:p>
        </w:tc>
      </w:tr>
      <w:tr w:rsidTr="00217C95" w:rsidR="00217C95" w:rsidRPr="00217C95">
        <w:trPr>
          <w:trHeight w:val="3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BRENER d.o.o. za proizvodnju i usluge, Hrvatskih branitelja 170, 35253 Stari Slatinik, OIB: 29064957956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316,46</w:t>
            </w:r>
          </w:p>
        </w:tc>
      </w:tr>
      <w:tr w:rsidTr="00217C95" w:rsidR="00217C95" w:rsidRPr="00217C95">
        <w:trPr>
          <w:trHeight w:val="61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BRENNTAG HRVATSKA društvo s ograničenom odgovornošću za trgovinu, Radnička cesta173p, 10000 Zagreb, OIB: 27086065829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64.137,50</w:t>
            </w:r>
          </w:p>
        </w:tc>
      </w:tr>
      <w:tr w:rsidTr="00217C95" w:rsidR="00217C95" w:rsidRPr="00217C95">
        <w:trPr>
          <w:trHeight w:val="2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BREŠKI, BIKOVEC 52, 42243 BIKOVEC, OIB: 06816361698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12.489,72</w:t>
            </w:r>
          </w:p>
        </w:tc>
      </w:tr>
      <w:tr w:rsidTr="00217C95" w:rsidR="00217C95" w:rsidRPr="00217C95">
        <w:trPr>
          <w:trHeight w:val="7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BRIIT d.o.o. za proizvodnju, građevinarstvo, turizam, ugostiteljstvo, prijevoz, trgovinu i usluge, Kralja Zvonimira 33, 33515 Orahovica, OIB: 49817034926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30.635,05</w:t>
            </w:r>
          </w:p>
        </w:tc>
      </w:tr>
      <w:tr w:rsidTr="00217C95" w:rsidR="00217C95" w:rsidRPr="00217C95">
        <w:trPr>
          <w:trHeight w:val="3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ZORICA BRIJAČAK OPG, PROSINAČKIH ŽRTAVA 16, 33522 VOĆIN, OIB: 56927143032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234.526,81</w:t>
            </w:r>
          </w:p>
        </w:tc>
      </w:tr>
      <w:tr w:rsidTr="00217C95" w:rsidR="00217C95" w:rsidRPr="00217C95">
        <w:trPr>
          <w:trHeight w:val="4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KRUNOSLAV BRKIĆ, MIHANOVIĆEVA 14, 31540 DONJI MIHOLJAC, OIB: 45093692384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79.553,46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BRKIĆ, Mihanovićeva 14, 31540 Donji Miholjac, OIB: 13560413552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17.286,39</w:t>
            </w:r>
          </w:p>
        </w:tc>
      </w:tr>
      <w:tr w:rsidTr="00217C95" w:rsidR="00217C95" w:rsidRPr="00217C95">
        <w:trPr>
          <w:trHeight w:val="5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BUDROVIĆ OBRT ZA POLJOPRIVREDU, Ljudevita Gaja 2, 48362 Kozarevac, OIB: 34622057686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11.585,55</w:t>
            </w:r>
          </w:p>
        </w:tc>
      </w:tr>
      <w:tr w:rsidTr="00217C95" w:rsidR="00217C95" w:rsidRPr="00217C95">
        <w:trPr>
          <w:trHeight w:val="1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DANIJEL BUKVIĆ, Terezino Polje 16, 33407 Terezino Polje, OIB: 00305686005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22.764,40</w:t>
            </w:r>
          </w:p>
        </w:tc>
      </w:tr>
      <w:tr w:rsidTr="00217C95" w:rsidR="00217C95" w:rsidRPr="00217C95">
        <w:trPr>
          <w:trHeight w:val="2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BUREK, Mala Črešnjevica 38, 33405 Mala Črešnjevica , OIB: 35229392387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30.756,97</w:t>
            </w:r>
          </w:p>
        </w:tc>
      </w:tr>
      <w:tr w:rsidTr="00217C95" w:rsidR="00217C95" w:rsidRPr="00217C95">
        <w:trPr>
          <w:trHeight w:val="3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ZVONKO BUŠIĆ, Dragutina Domjanića 70, 31400 Đakovo, OIB: 04311326535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22.541,67</w:t>
            </w:r>
          </w:p>
        </w:tc>
      </w:tr>
      <w:tr w:rsidTr="00217C95" w:rsidR="00217C95" w:rsidRPr="00217C95">
        <w:trPr>
          <w:trHeight w:val="38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ŠTEFICA CAFUK, Noviška 20, 42205 Vidovec, OIB: 51541252733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44.914,13</w:t>
            </w:r>
          </w:p>
        </w:tc>
      </w:tr>
      <w:tr w:rsidTr="00217C95" w:rsidR="00217C95" w:rsidRPr="00217C95">
        <w:trPr>
          <w:trHeight w:val="6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DALIBOR CAKO OPG, Vukovarska 47, 31540 Donji Miholjac, OIB: 12276802777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73.336,74</w:t>
            </w:r>
          </w:p>
        </w:tc>
      </w:tr>
      <w:tr w:rsidTr="00217C95" w:rsidR="00217C95" w:rsidRPr="00217C95">
        <w:trPr>
          <w:trHeight w:val="6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MARCO CECCO, Nova Ves 22A, 52474 Nova Ves, OIB: 49683297037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7.687,44</w:t>
            </w:r>
          </w:p>
        </w:tc>
      </w:tr>
      <w:tr w:rsidTr="00217C95" w:rsidR="00217C95" w:rsidRPr="00217C95">
        <w:trPr>
          <w:trHeight w:val="87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CESAR - CESAR, društvo s ograničenom odgovornošću za poljoprivrednu proizvodnju, trgovinu i usluge, Slavka Kolara 17, 10315 Obedišće, OIB: 78926742944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51.883,89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DINKO CIGLER, Kneza Branimira 1, 33515 Orahovica, OIB: 55230910055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245,00</w:t>
            </w:r>
          </w:p>
        </w:tc>
      </w:tr>
      <w:tr w:rsidTr="00217C95" w:rsidR="00217C95" w:rsidRPr="00217C95">
        <w:trPr>
          <w:trHeight w:val="8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CIPRO društvo s ograničenom odgovornošću za unutrašnju i vanjsku trgovinu i proizvodnju, Lepajci 4 a, 49000 Lepajci, OIB: 25498619118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10.963,24</w:t>
            </w:r>
          </w:p>
        </w:tc>
      </w:tr>
      <w:tr w:rsidTr="00217C95" w:rsidR="00217C95" w:rsidRPr="00217C95">
        <w:trPr>
          <w:trHeight w:val="3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BERNADA CIRAKI, Detkovac 2, 33411 Detkovac, OIB: 42926617768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418,60</w:t>
            </w:r>
          </w:p>
        </w:tc>
      </w:tr>
      <w:tr w:rsidTr="00217C95" w:rsidR="00217C95" w:rsidRPr="00217C95">
        <w:trPr>
          <w:trHeight w:val="1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CIRAKI, Detkovac 2, 33411 Detkovac, OIB: 94079545086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21.540,74</w:t>
            </w:r>
          </w:p>
        </w:tc>
      </w:tr>
      <w:tr w:rsidTr="00217C95" w:rsidR="00217C95" w:rsidRPr="00217C95">
        <w:trPr>
          <w:trHeight w:val="40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CITY EX d.o.o. za prijenos poslovne dokumentacije u stečaju, Donje Svetice 40, 10000 Zagreb, OIB: 99406899243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838,26</w:t>
            </w:r>
          </w:p>
        </w:tc>
      </w:tr>
      <w:tr w:rsidTr="00217C95" w:rsidR="00217C95" w:rsidRPr="00217C95">
        <w:trPr>
          <w:trHeight w:val="5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CONEL trgovačko društvo za posredovanje i veleprodaju, društvo s ograničenom odgovornošću, Varaždin, Stjepana Vukovića 20, 42000 Varaždin, OIB: 86133739616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218.958,00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KATARINA CRLENJAK, DRAVSKA 151, 33405 PITOMAČA, OIB: 61515784999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2.694,66</w:t>
            </w:r>
          </w:p>
        </w:tc>
      </w:tr>
      <w:tr w:rsidTr="00217C95" w:rsidR="00217C95" w:rsidRPr="00217C95">
        <w:trPr>
          <w:trHeight w:val="2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CRLJENIĆ, K.A.STEPINCA 60, 31531 VILJEVO, OIB: 29898311349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17.211,70</w:t>
            </w:r>
          </w:p>
        </w:tc>
      </w:tr>
      <w:tr w:rsidTr="00217C95" w:rsidR="00217C95" w:rsidRPr="00217C95">
        <w:trPr>
          <w:trHeight w:val="2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CROATIA osiguranje d.d., Vatroslava Jagića 33, 10000 Zagreb, OIB: 26187994862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108.566,27</w:t>
            </w:r>
          </w:p>
        </w:tc>
      </w:tr>
      <w:tr w:rsidTr="00217C95" w:rsidR="00217C95" w:rsidRPr="00217C95">
        <w:trPr>
          <w:trHeight w:val="5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CRODUX PLIN društvo s ograničenom odgovornošću za trgovinu i usluge, Savska Opatovina 36, 10000 Zagreb, OIB: 50388109754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68.354,91</w:t>
            </w:r>
          </w:p>
        </w:tc>
      </w:tr>
      <w:tr w:rsidTr="00217C95" w:rsidR="00217C95" w:rsidRPr="00217C95">
        <w:trPr>
          <w:trHeight w:val="3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CURIĆ, Bana J. Jelačića 148, 20355 Opuzen, OIB: 50992189233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11.116,20</w:t>
            </w:r>
          </w:p>
        </w:tc>
      </w:tr>
      <w:tr w:rsidTr="00217C95" w:rsidR="00217C95" w:rsidRPr="00217C95">
        <w:trPr>
          <w:trHeight w:val="3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ADAM CVIJANOVIĆ OPG, Bana Jelačića 10, 33520 Kapinci, OIB: 05135110414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7.320,99</w:t>
            </w:r>
          </w:p>
        </w:tc>
      </w:tr>
      <w:tr w:rsidTr="00217C95" w:rsidR="00217C95" w:rsidRPr="00217C95">
        <w:trPr>
          <w:trHeight w:val="47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ĆULIĆ, Jasenska 37, 20355 Opuzen, OIB: 09566305207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22.239,29</w:t>
            </w:r>
          </w:p>
        </w:tc>
      </w:tr>
      <w:tr w:rsidTr="00217C95" w:rsidR="00217C95" w:rsidRPr="00217C95">
        <w:trPr>
          <w:trHeight w:val="3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ĆULIĆ, Jasenska 51, 20355 Opuzen, OIB: 32721535719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21.000,00</w:t>
            </w:r>
          </w:p>
        </w:tc>
      </w:tr>
      <w:tr w:rsidTr="00217C95" w:rsidR="00217C95" w:rsidRPr="00217C95">
        <w:trPr>
          <w:trHeight w:val="5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SANDA ČALJKUŠIĆ OPG, GLAVNA 31, 31540 RAKITOVICA, OIB: 06304322528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102.200,67</w:t>
            </w:r>
          </w:p>
        </w:tc>
      </w:tr>
      <w:tr w:rsidTr="00217C95" w:rsidR="00217C95" w:rsidRPr="00217C95">
        <w:trPr>
          <w:trHeight w:val="6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DARKO ČANADI, GLAVNA 35, 42233 KARLOVEC LUDBREŠKI, OIB: 94278578925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12.147,06</w:t>
            </w:r>
          </w:p>
        </w:tc>
      </w:tr>
      <w:tr w:rsidTr="00217C95" w:rsidR="00217C95" w:rsidRPr="00217C95">
        <w:trPr>
          <w:trHeight w:val="6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ZORKA ČERKEZ, KOLODVORSKA 142, 31315 KARANAC, OIB: 82596720913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20.048,02</w:t>
            </w:r>
          </w:p>
        </w:tc>
      </w:tr>
      <w:tr w:rsidTr="00217C95" w:rsidR="00217C95" w:rsidRPr="00217C95">
        <w:trPr>
          <w:trHeight w:val="6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ČERTI društvo s ograničenom odgovornošću za proizvodnju, trgovinu i usluge, Vladimira Nazora 151A, 33520 Slatina, OIB: 56268307277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1.866,20</w:t>
            </w:r>
          </w:p>
        </w:tc>
      </w:tr>
      <w:tr w:rsidTr="00217C95" w:rsidR="00217C95" w:rsidRPr="00217C95">
        <w:trPr>
          <w:trHeight w:val="45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ČULJAK, HRVATSKIH BRANITELJA 153, 35253 STARI SLATINIK, OIB: 24163969097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17.151,54</w:t>
            </w:r>
          </w:p>
        </w:tc>
      </w:tr>
      <w:tr w:rsidTr="00217C95" w:rsidR="00217C95" w:rsidRPr="00217C95">
        <w:trPr>
          <w:trHeight w:val="3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MILKA ČURČIĆ, NAUDOVAC 40, 33410 NAUDOVAC, OIB: 36425637155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61.463,80</w:t>
            </w:r>
          </w:p>
        </w:tc>
      </w:tr>
      <w:tr w:rsidTr="00217C95" w:rsidR="00217C95" w:rsidRPr="00217C95">
        <w:trPr>
          <w:trHeight w:val="36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D.T.T. SALE-KOMERC d.o.o., Ul. Timo Trenčev 20, 2400 STRUMICA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301.646,99</w:t>
            </w:r>
          </w:p>
        </w:tc>
      </w:tr>
      <w:tr w:rsidTr="00217C95" w:rsidR="00217C95" w:rsidRPr="00217C95">
        <w:trPr>
          <w:trHeight w:val="50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 BLUE društvo sa ograničenom odgovornošću za proizvodnju, trgovinu i usluge, Dereza 94, 43240 Dereza, OIB: 34430182695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18.075,30</w:t>
            </w:r>
          </w:p>
        </w:tc>
      </w:tr>
      <w:tr w:rsidTr="00217C95" w:rsidR="00217C95" w:rsidRPr="00217C95">
        <w:trPr>
          <w:trHeight w:val="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BONACA VL.DAMIR DEAK, BANA J. JELAČIĆA 77, 20355 OPUZEN, OIB: 41875751078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117.395,18</w:t>
            </w:r>
          </w:p>
        </w:tc>
      </w:tr>
      <w:tr w:rsidTr="00217C95" w:rsidR="00217C95" w:rsidRPr="00217C95">
        <w:trPr>
          <w:trHeight w:val="3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DEAK, BANA J. JELAČIĆA 25, 20355 OPUZEN, OIB: 93928357227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46.993,58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KRISTIJAN DEAK, BANA J. JELAČIĆA 144, 20355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OPUZEN, OIB: 76982411026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10.231,56</w:t>
            </w:r>
          </w:p>
        </w:tc>
      </w:tr>
      <w:tr w:rsidTr="00217C95" w:rsidR="00217C95" w:rsidRPr="00217C95">
        <w:trPr>
          <w:trHeight w:val="1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SLAVOMIR DEAK, MARINA GETALDIĆA 21, 21000 SPLIT, OIB: 46937911310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6.033,40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DENTINA DOOEL, Goce Delčev 9, 2400 Strumica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780.707,48</w:t>
            </w:r>
          </w:p>
        </w:tc>
      </w:tr>
      <w:tr w:rsidTr="00217C95" w:rsidR="00217C95" w:rsidRPr="00217C95">
        <w:trPr>
          <w:trHeight w:val="28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DESPET d.o.o., VIŠIĆI BB, 0 ČAPLJINA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175.996,10</w:t>
            </w:r>
          </w:p>
        </w:tc>
      </w:tr>
      <w:tr w:rsidTr="00217C95" w:rsidR="00217C95" w:rsidRPr="00217C95">
        <w:trPr>
          <w:trHeight w:val="6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DESYRE d.o.o. za trgovinu, proizvodnju i usluge u poljoprivredi, Poljska 35, 42000 Nedeljanec, OIB: 29864846378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36.340,42</w:t>
            </w:r>
          </w:p>
        </w:tc>
      </w:tr>
      <w:tr w:rsidTr="00217C95" w:rsidR="00217C95" w:rsidRPr="00217C95">
        <w:trPr>
          <w:trHeight w:val="1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DHL International d.o.o, hitna dostava širom svijeta, Utinjska 40, 10000 Zagreb, OIB: 79069474349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481,76</w:t>
            </w:r>
          </w:p>
        </w:tc>
      </w:tr>
      <w:tr w:rsidTr="00217C95" w:rsidR="00217C95" w:rsidRPr="00217C95">
        <w:trPr>
          <w:trHeight w:val="2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DIKŠIĆ OPG, OTROVANEC 165A, 33405 OTROVANEC, OIB: 82568005289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65.247,44</w:t>
            </w:r>
          </w:p>
        </w:tc>
      </w:tr>
      <w:tr w:rsidTr="00217C95" w:rsidR="00217C95" w:rsidRPr="00217C95">
        <w:trPr>
          <w:trHeight w:val="25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DIM KOMERC DOOEL, Kame Polizov bb, 2460 Valandovo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3.039.179,61</w:t>
            </w:r>
          </w:p>
        </w:tc>
      </w:tr>
      <w:tr w:rsidTr="00217C95" w:rsidR="00217C95" w:rsidRPr="00217C95">
        <w:trPr>
          <w:trHeight w:val="2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DIVMAR TRGOVINA  d.o.o. za usluge i trgovinu, Sv. L. B. Mandića 111v, 31000 Osijek, OIB: 89903628951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52.044,39</w:t>
            </w:r>
          </w:p>
        </w:tc>
      </w:tr>
      <w:tr w:rsidTr="00217C95" w:rsidR="00217C95" w:rsidRPr="00217C95">
        <w:trPr>
          <w:trHeight w:val="4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DODLEK-AGRO društvo s ograničenom odgovornošću za proizvodnju, preradu i otkup voća i povrća, Lipovke 6, 40000 Belica, OIB: 90751448634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99.380,95</w:t>
            </w:r>
          </w:p>
        </w:tc>
      </w:tr>
      <w:tr w:rsidTr="00217C95" w:rsidR="00217C95" w:rsidRPr="00217C95">
        <w:trPr>
          <w:trHeight w:val="46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ROMANA DOKIĆ JARNJAK, KOLODVORSKA 112A, 33404 VUKOSAVLJEVICA, OIB: 58259837199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39.765,98</w:t>
            </w:r>
          </w:p>
        </w:tc>
      </w:tr>
      <w:tr w:rsidTr="00217C95" w:rsidR="00217C95" w:rsidRPr="00217C95">
        <w:trPr>
          <w:trHeight w:val="42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VLADIMIR DOKO, DUBROVAČKA 85, 20350 METKOVIĆ, OIB: 12033521470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20.000,00</w:t>
            </w:r>
          </w:p>
        </w:tc>
      </w:tr>
      <w:tr w:rsidTr="00217C95" w:rsidR="00217C95" w:rsidRPr="00217C95">
        <w:trPr>
          <w:trHeight w:val="2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DOLEŽAL OPG, MALA PEMIJA 6, 33410 BOROVA, OIB: 91814392003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6.364,17</w:t>
            </w:r>
          </w:p>
        </w:tc>
      </w:tr>
      <w:tr w:rsidTr="00217C95" w:rsidR="00217C95" w:rsidRPr="00217C95">
        <w:trPr>
          <w:trHeight w:val="6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FILIP DOMAC, BANA JOSIPA ŠOKČEVIĆA 36A, 32251 PRIVLAKA, OIB: 82378493449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27.016,44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ŽELJKA DORIĆ OPG, MATIJE GUPCA 7, 33405 STARI GRADAC, OIB: 93604843497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17.301,73</w:t>
            </w:r>
          </w:p>
        </w:tc>
      </w:tr>
      <w:tr w:rsidTr="00217C95" w:rsidR="00217C95" w:rsidRPr="00217C95">
        <w:trPr>
          <w:trHeight w:val="46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DPT TEHNOALAT-KOMERC ATANAS dooel export, MARŠAL TITO 124, 1480 GEVGELIJA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448.356,23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DPTU AGROTIM DOOEL, NASELENO MESTO BEZ ULIČEN SISTEM BR. 48, S. PIPEREVO, STRUMICA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210.172,99</w:t>
            </w:r>
          </w:p>
        </w:tc>
      </w:tr>
      <w:tr w:rsidTr="00217C95" w:rsidR="00217C95" w:rsidRPr="00217C95">
        <w:trPr>
          <w:trHeight w:val="8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DPTU DAVO DOOEL, Naseleno Mesto Bez Uličen Sistem br. 313, S Murtino, Strumica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380.970,32</w:t>
            </w:r>
          </w:p>
        </w:tc>
      </w:tr>
      <w:tr w:rsidTr="00217C95" w:rsidR="00217C95" w:rsidRPr="00217C95">
        <w:trPr>
          <w:trHeight w:val="4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DRAGAN DRAGOBRATOVIĆ, LOVORJE 28, 20355 LOVORJE, OIB: 54953719642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25.008,94</w:t>
            </w:r>
          </w:p>
        </w:tc>
      </w:tr>
      <w:tr w:rsidTr="00217C95" w:rsidR="00217C95" w:rsidRPr="00217C95">
        <w:trPr>
          <w:trHeight w:val="44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DRAGOBRATOVIĆ, TUŠTEVAC 8, 20355 TUŠTEVAC, OIB: 71078132248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768,00</w:t>
            </w:r>
          </w:p>
        </w:tc>
      </w:tr>
      <w:tr w:rsidTr="00217C95" w:rsidR="00217C95" w:rsidRPr="00217C95">
        <w:trPr>
          <w:trHeight w:val="56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JADRANKA DRAGOBRATOVIĆ, LOVORJE 28, 20355 LOVORJE, OIB: 94495486065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28.000,00</w:t>
            </w:r>
          </w:p>
        </w:tc>
      </w:tr>
      <w:tr w:rsidTr="00217C95" w:rsidR="00217C95" w:rsidRPr="00217C95">
        <w:trPr>
          <w:trHeight w:val="3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DRAGOBRATOVIĆ, TUŠTEVAC 7, 20355 TUŠTEVAC, OIB: 39595643763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32.640,50</w:t>
            </w:r>
          </w:p>
        </w:tc>
      </w:tr>
      <w:tr w:rsidTr="00217C95" w:rsidR="00217C95" w:rsidRPr="00217C95">
        <w:trPr>
          <w:trHeight w:val="2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TONI DRAGOBRATOVIĆ, TUŠTEVAC 7, 20355 TUŠTEVAC, OIB: 83348123628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20.000,00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DRAVEC OPG, V.ČREŠNJEVICA 74, 33405 VELIKA ČREŠNJEVICA, OIB: 28016938876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102.678,97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DREJA društvo s ograničenom odgovornošću za usluge i trgovinu, Novaki Motovunski 3, 52423 Karojba, OIB: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78021169805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2.716,00</w:t>
            </w:r>
          </w:p>
        </w:tc>
      </w:tr>
      <w:tr w:rsidTr="00217C95" w:rsidR="00217C95" w:rsidRPr="00217C95">
        <w:trPr>
          <w:trHeight w:val="2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MIRJANA DROPULIĆ, Dusina 65, 21277 Dusina, OIB: 47242530342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15.214,36</w:t>
            </w:r>
          </w:p>
        </w:tc>
      </w:tr>
      <w:tr w:rsidTr="00217C95" w:rsidR="00217C95" w:rsidRPr="00217C95">
        <w:trPr>
          <w:trHeight w:val="107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DS Smith Belišće Croatia društvo s ograničenom odgovornošću za proizvodnju papira i kartonske ambalaže, Vijenac Salamona Heinricha Gutmanna 30, 31551 Belišće, OIB: 67131617872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1.494.958,56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DAVOR DUDAŠEK, V.Nazora 153A, 33405 Stari Gradac, OIB: 64750384292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1.257,12</w:t>
            </w:r>
          </w:p>
        </w:tc>
      </w:tr>
      <w:tr w:rsidTr="00217C95" w:rsidR="00217C95" w:rsidRPr="00217C95">
        <w:trPr>
          <w:trHeight w:val="10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ANA DUDAŠIĆ, Braće Radića 17, 33405 Turnašica, OIB: 59317314610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6.262,81</w:t>
            </w:r>
          </w:p>
        </w:tc>
      </w:tr>
      <w:tr w:rsidTr="00217C95" w:rsidR="00217C95" w:rsidRPr="00217C95">
        <w:trPr>
          <w:trHeight w:val="4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DUNAVAC Društvo s ograničenom odgovornošću za proizvodnju, trgovinu i usluge, B.Paradžika 15, 31226 Dalj, OIB: 49928537049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27.958,92</w:t>
            </w:r>
          </w:p>
        </w:tc>
      </w:tr>
      <w:tr w:rsidTr="00217C95" w:rsidR="00217C95" w:rsidRPr="00217C95">
        <w:trPr>
          <w:trHeight w:val="31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DUŠAN, VL. OBRTA DUŠAN, DUŠANI 78, 52000 ZAREČJE, OIB: 34126268502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10.693,28</w:t>
            </w:r>
          </w:p>
        </w:tc>
      </w:tr>
      <w:tr w:rsidTr="00217C95" w:rsidR="00217C95" w:rsidRPr="00217C95">
        <w:trPr>
          <w:trHeight w:val="30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DUBRAVKA DVOJAK OPG, MATIJE GUPCA 36, 33520 VAŠKA, OIB: 21624083381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29.490,27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ĐURIŠEVIĆ, ROGOVAC 19, 33404 ROGOVAC, OIB: 22648815069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9.602,82</w:t>
            </w:r>
          </w:p>
        </w:tc>
      </w:tr>
      <w:tr w:rsidTr="00217C95" w:rsidR="00217C95" w:rsidRPr="00217C95">
        <w:trPr>
          <w:trHeight w:val="5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ĐURIŠEVIĆ, ROGOVAC 55, 33404 ROGOVAC, OIB: 14036594978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1.034,02</w:t>
            </w:r>
          </w:p>
        </w:tc>
      </w:tr>
      <w:tr w:rsidTr="00217C95" w:rsidR="00217C95" w:rsidRPr="00217C95">
        <w:trPr>
          <w:trHeight w:val="6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eLog Adria d.o.o. za usluge, Slavonska avenija 261, 10000 Zagreb, OIB: 34631945985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630.461,88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Eco Chem d.o.o. za trgovinu i usluge, Zagrebačka cesta 143A, 10000 Zagreb, OIB: 62167457399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1.600,00</w:t>
            </w:r>
          </w:p>
        </w:tc>
      </w:tr>
      <w:tr w:rsidTr="00217C95" w:rsidR="00217C95" w:rsidRPr="00217C95">
        <w:trPr>
          <w:trHeight w:val="65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EKO ORANZERII ANSKA REKA D.O.O., UL. POD ANO BB, 1000 VALANDOVO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132.518,52</w:t>
            </w:r>
          </w:p>
        </w:tc>
      </w:tr>
      <w:tr w:rsidTr="00217C95" w:rsidR="00217C95" w:rsidRPr="00217C95">
        <w:trPr>
          <w:trHeight w:val="3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EKO-EKSPRES d.o.o. za proizvodnju, usluge i trgovinu, Bartula Kašića 4, 10000 Zagreb, OIB: 10543181635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3.912,50</w:t>
            </w:r>
          </w:p>
        </w:tc>
      </w:tr>
      <w:tr w:rsidTr="00217C95" w:rsidR="00217C95" w:rsidRPr="00217C95">
        <w:trPr>
          <w:trHeight w:val="3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EKOCIJAN - d.o.o. za dezinfekciju, dezinsekciju, deratizaciju i trgovinu, Našička 8, 10000 Zagreb, OIB: 37698275226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8.675,00</w:t>
            </w:r>
          </w:p>
        </w:tc>
      </w:tr>
      <w:tr w:rsidTr="00217C95" w:rsidR="00217C95" w:rsidRPr="00217C95">
        <w:trPr>
          <w:trHeight w:val="5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ELIPS društvo s ograničenom odgovornošću za proizvodnju, trgovinu i usluge, Mlinska 51, 33520 Slatina, OIB: 46241952013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4.104,74</w:t>
            </w:r>
          </w:p>
        </w:tc>
      </w:tr>
      <w:tr w:rsidTr="00217C95" w:rsidR="00217C95" w:rsidRPr="00217C95">
        <w:trPr>
          <w:trHeight w:val="2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EMAX d.o.o. za trgovinu, proizvodnju i usluge, Vinkovačka 104, 31000 Osijek, OIB: 01316531064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69.947,90</w:t>
            </w:r>
          </w:p>
        </w:tc>
      </w:tr>
      <w:tr w:rsidTr="00217C95" w:rsidR="00217C95" w:rsidRPr="00217C95">
        <w:trPr>
          <w:trHeight w:val="3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Englmayer Zagreb d.o.o. za međunarodno otpremništvo, Slavonska avenija 24 a, 10000 Zagreb, OIB: 66346732180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181.705,17</w:t>
            </w:r>
          </w:p>
        </w:tc>
      </w:tr>
      <w:tr w:rsidTr="00217C95" w:rsidR="00217C95" w:rsidRPr="00217C95">
        <w:trPr>
          <w:trHeight w:val="2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ERG trgovačko društvo za elektrotehničke djelatnosti, d.o.o., Kučanska 4, 42000 Varaždin, OIB: 81424995264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3.262,50</w:t>
            </w:r>
          </w:p>
        </w:tc>
      </w:tr>
      <w:tr w:rsidTr="00217C95" w:rsidR="00217C95" w:rsidRPr="00217C95">
        <w:trPr>
          <w:trHeight w:val="50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MATIJA ERHATIĆ, KOLODVORSKA 54, 48362 PRUGOVAC, OIB: 24793560659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46.657,04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EURO-ALFA d.o.o. za trgovinu i usluge, Radnička cesta 184, 10000 Zagreb, OIB: 15191211491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12.230,00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EURO-BROD, Konzalting i trgovina društvo s ograničenom odgovornošću, dr. Mile Budaka 1, 35000 Slavonski Brod, OIB: 35706257923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46.661,14</w:t>
            </w:r>
          </w:p>
        </w:tc>
      </w:tr>
      <w:tr w:rsidTr="00217C95" w:rsidR="00217C95" w:rsidRPr="00217C95">
        <w:trPr>
          <w:trHeight w:val="4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EUROINSPEKT CROATIAKONTROLA društvo s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ograničenom odgovornošću za kontrolu robe i inženjering, Karlovačka cesta 4L, 10000 Zagreb, OIB: 50024748563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45.841,69</w:t>
            </w:r>
          </w:p>
        </w:tc>
      </w:tr>
      <w:tr w:rsidTr="00217C95" w:rsidR="00217C95" w:rsidRPr="00217C95">
        <w:trPr>
          <w:trHeight w:val="4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EUROMONT INTRO d.o.o. za trgovinu i usluge, Kanalski put 20, 10000 Zagreb, OIB: 46289034988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1.976,25</w:t>
            </w:r>
          </w:p>
        </w:tc>
      </w:tr>
      <w:tr w:rsidTr="00217C95" w:rsidR="00217C95" w:rsidRPr="00217C95">
        <w:trPr>
          <w:trHeight w:val="1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EUROPLANTAŽE dioničko društvo za proizvodnju hrane i trgovinu, Trg 2, 31223 Brođanci, OIB: 59170148274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57.647,55</w:t>
            </w:r>
          </w:p>
        </w:tc>
      </w:tr>
      <w:tr w:rsidTr="00217C95" w:rsidR="00217C95" w:rsidRPr="00217C95">
        <w:trPr>
          <w:trHeight w:val="2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MELITA FALAMIĆ OPG, GLAVNA 67, 31540 RAKITOVICA, OIB: 18140446237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18.932,41</w:t>
            </w:r>
          </w:p>
        </w:tc>
      </w:tr>
      <w:tr w:rsidTr="00217C95" w:rsidR="00217C95" w:rsidRPr="00217C95">
        <w:trPr>
          <w:trHeight w:val="2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VEDRANA FEKETIJA OPG, KOLODVORSKA 125, 33404 VUKOSAVLJEVICA, OIB: 09072892651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18.720,31</w:t>
            </w:r>
          </w:p>
        </w:tc>
      </w:tr>
      <w:tr w:rsidTr="00217C95" w:rsidR="00217C95" w:rsidRPr="00217C95">
        <w:trPr>
          <w:trHeight w:val="5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FELDBACHER FRUIT PARTNERS GMBH, EUROPASTRASSE 26, 8330 FELDBACH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181.899,37</w:t>
            </w:r>
          </w:p>
        </w:tc>
      </w:tr>
      <w:tr w:rsidTr="00217C95" w:rsidR="00217C95" w:rsidRPr="00217C95">
        <w:trPr>
          <w:trHeight w:val="2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IGOR FERLIN, Pavla Radića 73, 31540 Donji Miholjac, OIB: 47095300051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43.124,55</w:t>
            </w:r>
          </w:p>
        </w:tc>
      </w:tr>
      <w:tr w:rsidTr="00217C95" w:rsidR="00217C95" w:rsidRPr="00217C95">
        <w:trPr>
          <w:trHeight w:val="3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Financijska agencija, Ulica grada Vukovara 70, 10000 Zagreb, OIB: 85821130368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62,53</w:t>
            </w:r>
          </w:p>
        </w:tc>
      </w:tr>
      <w:tr w:rsidTr="00217C95" w:rsidR="00217C95" w:rsidRPr="00217C95">
        <w:trPr>
          <w:trHeight w:val="4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FITO PROMET društvo s ograničenom odgovornošću za poljoprivrednu proizvodnju i promet, Mošćenička 15, 10000 Zagreb, OIB: 68339203084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44.458,61</w:t>
            </w:r>
          </w:p>
        </w:tc>
      </w:tr>
      <w:tr w:rsidTr="00217C95" w:rsidR="00217C95" w:rsidRPr="00217C95">
        <w:trPr>
          <w:trHeight w:val="1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FMT S.R.L., STRADA CISA, 43045 SICCO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2.077.299,76</w:t>
            </w:r>
          </w:p>
        </w:tc>
      </w:tr>
      <w:tr w:rsidTr="00217C95" w:rsidR="00217C95" w:rsidRPr="00217C95">
        <w:trPr>
          <w:trHeight w:val="4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Fond za zaštitu okoliša i energetsku učinkovitost, Radnička cesta 80, 10000 Zagreb, OIB: 85828625994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26.595,21</w:t>
            </w:r>
          </w:p>
        </w:tc>
      </w:tr>
      <w:tr w:rsidTr="00217C95" w:rsidR="00217C95" w:rsidRPr="00217C95">
        <w:trPr>
          <w:trHeight w:val="41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ĐURO FONJAK, Dravska 247f, 33405 Pitomača, OIB: 19561135244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1.491,80</w:t>
            </w:r>
          </w:p>
        </w:tc>
      </w:tr>
      <w:tr w:rsidTr="00217C95" w:rsidR="00217C95" w:rsidRPr="00217C95">
        <w:trPr>
          <w:trHeight w:val="5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FOST TAPE d.o.o. za proizvodnju i trgovinu, Radnička cesta 48, 10000 Zagreb, OIB: 28454529608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3.753,74</w:t>
            </w:r>
          </w:p>
        </w:tc>
      </w:tr>
      <w:tr w:rsidTr="00217C95" w:rsidR="00217C95" w:rsidRPr="00217C95">
        <w:trPr>
          <w:trHeight w:val="25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FRANCK prehrambena industrija, dioničko društvo, Vodovodna 20, 10000 Zagreb, OIB: 07676693758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622,73</w:t>
            </w:r>
          </w:p>
        </w:tc>
      </w:tr>
      <w:tr w:rsidTr="00217C95" w:rsidR="00217C95" w:rsidRPr="00217C95">
        <w:trPr>
          <w:trHeight w:val="3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MILENKO FRANIĆ, Dusina 125, 21277 Dusina, OIB: 15035948585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5.211,32</w:t>
            </w:r>
          </w:p>
        </w:tc>
      </w:tr>
      <w:tr w:rsidTr="00217C95" w:rsidR="00217C95" w:rsidRPr="00217C95">
        <w:trPr>
          <w:trHeight w:val="6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DARKO FRANJIĆ, Otrovanec 33, 33405 Otrovanec, OIB: 63982629490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20.369,08</w:t>
            </w:r>
          </w:p>
        </w:tc>
      </w:tr>
      <w:tr w:rsidTr="00217C95" w:rsidR="00217C95" w:rsidRPr="00217C95">
        <w:trPr>
          <w:trHeight w:val="5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FRANJIĆ, Otrovanec 33, 33405 Otrovanec, OIB: 82792004924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17.607,77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IVKA FRANJIĆ, MARŠALA TITA 26, 33405 STARI GRADAC, OIB: 76949046626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5.432,00</w:t>
            </w:r>
          </w:p>
        </w:tc>
      </w:tr>
      <w:tr w:rsidTr="00217C95" w:rsidR="00217C95" w:rsidRPr="00217C95">
        <w:trPr>
          <w:trHeight w:val="1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ANDREJA FRAS, KLADARE 142A, 33405 KLADARE, OIB: 86866018735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41.750,95</w:t>
            </w:r>
          </w:p>
        </w:tc>
      </w:tr>
      <w:tr w:rsidTr="00217C95" w:rsidR="00217C95" w:rsidRPr="00217C95">
        <w:trPr>
          <w:trHeight w:val="3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FRAS, KLADARE 142A, 33405 KLADARE, OIB: 23802737428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73.883,77</w:t>
            </w:r>
          </w:p>
        </w:tc>
      </w:tr>
      <w:tr w:rsidTr="00217C95" w:rsidR="00217C95" w:rsidRPr="00217C95">
        <w:trPr>
          <w:trHeight w:val="2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FRESH FRUIT POLSKA S.C., Ul. Bronlwoja 3/42,Warszawa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226.141,89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FRIBO PRIJEVOZ d.o.o. za prijevoz, trgovinu i usluge, Riječani 80D, 33515 Orahovica, OIB: 86338047809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326.965,35</w:t>
            </w:r>
          </w:p>
        </w:tc>
      </w:tr>
      <w:tr w:rsidTr="00217C95" w:rsidR="00217C95" w:rsidRPr="00217C95">
        <w:trPr>
          <w:trHeight w:val="7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FRIGO-ING d.o.o. za projektiranje, montažu i servis rashladne tehnike i termoinstalacija, Veliki dol 4, 10362 Kašina, OIB: 83318423126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100.481,25</w:t>
            </w:r>
          </w:p>
        </w:tc>
      </w:tr>
      <w:tr w:rsidTr="00217C95" w:rsidR="00217C95" w:rsidRPr="00217C95">
        <w:trPr>
          <w:trHeight w:val="5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MAŠA GABRIĆ PLEĆAŠ, Kralja Zvonimira 42, 20350 Metković, OIB: 86573396161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127,08</w:t>
            </w:r>
          </w:p>
        </w:tc>
      </w:tr>
      <w:tr w:rsidTr="00217C95" w:rsidR="00217C95" w:rsidRPr="00217C95">
        <w:trPr>
          <w:trHeight w:val="26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STANKA GABRIĆ, Ulica Petra Krešimira IV 86, 20350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Metković, OIB: 48518817317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203,52</w:t>
            </w:r>
          </w:p>
        </w:tc>
      </w:tr>
      <w:tr w:rsidTr="00217C95" w:rsidR="00217C95" w:rsidRPr="00217C95">
        <w:trPr>
          <w:trHeight w:val="25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RUŽICA GAGRO, Trg kralja Tomislaava 7, 31550 Valpovo, OIB: 00538405979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112,50</w:t>
            </w:r>
          </w:p>
        </w:tc>
      </w:tr>
      <w:tr w:rsidTr="00217C95" w:rsidR="00217C95" w:rsidRPr="00217C95">
        <w:trPr>
          <w:trHeight w:val="3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GALANTERIJA društvo s ograničenom odgovornošću za proizvodnju i trgovinu, Prolaz  Ernesta  Jelušića 1, 52000 Pazin, OIB: 79443638850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38.027,00</w:t>
            </w:r>
          </w:p>
        </w:tc>
      </w:tr>
      <w:tr w:rsidTr="00217C95" w:rsidR="00217C95" w:rsidRPr="00217C95">
        <w:trPr>
          <w:trHeight w:val="56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GALIĆ, Ulica kneza Branimira 224, 20350 Metković, OIB: 00396133467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2.827,55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GARTNER KG, Linzer Strase 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28.264,34</w:t>
            </w:r>
          </w:p>
        </w:tc>
      </w:tr>
      <w:tr w:rsidTr="00217C95" w:rsidR="00217C95" w:rsidRPr="00217C95">
        <w:trPr>
          <w:trHeight w:val="3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MARIJO GAŠPAR, Zadarska 40, 21300 Makarska, OIB: 41668568655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7.985,47</w:t>
            </w:r>
          </w:p>
        </w:tc>
      </w:tr>
      <w:tr w:rsidTr="00217C95" w:rsidR="00217C95" w:rsidRPr="00217C95">
        <w:trPr>
          <w:trHeight w:val="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MIRJANA GAŠPAREC, Matije Gupca 63, 48362 Suha Katalena, OIB: 34651322066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13.879,14</w:t>
            </w:r>
          </w:p>
        </w:tc>
      </w:tr>
      <w:tr w:rsidTr="00217C95" w:rsidR="00217C95" w:rsidRPr="00217C95">
        <w:trPr>
          <w:trHeight w:val="5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GeCroM j.d.o.o. za proizvodnju, trgovinu i usluge, Zlatka Balokovića 8, 31540 Donji Miholjac, OIB: 74839730356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1.993,71</w:t>
            </w:r>
          </w:p>
        </w:tc>
      </w:tr>
      <w:tr w:rsidTr="00217C95" w:rsidR="00217C95" w:rsidRPr="00217C95">
        <w:trPr>
          <w:trHeight w:val="3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ZLATKO GEBIH, Sedlarica 15, 33405 Sedlarica, OIB: 72023729917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26.003,99</w:t>
            </w:r>
          </w:p>
        </w:tc>
      </w:tr>
      <w:tr w:rsidTr="00217C95" w:rsidR="00217C95" w:rsidRPr="00217C95">
        <w:trPr>
          <w:trHeight w:val="2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GERENČIR, Rogovac 65, 33404 Rogovac, OIB: 90599894525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20.542,47</w:t>
            </w:r>
          </w:p>
        </w:tc>
      </w:tr>
      <w:tr w:rsidTr="00217C95" w:rsidR="00217C95" w:rsidRPr="00217C95">
        <w:trPr>
          <w:trHeight w:val="5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SANJA GERENČIR, Braće Radića 112, 33520 Sladojevci, OIB: 44337612424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16.550,33</w:t>
            </w:r>
          </w:p>
        </w:tc>
      </w:tr>
      <w:tr w:rsidTr="00217C95" w:rsidR="00217C95" w:rsidRPr="00217C95">
        <w:trPr>
          <w:trHeight w:val="1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GIBIČAR, M. Črešnjevica 28, 33405 Mala Črešnjevica, OIB: 64925511015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16.800,06</w:t>
            </w:r>
          </w:p>
        </w:tc>
      </w:tr>
      <w:tr w:rsidTr="00217C95" w:rsidR="00217C95" w:rsidRPr="00217C95">
        <w:trPr>
          <w:trHeight w:val="6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ANTE GNJEČ, Obala Ante Starčevića 21, 20350 Krvavac, OIB: 84660435060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25.499,86</w:t>
            </w:r>
          </w:p>
        </w:tc>
      </w:tr>
      <w:tr w:rsidTr="00217C95" w:rsidR="00217C95" w:rsidRPr="00217C95">
        <w:trPr>
          <w:trHeight w:val="1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ZVONKO GNJEČ, PUT 2. DALMATINSKE BRIGADE 74, 20345 STAŠEVICA, OIB: 10240619255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22.663,90</w:t>
            </w:r>
          </w:p>
        </w:tc>
      </w:tr>
      <w:tr w:rsidTr="00217C95" w:rsidR="00217C95" w:rsidRPr="00217C95">
        <w:trPr>
          <w:trHeight w:val="3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GOLD društvo s ograničenom odgovornošću za trgovinu i usluge, Zagrebačka 51, 42000 Varaždin, OIB: 27233131915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22.120,16</w:t>
            </w:r>
          </w:p>
        </w:tc>
      </w:tr>
      <w:tr w:rsidTr="00217C95" w:rsidR="00217C95" w:rsidRPr="00217C95">
        <w:trPr>
          <w:trHeight w:val="6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M&amp;K CESTOVNI PRIJEVOZ ROBE, IZNAJMLJIVANJE AUTOMOBILA, VL. TOMISLAV GOLUŽA, Andrije Kačića Miošića 1a, 20350 Metković, OIB: 71584054580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64.983,87</w:t>
            </w:r>
          </w:p>
        </w:tc>
      </w:tr>
      <w:tr w:rsidTr="00217C95" w:rsidR="00217C95" w:rsidRPr="00217C95">
        <w:trPr>
          <w:trHeight w:val="4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GONZI, Jurketinec 50, 42243 Jurketinec, OIB: 52999507422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26.430,89</w:t>
            </w:r>
          </w:p>
        </w:tc>
      </w:tr>
      <w:tr w:rsidTr="00217C95" w:rsidR="00217C95" w:rsidRPr="00217C95">
        <w:trPr>
          <w:trHeight w:val="4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GORDAN društvo s ograničenom odgovornošću za proizvodnju, trgovinu i usluge, Rudolfa Kolibaša 37, 33520 Slatina, OIB: 07457693719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209.830,68</w:t>
            </w:r>
          </w:p>
        </w:tc>
      </w:tr>
      <w:tr w:rsidTr="00217C95" w:rsidR="00217C95" w:rsidRPr="00217C95">
        <w:trPr>
          <w:trHeight w:val="1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MIHAEL GORIČKI, Okrugljača 13, 33404 Okrugljača, OIB: 60040850152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3.581,24</w:t>
            </w:r>
          </w:p>
        </w:tc>
      </w:tr>
      <w:tr w:rsidTr="00217C95" w:rsidR="00217C95" w:rsidRPr="00217C95">
        <w:trPr>
          <w:trHeight w:val="33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GRAD SLATINA, Trg Svetog Josipa 10, 33520 Slatina, OIB: 68254459599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75.085,71</w:t>
            </w:r>
          </w:p>
        </w:tc>
      </w:tr>
      <w:tr w:rsidTr="00217C95" w:rsidR="00217C95" w:rsidRPr="00217C95">
        <w:trPr>
          <w:trHeight w:val="2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GRADBA d.o.o. za građevinarstvo, trgovinu i usluge, Brezik 1J, 33000 Lukač, OIB: 07720002212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312,50</w:t>
            </w:r>
          </w:p>
        </w:tc>
      </w:tr>
      <w:tr w:rsidTr="00217C95" w:rsidR="00217C95" w:rsidRPr="00217C95">
        <w:trPr>
          <w:trHeight w:val="4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MARKO GRADIŠTANAC, SISAČKA 1, 31000 OSIJEK, OIB: 75079727676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60.419,20</w:t>
            </w:r>
          </w:p>
        </w:tc>
      </w:tr>
      <w:tr w:rsidTr="00217C95" w:rsidR="00217C95" w:rsidRPr="00217C95">
        <w:trPr>
          <w:trHeight w:val="5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GRAFIČAR - dioničko društvo za proizvodnju ambalaže, grafičkih proizvoda i rehabilitaciju invalida, Frankopanska 89, 42230 Ludbreg, OIB: 78723936298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96.235,73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GRAPAK društvo s ograničenom odgovornošću za trgovinu,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Mavra Schlengera 5, 42204 Gornji Kneginec, OIB: 83873330340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695.518,39</w:t>
            </w:r>
          </w:p>
        </w:tc>
      </w:tr>
      <w:tr w:rsidTr="00217C95" w:rsidR="00217C95" w:rsidRPr="00217C95">
        <w:trPr>
          <w:trHeight w:val="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IVAN GRBAVEC, Florijana Andrašeca 49, 40318 Dekanovec, OIB: 26891305363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489,10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LUCIJA GRBAVEC, FLORIJANA ANDRAŠECA 49, 40318 DEKANOVEC, OIB: 52382178710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17.515,40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METAL SKUPLJANJE SEKUNDARNIH SIROVINA, MATIJE GUPCA 207, 33520 SLATINA, OIB: 37080595172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480,00</w:t>
            </w:r>
          </w:p>
        </w:tc>
      </w:tr>
      <w:tr w:rsidTr="00217C95" w:rsidR="00217C95" w:rsidRPr="00217C95">
        <w:trPr>
          <w:trHeight w:val="6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GREPO društvo s ograničenom odgovornošću za proizvodnju i trgovinu, Vladimira Nazora 45, 33520 Slatina, OIB: 70213045707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3.899,19</w:t>
            </w:r>
          </w:p>
        </w:tc>
      </w:tr>
      <w:tr w:rsidTr="00217C95" w:rsidR="00217C95" w:rsidRPr="00217C95">
        <w:trPr>
          <w:trHeight w:val="5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GRGIĆ OPG, KRALJA TOMISLAVA 29, 33525 SOPJE, OIB: 54168551316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12.947,95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ANICA GRUBIŠIĆ, Trg Nikole Šubića Zrinskog 55, 31400 Đakovo, OIB: 19502801926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8,76</w:t>
            </w:r>
          </w:p>
        </w:tc>
      </w:tr>
      <w:tr w:rsidTr="00217C95" w:rsidR="00217C95" w:rsidRPr="00217C95">
        <w:trPr>
          <w:trHeight w:val="4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GRUBIŠIĆ servis TERMOELEKTRO, Bjelovarska 48, 10360 Sesvete, OIB: 37544789425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3.517,50</w:t>
            </w:r>
          </w:p>
        </w:tc>
      </w:tr>
      <w:tr w:rsidTr="00217C95" w:rsidR="00217C95" w:rsidRPr="00217C95">
        <w:trPr>
          <w:trHeight w:val="3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EVELINA GRŽINIĆ, Stranići kod Nove Vasi 9a, 52446 Stranići kod Nove Vasi, OIB: 47356297118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34.938,47</w:t>
            </w:r>
          </w:p>
        </w:tc>
      </w:tr>
      <w:tr w:rsidTr="00217C95" w:rsidR="00217C95" w:rsidRPr="00217C95">
        <w:trPr>
          <w:trHeight w:val="6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TICIJANO GRŽINIĆ P.T.O., Mihatovići 11, 52446 Mihatovići, OIB: 15782543468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36.210,84</w:t>
            </w:r>
          </w:p>
        </w:tc>
      </w:tr>
      <w:tr w:rsidTr="00217C95" w:rsidR="00217C95" w:rsidRPr="00217C95">
        <w:trPr>
          <w:trHeight w:val="2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JADRANKA GUCEK, P.Preradovića 121, 33405 Pitomača, OIB: 90773302728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11.192,59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GURKOVIĆ, Ive Marinkovića 125, 33404 Lozan, OIB: 62443874341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14.105,97</w:t>
            </w:r>
          </w:p>
        </w:tc>
      </w:tr>
      <w:tr w:rsidTr="00217C95" w:rsidR="00217C95" w:rsidRPr="00217C95">
        <w:trPr>
          <w:trHeight w:val="4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SINIŠA HABIJANEC, Matije Gupca 1, 48362 Suha Katelena, OIB: 23019316760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7.828,03</w:t>
            </w:r>
          </w:p>
        </w:tc>
      </w:tr>
      <w:tr w:rsidTr="00217C95" w:rsidR="00217C95" w:rsidRPr="00217C95">
        <w:trPr>
          <w:trHeight w:val="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VLADO HALAČEK OPG, Poljanec 10, 48324 Koprivnički Bregi, OIB: 69362413569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157.599,08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HANIĆ, Matije Gupca 67, 33405 Stari Gradac, OIB: 40301593464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22.267,00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ANĐELKA HATULA, M.Črešnjevica 48, 33405 Mala Črešnjevica, OIB: 47318081123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5.688,47</w:t>
            </w:r>
          </w:p>
        </w:tc>
      </w:tr>
      <w:tr w:rsidTr="00217C95" w:rsidR="00217C95" w:rsidRPr="00217C95">
        <w:trPr>
          <w:trHeight w:val="3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HELD, Braće Radića 7, 33405 Turnašica, OIB: 19968771753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4.919,37</w:t>
            </w:r>
          </w:p>
        </w:tc>
      </w:tr>
      <w:tr w:rsidTr="00217C95" w:rsidR="00217C95" w:rsidRPr="00217C95">
        <w:trPr>
          <w:trHeight w:val="10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HEP ELEKTRA d.o.o. za opskrbu električnom energijom, Ulica grada Vukovara 37, 10000 Zagreb, OIB: 43965974818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85.224,49</w:t>
            </w:r>
          </w:p>
        </w:tc>
      </w:tr>
      <w:tr w:rsidTr="00217C95" w:rsidR="00217C95" w:rsidRPr="00217C95">
        <w:trPr>
          <w:trHeight w:val="41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HEP-Operator distribucijskog sustava d.o.o. za distribuciju i opskrbu električne energije, Ulica grada Vukovara 37, 10000 Zagreb, OIB: 46830600751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50.899,61</w:t>
            </w:r>
          </w:p>
        </w:tc>
      </w:tr>
      <w:tr w:rsidTr="00217C95" w:rsidR="00217C95" w:rsidRPr="00217C95">
        <w:trPr>
          <w:trHeight w:val="6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ANTUN HERBST, Prilaz stadionu 123, 31540 Donji Miholjac, OIB: 91670689706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2.250,00</w:t>
            </w:r>
          </w:p>
        </w:tc>
      </w:tr>
      <w:tr w:rsidTr="00217C95" w:rsidR="00217C95" w:rsidRPr="00217C95">
        <w:trPr>
          <w:trHeight w:val="64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VJEKOSLAV HESS OPG, Donji Meljani 8, 33520 Donji Meljani, OIB: 76787616918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5.360,72</w:t>
            </w:r>
          </w:p>
        </w:tc>
      </w:tr>
      <w:tr w:rsidTr="00217C95" w:rsidR="00217C95" w:rsidRPr="00217C95">
        <w:trPr>
          <w:trHeight w:val="6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HIDRIS inženjering d.o.o. za proizvodnju, trgovinu i inženjering, Bogoslava Šuleka 29, 47000 Karlovac, OIB: 47700480140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4.207,50</w:t>
            </w:r>
          </w:p>
        </w:tc>
      </w:tr>
      <w:tr w:rsidTr="00217C95" w:rsidR="00217C95" w:rsidRPr="00217C95">
        <w:trPr>
          <w:trHeight w:val="6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HITAL d.o.o. za građenje i trgovinu, Kralja Zvonimira 96, 10000 Zagreb, OIB: 30888730488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8.054,00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DRAGUTIN HLIŠĆ, Benkovec 10, 40321 Mala Subotica, OIB: 53493047713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22.947,99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HONGOLDONIA d.o.o. za proizvodnju, trgovinu i usluge, Rujanska 4, 10000 Zagreb, OIB: 79255850261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12.769,85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RATKO HORVAT, Braće Radića 7, 40322 Orehovica, OIB: 75563449359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40.404,29</w:t>
            </w:r>
          </w:p>
        </w:tc>
      </w:tr>
      <w:tr w:rsidTr="00217C95" w:rsidR="00217C95" w:rsidRPr="00217C95">
        <w:trPr>
          <w:trHeight w:val="4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TOMO HORVAT PG, Kolodvorska 16, 48362 Prugovac, OIB: 09897192439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32.035,69</w:t>
            </w:r>
          </w:p>
        </w:tc>
      </w:tr>
      <w:tr w:rsidTr="00217C95" w:rsidR="00217C95" w:rsidRPr="00217C95">
        <w:trPr>
          <w:trHeight w:val="3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HP - Hrvatska pošta d.d., Jurišićeva 13, 10000 Zagreb, OIB: 87311810356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2.547,47</w:t>
            </w:r>
          </w:p>
        </w:tc>
      </w:tr>
      <w:tr w:rsidTr="00217C95" w:rsidR="00217C95" w:rsidRPr="00217C95">
        <w:trPr>
          <w:trHeight w:val="10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Hrvatske vode, pravna osoba za upravljanje vodama, Grada Vukovara 220, 10000 Zagreb, OIB: 28921383001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355.843,96</w:t>
            </w:r>
          </w:p>
        </w:tc>
      </w:tr>
      <w:tr w:rsidTr="00217C95" w:rsidR="00217C95" w:rsidRPr="00217C95">
        <w:trPr>
          <w:trHeight w:val="4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Hrvatski Telekom d.d., Roberta Frangeša Mihanovića 9, 10000 Zagreb, OIB: 81793146560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6.135,68</w:t>
            </w:r>
          </w:p>
        </w:tc>
      </w:tr>
      <w:tr w:rsidTr="00217C95" w:rsidR="00217C95" w:rsidRPr="00217C95">
        <w:trPr>
          <w:trHeight w:val="4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LEA obrt za posredovanje u obrtu, Ivana Meštrovića 12, 51500 Krk, OIB: 54316051608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10.723,13</w:t>
            </w:r>
          </w:p>
        </w:tc>
      </w:tr>
      <w:tr w:rsidTr="00217C95" w:rsidR="00217C95" w:rsidRPr="00217C95">
        <w:trPr>
          <w:trHeight w:val="2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MARICA HRGOVIĆ, Braće Radića 13, 32272 Cerna, OIB: 68583448450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10.286,85</w:t>
            </w:r>
          </w:p>
        </w:tc>
      </w:tr>
      <w:tr w:rsidTr="00217C95" w:rsidR="00217C95" w:rsidRPr="00217C95">
        <w:trPr>
          <w:trHeight w:val="34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HRVATSKI ZAVOD ZA ZAPOŠLJAVANJE, Radnička Cesta 1, 10000 Zagreb, OIB: 91547293790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6.895,79</w:t>
            </w:r>
          </w:p>
        </w:tc>
      </w:tr>
      <w:tr w:rsidTr="00217C95" w:rsidR="00217C95" w:rsidRPr="00217C95">
        <w:trPr>
          <w:trHeight w:val="1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HUP-ZAGREB dioničko društvo hotelijerstvo, ugostiteljstvo i turizam, Trg Krešimira Ćosića 9, 10000 Zagreb, OIB: 66859264899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2.129,99</w:t>
            </w:r>
          </w:p>
        </w:tc>
      </w:tr>
      <w:tr w:rsidTr="00217C95" w:rsidR="00217C95" w:rsidRPr="00217C95">
        <w:trPr>
          <w:trHeight w:val="3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ICE EUROTRANSPORT d.o.o. za prijevoz i usluge, Kaštel 55, 47000 Karlovac, OIB: 52606894456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13.750,00</w:t>
            </w:r>
          </w:p>
        </w:tc>
      </w:tr>
      <w:tr w:rsidTr="00217C95" w:rsidR="00217C95" w:rsidRPr="00217C95">
        <w:trPr>
          <w:trHeight w:val="96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ILI NET društvo s ograničenom odgovornošću za računalne djelatnosti i usluge, Nalješkovićeva 5, 10000 Zagreb, OIB: 58846173395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30.083,92</w:t>
            </w:r>
          </w:p>
        </w:tc>
      </w:tr>
      <w:tr w:rsidTr="00217C95" w:rsidR="00217C95" w:rsidRPr="00217C95">
        <w:trPr>
          <w:trHeight w:val="1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BLAGOJA INJAC POLJOPRIVREDNI PROIZVOĐAČ, HRVATSKIH BRANITELJA 51, 33411 VLADIMIROVAC, OIB: 49179038005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92.031,43</w:t>
            </w:r>
          </w:p>
        </w:tc>
      </w:tr>
      <w:tr w:rsidTr="00217C95" w:rsidR="00217C95" w:rsidRPr="00217C95">
        <w:trPr>
          <w:trHeight w:val="55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INSTITUT RUĐER BOŠKOVIĆ, Bijenička cesta 54, 10000 Zagreb, OIB: 69715301002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1.250,00</w:t>
            </w:r>
          </w:p>
        </w:tc>
      </w:tr>
      <w:tr w:rsidTr="00217C95" w:rsidR="00217C95" w:rsidRPr="00217C95">
        <w:trPr>
          <w:trHeight w:val="6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INTELMAR d.o.o. za trgovinu i usluge, Cebini 282, 10010 Buzin, OIB: 96112432827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140.708,25</w:t>
            </w:r>
          </w:p>
        </w:tc>
      </w:tr>
      <w:tr w:rsidTr="00217C95" w:rsidR="00217C95" w:rsidRPr="00217C95">
        <w:trPr>
          <w:trHeight w:val="57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INTEREUROPA, logističke usluge, društvo s ograničenom odgovornošću, Josipa Lončara 3, 10000 Zagreb, OIB: 85514716931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19.910,66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ISKON INTERNET d.d. za informatiku i telekomunikacije, Garićgradska 18, 10000 Zagreb, OIB: 36779353407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3.175,00</w:t>
            </w:r>
          </w:p>
        </w:tc>
      </w:tr>
      <w:tr w:rsidTr="00217C95" w:rsidR="00217C95" w:rsidRPr="00217C95">
        <w:trPr>
          <w:trHeight w:val="2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IVAČIĆ d.o.o. za trgovinu i usluge, Josipa Kozarca 7, 31207 Tenja, OIB: 73981880569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8.193,75</w:t>
            </w:r>
          </w:p>
        </w:tc>
      </w:tr>
      <w:tr w:rsidTr="00217C95" w:rsidR="00217C95" w:rsidRPr="00217C95">
        <w:trPr>
          <w:trHeight w:val="37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GORAN IVAČIĆ OPG, PRVOMAJSKA 19, 40322 VULARIJA, OIB: 74782006113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17.101,62</w:t>
            </w:r>
          </w:p>
        </w:tc>
      </w:tr>
      <w:tr w:rsidTr="00217C95" w:rsidR="00217C95" w:rsidRPr="00217C95">
        <w:trPr>
          <w:trHeight w:val="43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ZDRAVKO IVANČAN, MOLVE GREDE 44, 48327 MOLVE GREDE, OIB: 85590581491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319,93</w:t>
            </w:r>
          </w:p>
        </w:tc>
      </w:tr>
      <w:tr w:rsidTr="00217C95" w:rsidR="00217C95" w:rsidRPr="00217C95">
        <w:trPr>
          <w:trHeight w:val="3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ANTONIA IVANKOVIĆ, BANA J. JELAČIĆA 113, 20355 OPUZEN, OIB: 43057900187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16.550,33</w:t>
            </w:r>
          </w:p>
        </w:tc>
      </w:tr>
      <w:tr w:rsidTr="00217C95" w:rsidR="00217C95" w:rsidRPr="00217C95">
        <w:trPr>
          <w:trHeight w:val="25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STOJAN IVANKOVIĆ, DUBROVAČKA 43, 20350 METKOVIĆ, OIB: 76272184147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17.437,69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GORAN IVEZIĆ RESTORAN RAJ, ANTUNA MIHANOVIĆA 9, 33520 MEDINCI, OIB: 15192685887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220,00</w:t>
            </w:r>
          </w:p>
        </w:tc>
      </w:tr>
      <w:tr w:rsidTr="00217C95" w:rsidR="00217C95" w:rsidRPr="00217C95">
        <w:trPr>
          <w:trHeight w:val="3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SNJEŽANA IZSING, KNEZA DOMAGOJA 22, 20350 METKOVIĆ, OIB: 99307028448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258,02</w:t>
            </w:r>
          </w:p>
        </w:tc>
      </w:tr>
      <w:tr w:rsidTr="00217C95" w:rsidR="00217C95" w:rsidRPr="00217C95">
        <w:trPr>
          <w:trHeight w:val="1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J.H.WAGENAAR BV, TOLWEG 7, 1616 AT HOOGKARSPEL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256.950,61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JAFFA-KOMERC d.o.o., BLAGAJ BB, MOSTAR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123.450,83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IGOR JAGARINEC, MATIJE PETRA KATANČIĆA 1, 33520 SLATINA, OIB: 86209621848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1.500,00</w:t>
            </w:r>
          </w:p>
        </w:tc>
      </w:tr>
      <w:tr w:rsidTr="00217C95" w:rsidR="00217C95" w:rsidRPr="00217C95">
        <w:trPr>
          <w:trHeight w:val="6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JAKOPOVIĆ unutarnja i vanjska trgovina, proizvodnja, ugostiteljstvo i usluge, d.o.o., Lipovec Lonjski 4, 10310 Kloštar Ivanić, OIB: 09475281681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2.399,41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ANTONIJO JANČEK, MALA ČREŠNJEVICA 22, 33405 MALA ČREŠNJEVICA, OIB: 37194863501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1.831,46</w:t>
            </w:r>
          </w:p>
        </w:tc>
      </w:tr>
      <w:tr w:rsidTr="00217C95" w:rsidR="00217C95" w:rsidRPr="00217C95">
        <w:trPr>
          <w:trHeight w:val="6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ZDENKA JANČI, LJUDEVITA GAJA 22, 48362 KOZAREVAC, OIB: 82731040486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7.804,44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JAŠKAPACK d.o.o. tvornica valovitog kartona i ambalaže, Savska Cesta 1, 10360 Sesvete, OIB: 53994275676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67.608,49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HRVOJE JOB, S.S.KRANJČEVIĆA 7, 31540 DONJI MIHOLJAC, OIB: 82904328086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25.994,53</w:t>
            </w:r>
          </w:p>
        </w:tc>
      </w:tr>
      <w:tr w:rsidTr="00217C95" w:rsidR="00217C95" w:rsidRPr="00217C95">
        <w:trPr>
          <w:trHeight w:val="4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NIKOLA JOSIPOVIĆ OPG, VLADIMIRA NAZORA 65, 32251 PRIVLAKA, OIB: 53336315875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193.066,01</w:t>
            </w:r>
          </w:p>
        </w:tc>
      </w:tr>
      <w:tr w:rsidTr="00217C95" w:rsidR="00217C95" w:rsidRPr="00217C95">
        <w:trPr>
          <w:trHeight w:val="1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ANKICA JOVICA, SPLITSKA ULICA 151, 20355 KRVAVAC II, OIB: 20612592457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936,05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SILVANA JOVICA, ZRINSKO-FRANKOPANSKA 921, 20355 OPUZEN, OIB: 82217241558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18.509,04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TEO JOVICA, ZRINSKO-FRANKOPANSKA 921, 20355 OPUZEN, OIB: 58845247943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25.429,52</w:t>
            </w:r>
          </w:p>
        </w:tc>
      </w:tr>
      <w:tr w:rsidTr="00217C95" w:rsidR="00217C95" w:rsidRPr="00217C95">
        <w:trPr>
          <w:trHeight w:val="16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BOŽIDAR JOZIPOVIĆ, IVANA KUKULJEVIĆA 6, 31400 ĐAKOVO, OIB: 10167183694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17.749,06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JUREN, ŠAŠEVO 44, 33523 ŠAŠEVO, OIB: 21679977402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28.172,31</w:t>
            </w:r>
          </w:p>
        </w:tc>
      </w:tr>
      <w:tr w:rsidTr="00217C95" w:rsidR="00217C95" w:rsidRPr="00217C95">
        <w:trPr>
          <w:trHeight w:val="1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JURKOVIĆ, GROFA JANKA DRAŠKOVIĆA 62, 33520 SLATINA, OIB: 39654220378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150,00</w:t>
            </w:r>
          </w:p>
        </w:tc>
      </w:tr>
      <w:tr w:rsidTr="00217C95" w:rsidR="00217C95" w:rsidRPr="00217C95">
        <w:trPr>
          <w:trHeight w:val="41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K.O.M.P.R.O. d.o.o. za montažu, održavanje, servis terminalnih i telekomunikacijskih uređaja i proizvodnju poljoprivrednih i kemijskih proizvoda, Bana Josipa Jelačića 77, 31220 Višnjevac, OIB: 18952151960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762,50</w:t>
            </w:r>
          </w:p>
        </w:tc>
      </w:tr>
      <w:tr w:rsidTr="00217C95" w:rsidR="00217C95" w:rsidRPr="00217C95">
        <w:trPr>
          <w:trHeight w:val="9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ĐURO KADIĆ OPG, IVANA MEŠTROVIĆA 4, 31500 NAŠICE, OIB: 09370599128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72.044,43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MARKO KADIJEVIĆ, JEOVCI 10, 20350 METKOVIĆ, OIB: 95985645362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36.552,49</w:t>
            </w:r>
          </w:p>
        </w:tc>
      </w:tr>
      <w:tr w:rsidTr="00217C95" w:rsidR="00217C95" w:rsidRPr="00217C95">
        <w:trPr>
          <w:trHeight w:val="2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MIJO KADIJEVIĆ, JAKOVA GOTOVCA 29, 20350 METKOVIĆ, OIB: 16233098015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23.009,37</w:t>
            </w:r>
          </w:p>
        </w:tc>
      </w:tr>
      <w:tr w:rsidTr="00217C95" w:rsidR="00217C95" w:rsidRPr="00217C95">
        <w:trPr>
          <w:trHeight w:val="3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TOMO KADIJEVIĆ, KREMENA 40, 20356 KREMENA, OIB: 95618788790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8.521,06</w:t>
            </w:r>
          </w:p>
        </w:tc>
      </w:tr>
      <w:tr w:rsidTr="00217C95" w:rsidR="00217C95" w:rsidRPr="00217C95">
        <w:trPr>
          <w:trHeight w:val="14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PETAR KAJGANIĆ OPG, DETKOVAC 92, 33411 DETKOVAC, OIB: 60637518252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12.298,72</w:t>
            </w:r>
          </w:p>
        </w:tc>
      </w:tr>
      <w:tr w:rsidTr="00217C95" w:rsidR="00217C95" w:rsidRPr="00217C95">
        <w:trPr>
          <w:trHeight w:val="2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SANJA KAKŠA, OTROVANEC 136, 33405 OTROVANEC, OIB: 81953699333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19.705,95</w:t>
            </w:r>
          </w:p>
        </w:tc>
      </w:tr>
      <w:tr w:rsidTr="00217C95" w:rsidR="00217C95" w:rsidRPr="00217C95">
        <w:trPr>
          <w:trHeight w:val="2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GORDANA KALAGAC, ŠANDALJSKA 26, 52100 PULA, OIB: 67031499285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102.407,41</w:t>
            </w:r>
          </w:p>
        </w:tc>
      </w:tr>
      <w:tr w:rsidTr="00217C95" w:rsidR="00217C95" w:rsidRPr="00217C95">
        <w:trPr>
          <w:trHeight w:val="2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TONI KALAJŽIĆ, TINA UJEVIĆA 15, 21276 VRGORAC, OIB: 68317422728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16.847,72</w:t>
            </w:r>
          </w:p>
        </w:tc>
      </w:tr>
      <w:tr w:rsidTr="00217C95" w:rsidR="00217C95" w:rsidRPr="00217C95">
        <w:trPr>
          <w:trHeight w:val="1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GORANA KARAMATIĆ, PUT VRILA 13, 20344 BANJA, OIB: 16948834405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28.293,36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KASA, NOVI GRADAC 78, 33411 NOVI GRADAC, OIB: 87251896838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43.259,27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KASAPOVIĆ OPG, DR. ANTE STARČEVIĆA 32, 31500 NAŠICE, OIB: 79095019966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2.733,09</w:t>
            </w:r>
          </w:p>
        </w:tc>
      </w:tr>
      <w:tr w:rsidTr="00217C95" w:rsidR="00217C95" w:rsidRPr="00217C95">
        <w:trPr>
          <w:trHeight w:val="1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MARINA KEREČIN OPG, KNEZA DOMAGOJA 79, 48000 KOPRIVNICA, OIB: 99449361288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5.304,13</w:t>
            </w:r>
          </w:p>
        </w:tc>
      </w:tr>
      <w:tr w:rsidTr="00217C95" w:rsidR="00217C95" w:rsidRPr="00217C95">
        <w:trPr>
          <w:trHeight w:val="4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KESERICA OPG, VINOGRADSKA 126, 33405 PITOMAČA, OIB: 67165767701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45.569,64</w:t>
            </w:r>
          </w:p>
        </w:tc>
      </w:tr>
      <w:tr w:rsidTr="00217C95" w:rsidR="00217C95" w:rsidRPr="00217C95">
        <w:trPr>
          <w:trHeight w:val="15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KESERICA, OTROVANEC 48, 33405 OTROVANEC, OIB: 84896459624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8.668,22</w:t>
            </w:r>
          </w:p>
        </w:tc>
      </w:tr>
      <w:tr w:rsidTr="00217C95" w:rsidR="00217C95" w:rsidRPr="00217C95">
        <w:trPr>
          <w:trHeight w:val="8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KESZTHELY VL. OBRTA ZA CESTOVNI PRIJEVOZ TRUCKER, VATROSLAVA LISINSKOG 1A, 31540 DONJI MIHOLJAC, OIB: 52667452569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4.187,50</w:t>
            </w:r>
          </w:p>
        </w:tc>
      </w:tr>
      <w:tr w:rsidTr="00217C95" w:rsidR="00217C95" w:rsidRPr="00217C95">
        <w:trPr>
          <w:trHeight w:val="1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IVA-INES OBRT ZA PRIJEVOZ, KOLODVORSKA 1, 31540 DONJI MIHOLJAC, OIB: 96548720345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19.791,60</w:t>
            </w:r>
          </w:p>
        </w:tc>
      </w:tr>
      <w:tr w:rsidTr="00217C95" w:rsidR="00217C95" w:rsidRPr="00217C95">
        <w:trPr>
          <w:trHeight w:val="9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KIRIDŽIJA, BANA J. JELAČIĆA 151, 20355 OPUZEN, OIB: 83971649525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20.305,98</w:t>
            </w:r>
          </w:p>
        </w:tc>
      </w:tr>
      <w:tr w:rsidTr="00217C95" w:rsidR="00217C95" w:rsidRPr="00217C95">
        <w:trPr>
          <w:trHeight w:val="2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ZVONKO KLEPAČ, KRALJA ZVONIMIRA 26, 33514 ČAČINCI, OIB: 26319066734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20.793,69</w:t>
            </w:r>
          </w:p>
        </w:tc>
      </w:tr>
      <w:tr w:rsidTr="00217C95" w:rsidR="00217C95" w:rsidRPr="00217C95">
        <w:trPr>
          <w:trHeight w:val="2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DJURO KLINČIĆ, VINOGRADSKA 5, 33405 TURNAŠICA, OIB: 02455975533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20.816,12</w:t>
            </w:r>
          </w:p>
        </w:tc>
      </w:tr>
      <w:tr w:rsidTr="00217C95" w:rsidR="00217C95" w:rsidRPr="00217C95">
        <w:trPr>
          <w:trHeight w:val="9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SARA KNAPIĆ, DONJE BAZIJE 7, 33523 DONJE BAZIJE, OIB: 90202719719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513,56</w:t>
            </w:r>
          </w:p>
        </w:tc>
      </w:tr>
      <w:tr w:rsidTr="00217C95" w:rsidR="00217C95" w:rsidRPr="00217C95">
        <w:trPr>
          <w:trHeight w:val="17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VALTER KNAPIĆ P.T.O. ALAN, STANCIJA VALETA 3, 52465 TAR, OIB: 89938347927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23.977,20</w:t>
            </w:r>
          </w:p>
        </w:tc>
      </w:tr>
      <w:tr w:rsidTr="00217C95" w:rsidR="00217C95" w:rsidRPr="00217C95">
        <w:trPr>
          <w:trHeight w:val="6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JADRAN KNEŽIĆ, VLADIMIRA NAZORA 49, 20340 PLOČE, OIB: 78262267178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12.504,75</w:t>
            </w:r>
          </w:p>
        </w:tc>
      </w:tr>
      <w:tr w:rsidTr="00217C95" w:rsidR="00217C95" w:rsidRPr="00217C95">
        <w:trPr>
          <w:trHeight w:val="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NIKOLA KOCIJAN, ULICA HRVATSKIH BRANITELJA 2C, 42000 VARAŽDIN, OIB: 86203941633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718,77</w:t>
            </w:r>
          </w:p>
        </w:tc>
      </w:tr>
      <w:tr w:rsidTr="00217C95" w:rsidR="00217C95" w:rsidRPr="00217C95">
        <w:trPr>
          <w:trHeight w:val="9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KOKIĆ OPG, TRG ANTE STARČEVIĆA 5, 31551 BELIŠĆE, OIB: 89313567082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37.340,88</w:t>
            </w:r>
          </w:p>
        </w:tc>
      </w:tr>
      <w:tr w:rsidTr="00217C95" w:rsidR="00217C95" w:rsidRPr="00217C95">
        <w:trPr>
          <w:trHeight w:val="9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ALEN KOKOR, ROGOVAC 117A, 33404 ROGOVAC, OIB: 25024716051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14.154,42</w:t>
            </w:r>
          </w:p>
        </w:tc>
      </w:tr>
      <w:tr w:rsidTr="00217C95" w:rsidR="00217C95" w:rsidRPr="00217C95">
        <w:trPr>
          <w:trHeight w:val="3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KOKOR, ROGOVAC 117A, 33404 ROGOVAC, OIB: 53878809598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23.722,17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MATIJA KOKOR, ROGOVAC 117A, 33404 ROGOVAC, OIB: 99364874777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30.729,27</w:t>
            </w:r>
          </w:p>
        </w:tc>
      </w:tr>
      <w:tr w:rsidTr="00217C95" w:rsidR="00217C95" w:rsidRPr="00217C95">
        <w:trPr>
          <w:trHeight w:val="68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OBRT VINKO, VL.KRISTIJAN KOLAK, STJEPANA RADIĆA 20, 42230 SELNIK, OIB: 31744120731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10.160,00</w:t>
            </w:r>
          </w:p>
        </w:tc>
      </w:tr>
      <w:tr w:rsidTr="00217C95" w:rsidR="00217C95" w:rsidRPr="00217C95">
        <w:trPr>
          <w:trHeight w:val="2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BOJAN KOLARIĆ RTV SERVIS BOJAN, ANDRIJE HEBRANGA 10, 33520 SLATINA, OIB: 94088381726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2.250,00</w:t>
            </w:r>
          </w:p>
        </w:tc>
      </w:tr>
      <w:tr w:rsidTr="00217C95" w:rsidR="00217C95" w:rsidRPr="00217C95">
        <w:trPr>
          <w:trHeight w:val="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KOMAR OPG, KOLODVORSKA 28H, 33404 VUKOSAVLJEVICA, OIB: 54557066252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10.083,90</w:t>
            </w:r>
          </w:p>
        </w:tc>
      </w:tr>
      <w:tr w:rsidTr="00217C95" w:rsidR="00217C95" w:rsidRPr="00217C95">
        <w:trPr>
          <w:trHeight w:val="3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RENATO KOMAR, KOLODVORSKA 28H, 33404 VUKOSAVLJEVICA, OIB: 91518863019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41.171,90</w:t>
            </w:r>
          </w:p>
        </w:tc>
      </w:tr>
      <w:tr w:rsidTr="00217C95" w:rsidR="00217C95" w:rsidRPr="00217C95">
        <w:trPr>
          <w:trHeight w:val="1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ILONKA KOMAZIN, PETRA KREŠIMIRA IV 348, 20350 METKOVIĆ, OIB: 84273719892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12.115,30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MAJA KOMAZIN, ULICA MATICE HRVATSKE 1, 20350 METKOVIĆ, OIB: 82181370739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7.819,24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KOMPJUTORSKA OPREMA, d.o.o., za proizvodnju kompjutorske opreme i trgovinu, Slavonska avenija 7, 10000 Zagreb, OIB: 10864560692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59.771,78</w:t>
            </w:r>
          </w:p>
        </w:tc>
      </w:tr>
      <w:tr w:rsidTr="00217C95" w:rsidR="00217C95" w:rsidRPr="00217C95">
        <w:trPr>
          <w:trHeight w:val="17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KOMRAD društvo s ograničenom odgovornošću za vodne djelatnosti, Braće Radića 2, 33520 Slatina, OIB: 96537643037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132.959,31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KONTROLKEM društvo s ograničenom odgovornošću za proizvodnju kemikalija i opreme za tretman voda, Ulica Nikole Šubića Zrinskog 19, 10430 Samobor, OIB: 22283637217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29.732,26</w:t>
            </w:r>
          </w:p>
        </w:tc>
      </w:tr>
      <w:tr w:rsidTr="00217C95" w:rsidR="00217C95" w:rsidRPr="00217C95">
        <w:trPr>
          <w:trHeight w:val="4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KONZUM trgovina na veliko i malo d.d., Marijana Čavića 1a, 10000 Zagreb, OIB: 29955634590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597.159,17</w:t>
            </w:r>
          </w:p>
        </w:tc>
      </w:tr>
      <w:tr w:rsidTr="00217C95" w:rsidR="00217C95" w:rsidRPr="00217C95">
        <w:trPr>
          <w:trHeight w:val="28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KOPIĆ, BRAĆE RADIĆA 117, 31531 VILJEVO, OIB: 86112949636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40.760,75</w:t>
            </w:r>
          </w:p>
        </w:tc>
      </w:tr>
      <w:tr w:rsidTr="00217C95" w:rsidR="00217C95" w:rsidRPr="00217C95">
        <w:trPr>
          <w:trHeight w:val="2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MARINA KORBELI, M.ČREŠNJEVICA 58, 33405 MALA ČREŠNJEVICA, OIB: 75849925964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43.099,75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MIROSLAV KOS, OTROVANEC 226, 33405 OTROVANEC, OIB: 49654903640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29.081,11</w:t>
            </w:r>
          </w:p>
        </w:tc>
      </w:tr>
      <w:tr w:rsidTr="00217C95" w:rsidR="00217C95" w:rsidRPr="00217C95">
        <w:trPr>
          <w:trHeight w:val="1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SANJA KOS, VINOGRADSKA 65, 33405 PITOMAČA, OIB: 48576394433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1.768,01</w:t>
            </w:r>
          </w:p>
        </w:tc>
      </w:tr>
      <w:tr w:rsidTr="00217C95" w:rsidR="00217C95" w:rsidRPr="00217C95">
        <w:trPr>
          <w:trHeight w:val="11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SAŠA KOSIĆ, MARKA MARULIĆA 23, 31433 OSTROŠINCI, OIB: 93308058468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122,22</w:t>
            </w:r>
          </w:p>
        </w:tc>
      </w:tr>
      <w:tr w:rsidTr="00217C95" w:rsidR="00217C95" w:rsidRPr="00217C95">
        <w:trPr>
          <w:trHeight w:val="2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KOŠARA OPG, G. TROMBA 45, 52100 ŠIŠAN, OIB: 22524192866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83.603,02</w:t>
            </w:r>
          </w:p>
        </w:tc>
      </w:tr>
      <w:tr w:rsidTr="00217C95" w:rsidR="00217C95" w:rsidRPr="00217C95">
        <w:trPr>
          <w:trHeight w:val="29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JADRANKA KOTARSKI, IVE MARINKOVIĆA 1A, 33404 LOZAN, OIB: 46369285859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13.284,51</w:t>
            </w:r>
          </w:p>
        </w:tc>
      </w:tr>
      <w:tr w:rsidTr="00217C95" w:rsidR="00217C95" w:rsidRPr="00217C95">
        <w:trPr>
          <w:trHeight w:val="2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KOVAČ, BRAĆE RADIĆA 13, 33405 TURNAŠICA, OIB: 64692884147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13.115,85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KOVAČ OPG, SEDLARICA 80, 33405 SEDLARICA, OIB: 46398486892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19.520,53</w:t>
            </w:r>
          </w:p>
        </w:tc>
      </w:tr>
      <w:tr w:rsidTr="00217C95" w:rsidR="00217C95" w:rsidRPr="00217C95">
        <w:trPr>
          <w:trHeight w:val="2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JASNA KOVAČ, SEDLARICA 80, 33405 SEDLARICA,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OIB: 29087764893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33.829,24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ZVONKO KOVAČ, IVE MARINKOVIĆA 51, 33404 LOZAN, OIB: 95520650614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41.136,59</w:t>
            </w:r>
          </w:p>
        </w:tc>
      </w:tr>
      <w:tr w:rsidTr="00217C95" w:rsidR="00217C95" w:rsidRPr="00217C95">
        <w:trPr>
          <w:trHeight w:val="1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IVANA KOVAČEVIĆ, VIJENAC GORANA ZOBUNDŽIJE 11, 31000 OSIJEK, OIB: 63854462188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2.903,50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KRUNO KOVAČEVIĆ OPG, KOLODVORSKA 68, 33404 VUKOSAVLJEVICA, OIB: 35004867912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2.127,23</w:t>
            </w:r>
          </w:p>
        </w:tc>
      </w:tr>
      <w:tr w:rsidTr="00217C95" w:rsidR="00217C95" w:rsidRPr="00217C95">
        <w:trPr>
          <w:trHeight w:val="48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MARICA KOVAČEVIĆ, STJEPANA RADIĆA 33, 48362 SUHA KATALENA, OIB: 93790281829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14.695,01</w:t>
            </w:r>
          </w:p>
        </w:tc>
      </w:tr>
      <w:tr w:rsidTr="00217C95" w:rsidR="00217C95" w:rsidRPr="00217C95">
        <w:trPr>
          <w:trHeight w:val="3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NIKOLA KOVAČEVIĆ, OPG, VLADIMIRA NAZORA 106, 31531 VILJEVO, OIB: 10504164838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160.357,07</w:t>
            </w:r>
          </w:p>
        </w:tc>
      </w:tr>
      <w:tr w:rsidTr="00217C95" w:rsidR="00217C95" w:rsidRPr="00217C95">
        <w:trPr>
          <w:trHeight w:val="1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ZDRAVKO KOVAČEVIĆ, BILOGORSKA 138, 33404 VUKOSAVLJEVICA, OIB: 03902440945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13.678,61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KOVAČIĆ PERADARSTVO, PALINOVEC 118, 40320 PALINOVEC, OIB: 19361659729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6.333,89</w:t>
            </w:r>
          </w:p>
        </w:tc>
      </w:tr>
      <w:tr w:rsidTr="00217C95" w:rsidR="00217C95" w:rsidRPr="00217C95">
        <w:trPr>
          <w:trHeight w:val="23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MARINO KRAPAC, GORNJI PODARŠANJ 24, 33405 TURNAŠICA, OIB: 59182696891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12.112,48</w:t>
            </w:r>
          </w:p>
        </w:tc>
      </w:tr>
      <w:tr w:rsidTr="00217C95" w:rsidR="00217C95" w:rsidRPr="00217C95">
        <w:trPr>
          <w:trHeight w:val="10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KRČMAR OPG, PRVOMAJSKA 45, 40322 VULARIJA, OIB: 81242017858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21.259,27</w:t>
            </w:r>
          </w:p>
        </w:tc>
      </w:tr>
      <w:tr w:rsidTr="00217C95" w:rsidR="00217C95" w:rsidRPr="00217C95">
        <w:trPr>
          <w:trHeight w:val="1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KREDITNA BANKA ZAGREB, dioničko društvo, Ulica grada Vukovara 74, 10000 Zagreb, OIB: 70663193635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3.426,61</w:t>
            </w:r>
          </w:p>
        </w:tc>
      </w:tr>
      <w:tr w:rsidTr="00217C95" w:rsidR="00217C95" w:rsidRPr="00217C95">
        <w:trPr>
          <w:trHeight w:val="31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KREMEKS d.o.o. , NEMANJINA 215, 31000 UŽICE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195.943,62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SLOBODAN KREŠIĆ, ANTE STARČEVIĆA 13, 20350 METKOVIĆ, OIB: 77957086414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13.577,86</w:t>
            </w:r>
          </w:p>
        </w:tc>
      </w:tr>
      <w:tr w:rsidTr="00217C95" w:rsidR="00217C95" w:rsidRPr="00217C95">
        <w:trPr>
          <w:trHeight w:val="4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KREZNER, BISTRICA 123, 33520 BISTRICA, OIB: 72427864872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1.796,44</w:t>
            </w:r>
          </w:p>
        </w:tc>
      </w:tr>
      <w:tr w:rsidTr="00217C95" w:rsidR="00217C95" w:rsidRPr="00217C95">
        <w:trPr>
          <w:trHeight w:val="2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KRIŽEVČANKA SPLIT d.o.o. za trgovinu, Put Krunika 7, 21210 Kučine, OIB: 79504735177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214.225,86</w:t>
            </w:r>
          </w:p>
        </w:tc>
      </w:tr>
      <w:tr w:rsidTr="00217C95" w:rsidR="00217C95" w:rsidRPr="00217C95">
        <w:trPr>
          <w:trHeight w:val="5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KRNJAK društvo s ograničenom odgovornošću za poljoprivrednu proizvodnju, Gorica 34, 31540 Donji Miholjac, OIB: 55779401358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1.071,27</w:t>
            </w:r>
          </w:p>
        </w:tc>
      </w:tr>
      <w:tr w:rsidTr="00217C95" w:rsidR="00217C95" w:rsidRPr="00217C95">
        <w:trPr>
          <w:trHeight w:val="38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DARIJO KUKAVICA, MATIJE GUPCA 147, 33404 BUŠETINA, OIB: 34136904905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1.367,31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ZVONIMIR KUNDIJA, Bdislavec 34, 42205 Budislavec, OIB: 35789298232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8.767,96</w:t>
            </w:r>
          </w:p>
        </w:tc>
      </w:tr>
      <w:tr w:rsidTr="00217C95" w:rsidR="00217C95" w:rsidRPr="00217C95">
        <w:trPr>
          <w:trHeight w:val="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MIJAT KURTUŠIĆ, TRG IZIDORA KRŠNJAVIJA 1, 31500 NAŠICE, OIB: 43542906273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17.146,72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LA VITA društvo s ograničenom odgovornošću za trgovinu i usluge, Viška 18, 52100 Pula, OIB: 93028791166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5.609,37</w:t>
            </w:r>
          </w:p>
        </w:tc>
      </w:tr>
      <w:tr w:rsidTr="00217C95" w:rsidR="00217C95" w:rsidRPr="00217C95">
        <w:trPr>
          <w:trHeight w:val="32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LAGERMAX AED Croatia, d.o.o. za međunarodno otpremništvo, Zagorske magistrale 16, 10296 Luka, OIB: 06465158978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279.520,31</w:t>
            </w:r>
          </w:p>
        </w:tc>
      </w:tr>
      <w:tr w:rsidTr="00217C95" w:rsidR="00217C95" w:rsidRPr="00217C95">
        <w:trPr>
          <w:trHeight w:val="3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HRVOJE LASLO OPG, ANTUNA MIHANOVIĆA 50A, 33405 PITOMAČA, OIB: 53808421898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1.004,27</w:t>
            </w:r>
          </w:p>
        </w:tc>
      </w:tr>
      <w:tr w:rsidTr="00217C95" w:rsidR="00217C95" w:rsidRPr="00217C95">
        <w:trPr>
          <w:trHeight w:val="3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LEEGWATER PAUL, DE NOSSEL 21, 1723 NOORD-SCHARNOUDE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67.144,99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PETAR LEŠINA OPG, BIHAĆKA 4, 31000 OSIJEK, OIB: 16832585511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3.322,25</w:t>
            </w:r>
          </w:p>
        </w:tc>
      </w:tr>
      <w:tr w:rsidTr="00217C95" w:rsidR="00217C95" w:rsidRPr="00217C95">
        <w:trPr>
          <w:trHeight w:val="4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Link Office j.d.o.o. za trgovinu i usluge, Bjelovarska 62B, 10360 Sesvete, OIB: 62647693051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18.936,15</w:t>
            </w:r>
          </w:p>
        </w:tc>
      </w:tr>
      <w:tr w:rsidTr="00217C95" w:rsidR="00217C95" w:rsidRPr="00217C95">
        <w:trPr>
          <w:trHeight w:val="1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LIOGRAF društvo s ograničenom odgovornošću za grafičku djelatnost, trgovinu i usluge, Vladimira Nazora 6, 33515 Orahovica, OIB: 74411109802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506,25</w:t>
            </w:r>
          </w:p>
        </w:tc>
      </w:tr>
      <w:tr w:rsidTr="00217C95" w:rsidR="00217C95" w:rsidRPr="00217C95">
        <w:trPr>
          <w:trHeight w:val="1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LJEKARNE PLANTAK, Bana Jelačića 8, 33520 Slatina, OIB: 54461868279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448,12</w:t>
            </w:r>
          </w:p>
        </w:tc>
      </w:tr>
      <w:tr w:rsidTr="00217C95" w:rsidR="00217C95" w:rsidRPr="00217C95">
        <w:trPr>
          <w:trHeight w:val="21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EDUARD LJUBEK PG, ALOJZIJA STEPINCA 24, 42205 KRKANEC, OIB: 75162106750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13.258,22</w:t>
            </w:r>
          </w:p>
        </w:tc>
      </w:tr>
      <w:tr w:rsidTr="00217C95" w:rsidR="00217C95" w:rsidRPr="00217C95">
        <w:trPr>
          <w:trHeight w:val="2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LJUBEK, VARAŽDINSKA 232, 42205 NEDELJANEC, OIB: 95673377719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4.903,14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RADOJE LJUBOJEVIĆ OPG, GLAVNA 92, 31309 KNEŽEVI VINOGRADI, OIB: 57839427609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6.091,79</w:t>
            </w:r>
          </w:p>
        </w:tc>
      </w:tr>
      <w:tr w:rsidTr="00217C95" w:rsidR="00217C95" w:rsidRPr="00217C95">
        <w:trPr>
          <w:trHeight w:val="2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LOGNET društvo s ograničenom odgovornošću za računalno programiranje, Radnička cesta 55 A, 10000 Zagreb, OIB: 12114193167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16.681,45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LONČAREVIĆ OPG, HRVATSKIH BRANITELJA 56, 35210 ČAJKOVCI, OIB: 20175137449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43.097,61</w:t>
            </w:r>
          </w:p>
        </w:tc>
      </w:tr>
      <w:tr w:rsidTr="00217C95" w:rsidR="00217C95" w:rsidRPr="00217C95">
        <w:trPr>
          <w:trHeight w:val="12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IVANKA LOVRIĆ, STANKA PARMAĆA 14, 20355 OPUZEN, OIB: 93918867570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45.565,75</w:t>
            </w:r>
          </w:p>
        </w:tc>
      </w:tr>
      <w:tr w:rsidTr="00217C95" w:rsidR="00217C95" w:rsidRPr="00217C95">
        <w:trPr>
          <w:trHeight w:val="2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MISLAV LOVRIĆ, STANKA PARMAĆA 14, 20355 OPUZEN, OIB: 75188692214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30.747,47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ZDENKO LOVRINOVIĆ obrt za prijevoz tereta, PUT OD FORTICA 187, 52100 PULA, OIB: 07553166766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1.300,00</w:t>
            </w:r>
          </w:p>
        </w:tc>
      </w:tr>
      <w:tr w:rsidTr="00217C95" w:rsidR="00217C95" w:rsidRPr="00217C95">
        <w:trPr>
          <w:trHeight w:val="3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MILAN LUKAČEVIĆ, IVANA MAŽURANIĆA 16, 31540 DONJI MIHOLJAC, OIB: 50332369164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5.084,76</w:t>
            </w:r>
          </w:p>
        </w:tc>
      </w:tr>
      <w:tr w:rsidTr="00217C95" w:rsidR="00217C95" w:rsidRPr="00217C95">
        <w:trPr>
          <w:trHeight w:val="3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LUKČEC OPG, MATIJE GUPCA 135, 33404 BUŠETINA, OIB: 89147279608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5.252,18</w:t>
            </w:r>
          </w:p>
        </w:tc>
      </w:tr>
      <w:tr w:rsidTr="00217C95" w:rsidR="00217C95" w:rsidRPr="00217C95">
        <w:trPr>
          <w:trHeight w:val="23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LULIĆ OPG, ROGOVAC 109, 33404 ROGOVAC, OIB: 47019306074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34.791,99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SLAVKO MAJCENOVIĆ, SENJSKIH USKOKA 29, 32100 VINKOVCI, OIB: 17588699462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14.205,49</w:t>
            </w:r>
          </w:p>
        </w:tc>
      </w:tr>
      <w:tr w:rsidTr="00217C95" w:rsidR="00217C95" w:rsidRPr="00217C95">
        <w:trPr>
          <w:trHeight w:val="27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MAJČICA, BIJELI VIR 63, 20350 BIJELI VIR, OIB: 81875056632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9.891,86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MANJO d.o.o., Relje Savića 1b, 21410 Futog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1.607.218,60</w:t>
            </w:r>
          </w:p>
        </w:tc>
      </w:tr>
      <w:tr w:rsidTr="00217C95" w:rsidR="00217C95" w:rsidRPr="00217C95">
        <w:trPr>
          <w:trHeight w:val="70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MANŠPED društvo s ograničenom odgovornošću za međunarodni prijevoz i pretovar robe, trgovinu, turizam, putnička agencija, Kukuljanovo 387, 51223 Kukuljanovo, OIB: 76154765407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229.068,18</w:t>
            </w:r>
          </w:p>
        </w:tc>
      </w:tr>
      <w:tr w:rsidTr="00217C95" w:rsidR="00217C95" w:rsidRPr="00217C95">
        <w:trPr>
          <w:trHeight w:val="6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MARCIN WINIARCZYK FIRMA HANDLOWA "FRESH PARTNER", UL PANA BALCERA 6 LOK.139, 20-631 LUBLIN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532.849,09</w:t>
            </w:r>
          </w:p>
        </w:tc>
      </w:tr>
      <w:tr w:rsidTr="00217C95" w:rsidR="00217C95" w:rsidRPr="00217C95">
        <w:trPr>
          <w:trHeight w:val="1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MARCON d.o.o. za trgovinu i poslovne usluge, Radnička 65, 42000 Kućan Marof, OIB: 00637071797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89.568,03</w:t>
            </w:r>
          </w:p>
        </w:tc>
      </w:tr>
      <w:tr w:rsidTr="00217C95" w:rsidR="00217C95" w:rsidRPr="00217C95">
        <w:trPr>
          <w:trHeight w:val="24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NADA MARESIĆ, LJUDEVITA GAJA 229, 33405 PITOMAČA, OIB: 49134064136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63.651,37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MARETIĆ OPG, BRAJDICE 16, 52204 LIŽNJAN, OIB: 82995830149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5.741,98</w:t>
            </w:r>
          </w:p>
        </w:tc>
      </w:tr>
      <w:tr w:rsidTr="00217C95" w:rsidR="00217C95" w:rsidRPr="00217C95">
        <w:trPr>
          <w:trHeight w:val="2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ZDENKA MAREVIĆ, ZRINSKO-FRANKOPANSKA 40, 20355 OPUZEN, OIB: 54473518188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10.397,43</w:t>
            </w:r>
          </w:p>
        </w:tc>
      </w:tr>
      <w:tr w:rsidTr="00217C95" w:rsidR="00217C95" w:rsidRPr="00217C95">
        <w:trPr>
          <w:trHeight w:val="1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MATIJA MARIČIĆ, vl. obrta HIDROTEHNIKA, JEZERO 116, 33515 DUZLUK, OIB: 44803851474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7.650,00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IVAN MARIJANČEVIĆ, MATIJE GUPCA 13A, 31531 VILJEVO, OIB: 11630822724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15.575,54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MARTINČEVIĆ, GRABROVNICA 44, 33405 GRABROVNICA, OIB: 64435448417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2.829,98</w:t>
            </w:r>
          </w:p>
        </w:tc>
      </w:tr>
      <w:tr w:rsidTr="00217C95" w:rsidR="00217C95" w:rsidRPr="00217C95">
        <w:trPr>
          <w:trHeight w:val="6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MARTINČEVIĆ OPG, FLORIJANA BOBIĆA 41, 42206 NOVA VES PETRIJANEČKA, OIB: 53328327670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5.284,69</w:t>
            </w:r>
          </w:p>
        </w:tc>
      </w:tr>
      <w:tr w:rsidTr="00217C95" w:rsidR="00217C95" w:rsidRPr="00217C95">
        <w:trPr>
          <w:trHeight w:val="1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DARKO MARTINUŠIĆ OPG, VINKA BELOBRKA 40, 33000 VIROVITICA, OIB: 69502768336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1.026,70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MARTINUŠIĆ OPG, GORNJI PODARŠANJ 46, 33405 TURNAŠICA, OIB: 78360628982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39.662,46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MARTINUŠIĆ, VLADIMIRA NAZORA 13, 33404 BUŠETINA, OIB: 92068456758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29.546,57</w:t>
            </w:r>
          </w:p>
        </w:tc>
      </w:tr>
      <w:tr w:rsidTr="00217C95" w:rsidR="00217C95" w:rsidRPr="00217C95">
        <w:trPr>
          <w:trHeight w:val="33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SENKA MARTINUŠIĆ OBRT, GORNJI PODARŠANJ 46, 33405 TURNAŠICA, OIB: 95993389739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53.192,74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ANITA MATAGA, PRANTRNOVO 11, 20355 OPUZEN, OIB: 95592796857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45.396,00</w:t>
            </w:r>
          </w:p>
        </w:tc>
      </w:tr>
      <w:tr w:rsidTr="00217C95" w:rsidR="00217C95" w:rsidRPr="00217C95">
        <w:trPr>
          <w:trHeight w:val="40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KATICA MATAGA, PRANTRNOVO 28, 20355 OPUZEN, OIB: 09141519376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53.808,27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MILOJKO MATAGA, PRANTRNOVO 28, 20355 OPUZEN, OIB: 52436347287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9.822,22</w:t>
            </w:r>
          </w:p>
        </w:tc>
      </w:tr>
      <w:tr w:rsidTr="00217C95" w:rsidR="00217C95" w:rsidRPr="00217C95">
        <w:trPr>
          <w:trHeight w:val="22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JELENA MATANČIĆ, Kladare 117, 33405 Kladare, OIB: 41352062703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60.879,89</w:t>
            </w:r>
          </w:p>
        </w:tc>
      </w:tr>
      <w:tr w:rsidTr="00217C95" w:rsidR="00217C95" w:rsidRPr="00217C95">
        <w:trPr>
          <w:trHeight w:val="43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BALDO MATIĆ OPG, POPOVAC PLANINA 161A, 31303 POPOVAC, OIB: 30433219905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16.444,36</w:t>
            </w:r>
          </w:p>
        </w:tc>
      </w:tr>
      <w:tr w:rsidTr="00217C95" w:rsidR="00217C95" w:rsidRPr="00217C95">
        <w:trPr>
          <w:trHeight w:val="4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MATIĆ COMERCCE II, trgovina, cestovni prijevoz, društvo s ograničenom odgovornošću, Petra Zoranića 7, 20350 Metković, OIB: 77344962756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39.798,99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DEAN MATIĆ, CIBURI 59, 52000 LOVRIN, OIB: 49274827238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9.387,13</w:t>
            </w:r>
          </w:p>
        </w:tc>
      </w:tr>
      <w:tr w:rsidTr="00217C95" w:rsidR="00217C95" w:rsidRPr="00217C95">
        <w:trPr>
          <w:trHeight w:val="2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MATIJEVIĆ OPG, PETRA PRERADOVIĆA 54, 31540 DONJI MIHOLJAC, OIB: 11506288858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562,50</w:t>
            </w:r>
          </w:p>
        </w:tc>
      </w:tr>
      <w:tr w:rsidTr="00217C95" w:rsidR="00217C95" w:rsidRPr="00217C95">
        <w:trPr>
          <w:trHeight w:val="7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MATKOVIĆ, STJEPANA RADIĆA 67, 31540 DONJI MIHOLJAC, OIB: 82662877148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15.942,44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MARTINA MATUŠ, MALA ČREŠNJEVICA 30, 33405 MALA ČREŠNJEVICA, OIB: 17343932660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15.087,69</w:t>
            </w:r>
          </w:p>
        </w:tc>
      </w:tr>
      <w:tr w:rsidTr="00217C95" w:rsidR="00217C95" w:rsidRPr="00217C95">
        <w:trPr>
          <w:trHeight w:val="3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MCI-TRADE društvo s ograničenom odgovornošću za proizvodnju, trgovinu i usluge, Varaždinska 131, 42209 Sračinec, OIB: 91820551923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79.953,34</w:t>
            </w:r>
          </w:p>
        </w:tc>
      </w:tr>
      <w:tr w:rsidTr="00217C95" w:rsidR="00217C95" w:rsidRPr="00217C95">
        <w:trPr>
          <w:trHeight w:val="1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MEC društvo s ograničenom odgovornošću za proizvodnju i trgovinu, Rade Končara 16a, 40305 Nedelišće, OIB: 91208721053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22.964,75</w:t>
            </w:r>
          </w:p>
        </w:tc>
      </w:tr>
      <w:tr w:rsidTr="00217C95" w:rsidR="00217C95" w:rsidRPr="00217C95">
        <w:trPr>
          <w:trHeight w:val="10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MEGATREND REDOK d.o.o. za pružanje usluga razmjene elektroničkih dokumenata, Bani 75, 10000 Zagreb, OIB: 93809374555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628,22</w:t>
            </w:r>
          </w:p>
        </w:tc>
      </w:tr>
      <w:tr w:rsidTr="00217C95" w:rsidR="00217C95" w:rsidRPr="00217C95">
        <w:trPr>
          <w:trHeight w:val="42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VEDRAN MEŠTRIĆ, PRESEČNO 29, 42220 PRESEČNO, OIB: 06389307224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8.829,60</w:t>
            </w:r>
          </w:p>
        </w:tc>
      </w:tr>
      <w:tr w:rsidTr="00217C95" w:rsidR="00217C95" w:rsidRPr="00217C95">
        <w:trPr>
          <w:trHeight w:val="37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METAL-SERVIS d.o.o. za proizvodnju, usluge i trgovinu, Kolodvorska 100, 31540 Donji Miholjac, OIB: 28192216417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4.668,50</w:t>
            </w:r>
          </w:p>
        </w:tc>
      </w:tr>
      <w:tr w:rsidTr="00217C95" w:rsidR="00217C95" w:rsidRPr="00217C95">
        <w:trPr>
          <w:trHeight w:val="2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MILAN MIHALJEVIĆ, ZADARSKA 3, 20355 OPUZEN,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OIB: 87979579670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8.161,58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ZVONIMIR MIHALJEVIĆ, DUSINA 16, 21277 DUSINA, OIB: 92811914728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35.964,73</w:t>
            </w:r>
          </w:p>
        </w:tc>
      </w:tr>
      <w:tr w:rsidTr="00217C95" w:rsidR="00217C95" w:rsidRPr="00217C95">
        <w:trPr>
          <w:trHeight w:val="2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LIVIO MIHATOVIĆ, MIHATOVIĆI 42, 52446 MIHATOVIĆI, OIB: 16244762356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6.324,85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MIHOCI, DUBOVICA 114, 42231 DUBOVICA, OIB: 69157819813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73.840,00</w:t>
            </w:r>
          </w:p>
        </w:tc>
      </w:tr>
      <w:tr w:rsidTr="00217C95" w:rsidR="00217C95" w:rsidRPr="00217C95">
        <w:trPr>
          <w:trHeight w:val="2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DRAGAN MIKOLIĆ, AUGUSTA ŠENOE 6, 31551 BELIŠĆE, OIB: 96808167340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6.708,52</w:t>
            </w:r>
          </w:p>
        </w:tc>
      </w:tr>
      <w:tr w:rsidTr="00217C95" w:rsidR="00217C95" w:rsidRPr="00217C95">
        <w:trPr>
          <w:trHeight w:val="3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MILAK, Žabnik 25, 42202 Žabnik, OIB: 00937341274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6.240,00</w:t>
            </w:r>
          </w:p>
        </w:tc>
      </w:tr>
      <w:tr w:rsidTr="00217C95" w:rsidR="00217C95" w:rsidRPr="00217C95">
        <w:trPr>
          <w:trHeight w:val="4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LIDIJA MILEVOJ OPG, NASELJE TRŽNICA 5, 31540 DONJI MIHOLJAC, OIB: 06765157243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19.986,94</w:t>
            </w:r>
          </w:p>
        </w:tc>
      </w:tr>
      <w:tr w:rsidTr="00217C95" w:rsidR="00217C95" w:rsidRPr="00217C95">
        <w:trPr>
          <w:trHeight w:val="2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IVANČICA MILIĆ, BILOGORSKA 134, 33404 VUKOSAVLJEVICA, OIB: 32026542929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19.090,85</w:t>
            </w:r>
          </w:p>
        </w:tc>
      </w:tr>
      <w:tr w:rsidTr="00217C95" w:rsidR="00217C95" w:rsidRPr="00217C95">
        <w:trPr>
          <w:trHeight w:val="5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MILIĆ OPG, EUGENA KRAJA 40, 31543 MIHOLJAČKI POREČ, OIB: 36236263574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91.447,81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DRAŽENA MILKOVIĆ, MIRNA I 24, 33520 SLATINA, OIB: 23774865026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84,00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MILOŠ, KLADARE 70, 33405 KLADARE, OIB: 64571691093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58.507,14</w:t>
            </w:r>
          </w:p>
        </w:tc>
      </w:tr>
      <w:tr w:rsidTr="00217C95" w:rsidR="00217C95" w:rsidRPr="00217C95">
        <w:trPr>
          <w:trHeight w:val="4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MINISTARSTVO FINANCIJA - CARINSKA UPRAVA, PODRUČNI CARINSKI URED OSIJEK, Cara Hadrijana 11, 31000 OSIJEK, OIB: 18683136487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1.236.960,65</w:t>
            </w:r>
          </w:p>
        </w:tc>
      </w:tr>
      <w:tr w:rsidTr="00217C95" w:rsidR="00217C95" w:rsidRPr="00217C95">
        <w:trPr>
          <w:trHeight w:val="20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MINISTARSTVO POLJOPRIVREDE, Ulica grada Vukovara 78, 10000 Zagreb, OIB: 76767369197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83.477,21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MISTRAL društvo s ograničenom odgovornošću za trgovinu i proizvodnju, Gospodarska zona 3, 32000 Vukovar, OIB: 84549788599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75.171,56</w:t>
            </w:r>
          </w:p>
        </w:tc>
      </w:tr>
      <w:tr w:rsidTr="00217C95" w:rsidR="00217C95" w:rsidRPr="00217C95">
        <w:trPr>
          <w:trHeight w:val="17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IVANKA MITROVIĆ M-AGRO, LUKAČ 67, 34335 LUKAČ, OIB: 95462059168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9.143,95</w:t>
            </w:r>
          </w:p>
        </w:tc>
      </w:tr>
      <w:tr w:rsidTr="00217C95" w:rsidR="00217C95" w:rsidRPr="00217C95">
        <w:trPr>
          <w:trHeight w:val="3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KREŠIMIR MITROVIĆ, PRILAZ STADIONU 7, 31540 DONJI MIHOLJAC, OIB: 90040481311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11.948,64</w:t>
            </w:r>
          </w:p>
        </w:tc>
      </w:tr>
      <w:tr w:rsidTr="00217C95" w:rsidR="00217C95" w:rsidRPr="00217C95">
        <w:trPr>
          <w:trHeight w:val="3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MK-VIKOM d.o.o. za proizvodnju, trgovinu i usluge, Zagorska 104, 10000 Zagreb, OIB: 81915460600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32.639,75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PIROŠKA MOGER, KLAINAC 57, 31205 ALJMAŠ, OIB: 80176381126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120.617,78</w:t>
            </w:r>
          </w:p>
        </w:tc>
      </w:tr>
      <w:tr w:rsidTr="00217C95" w:rsidR="00217C95" w:rsidRPr="00217C95">
        <w:trPr>
          <w:trHeight w:val="1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MIRELA MOMIĆ, STRANIĆI KOD NOVE VASI 6A, 52446 STRANIĆI KOD NOVE VASI, OIB: 03066541362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34.741,87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MORAVEK, VELIKA TRNOVITICA 315, 43285 VELIKA TRNOVITICA, OIB: 26253071615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19.516,63</w:t>
            </w:r>
          </w:p>
        </w:tc>
      </w:tr>
      <w:tr w:rsidTr="00217C95" w:rsidR="00217C95" w:rsidRPr="00217C95">
        <w:trPr>
          <w:trHeight w:val="7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MOTO SPRINT d.o.o. za trgovinu i usluge, Kružna Zadvorska 1. odvojak 8, 10257 Zadvorsko, OIB: 67811823763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121.097,40</w:t>
            </w:r>
          </w:p>
        </w:tc>
      </w:tr>
      <w:tr w:rsidTr="00217C95" w:rsidR="00217C95" w:rsidRPr="00217C95">
        <w:trPr>
          <w:trHeight w:val="4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DRAGEC MRAZ OPG, ALOJZIJA STEPINCA 19, 33411 LIPOVAC, OIB: 83073119554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15.793,71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MULTIPRO društvo s ograničenom odgovornošću za trgovinu i usluge, Dr. Ivana Novaka 6, 40000 Čakovec, OIB: 09987499274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3.613,50</w:t>
            </w:r>
          </w:p>
        </w:tc>
      </w:tr>
      <w:tr w:rsidTr="00217C95" w:rsidR="00217C95" w:rsidRPr="00217C95">
        <w:trPr>
          <w:trHeight w:val="2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IVANA MUSIZZA OPG, ROŠINI 22, 52446 ROŠINI, OIB: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80312979368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118.141,39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DARIJO MUSTAPIĆ, LOVORJE 19, 20355 LOVORJE, OIB: 96263319039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8.864,83</w:t>
            </w:r>
          </w:p>
        </w:tc>
      </w:tr>
      <w:tr w:rsidTr="00217C95" w:rsidR="00217C95" w:rsidRPr="00217C95">
        <w:trPr>
          <w:trHeight w:val="8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MILAN MUSTAPIĆ, CREPINA I 24, 20355 OPUZEN, OIB: 10940517761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10.918,02</w:t>
            </w:r>
          </w:p>
        </w:tc>
      </w:tr>
      <w:tr w:rsidTr="00217C95" w:rsidR="00217C95" w:rsidRPr="00217C95">
        <w:trPr>
          <w:trHeight w:val="2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TIHOMIR MUSTAPIĆ, LOVORJE 22, 20355 LOVORJE, OIB: 91281679685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39.582,39</w:t>
            </w:r>
          </w:p>
        </w:tc>
      </w:tr>
      <w:tr w:rsidTr="00217C95" w:rsidR="00217C95" w:rsidRPr="00217C95">
        <w:trPr>
          <w:trHeight w:val="1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MUSULIN, PUT 2. DALMATINSKE BRIGADE 48, 20345 STAŠEVICA, OIB: 06577021002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12.524,57</w:t>
            </w:r>
          </w:p>
        </w:tc>
      </w:tr>
      <w:tr w:rsidTr="00217C95" w:rsidR="00217C95" w:rsidRPr="00217C95">
        <w:trPr>
          <w:trHeight w:val="1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JURE MUSULIN, ŽELJEZNIČKA STANICA 8, 20355 OPUZEN, OIB: 29676111650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15.082,52</w:t>
            </w:r>
          </w:p>
        </w:tc>
      </w:tr>
      <w:tr w:rsidTr="00217C95" w:rsidR="00217C95" w:rsidRPr="00217C95">
        <w:trPr>
          <w:trHeight w:val="2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MIRO MUSULIN, MANDARINSKA 3, 20355 OPUZEN, OIB: 56895138011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30.615,49</w:t>
            </w:r>
          </w:p>
        </w:tc>
      </w:tr>
      <w:tr w:rsidTr="00217C95" w:rsidR="00217C95" w:rsidRPr="00217C95">
        <w:trPr>
          <w:trHeight w:val="2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Nabla Slavonija društvo s ograničenom odgovornošću za proizvodnju i trgovinu elektroničkim proizvodima, Josipa Runjanina 7, 31220 Višnjevac, OIB: 35323750230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6.553,55</w:t>
            </w:r>
          </w:p>
        </w:tc>
      </w:tr>
      <w:tr w:rsidTr="00217C95" w:rsidR="00217C95" w:rsidRPr="00217C95">
        <w:trPr>
          <w:trHeight w:val="4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PREDRAG NAJCER OPG, DETKOVAC 143, 33411 DETKOVAC, OIB: 80092438511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25.961,79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SANDRA NAUMOVSKA, GROFA JANKA DRAŠKOVIĆA 58, 33520 SLATINA, OIB: 24839769530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8.978,75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BOŽICA NEMET, KOLODVORSKA 621, 33404 VUKOSAVLJEVICA, OIB: 32114955716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2.632,58</w:t>
            </w:r>
          </w:p>
        </w:tc>
      </w:tr>
      <w:tr w:rsidTr="00217C95" w:rsidR="00217C95" w:rsidRPr="00217C95">
        <w:trPr>
          <w:trHeight w:val="7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NINO COMMERCE d.o.o. za trgovinu, turizam i ugostiteljstvo, Prijevor-Na rivi 49, 20000 Dubrovnik, OIB: 12583535664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175.865,20</w:t>
            </w:r>
          </w:p>
        </w:tc>
      </w:tr>
      <w:tr w:rsidTr="00217C95" w:rsidR="00217C95" w:rsidRPr="00217C95">
        <w:trPr>
          <w:trHeight w:val="4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ZORAN NOVAK OPG, ROGOVAC 34, 33404 ROGOVAC, OIB: 56630192942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149.296,32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NOVAK OPG, MATIJE GUPCA 54, 40323 PRELOG, OIB: 36577672962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79.337,84</w:t>
            </w:r>
          </w:p>
        </w:tc>
      </w:tr>
      <w:tr w:rsidTr="00217C95" w:rsidR="00217C95" w:rsidRPr="00217C95">
        <w:trPr>
          <w:trHeight w:val="2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VLADIMIR NOVKO, PLITVIČKA 11, 42000 JALKOVEC, OIB: 92902990116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1.125,68</w:t>
            </w:r>
          </w:p>
        </w:tc>
      </w:tr>
      <w:tr w:rsidTr="00217C95" w:rsidR="00217C95" w:rsidRPr="00217C95">
        <w:trPr>
          <w:trHeight w:val="9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KATICA NOVOSEL, BILOGORSKA 129, 33404 VUKOSAVLJEVICA, OIB: 03591508054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17.770,10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LENKO OBAD, ULICA PETRA KREŠIMIRA IV 61, 20350 METKOVIĆ, OIB: 54551840296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57.523,12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MIHO OBAD, ILIJE BOŠNJAKA 61, 20350 METKOVIĆ, OIB: 31505709037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98.935,13</w:t>
            </w:r>
          </w:p>
        </w:tc>
      </w:tr>
      <w:tr w:rsidTr="00217C95" w:rsidR="00217C95" w:rsidRPr="00217C95">
        <w:trPr>
          <w:trHeight w:val="5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OBERAN, SEDLARICA 70, 33405 SEDLARICA, OIB: 08817345528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14.655,22</w:t>
            </w:r>
          </w:p>
        </w:tc>
      </w:tr>
      <w:tr w:rsidTr="00217C95" w:rsidR="00217C95" w:rsidRPr="00217C95">
        <w:trPr>
          <w:trHeight w:val="6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MARO OBRADOVIĆ, PETRA KREŠIMIRA IV 195, 20350 METKOVIĆ, OIB: 36165407808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22.290,06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OBRADOVIĆ, ULICA PETRA KREŠIMIRA IV 1951, 20350 METKOVIĆ, OIB: 23186125680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32.049,68</w:t>
            </w:r>
          </w:p>
        </w:tc>
      </w:tr>
      <w:tr w:rsidTr="00217C95" w:rsidR="00217C95" w:rsidRPr="00217C95">
        <w:trPr>
          <w:trHeight w:val="3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AGROPLUS D.O.O., Industrijska zona Janjevci 6, 31540 Donji Miholjac, OIB: 7350499058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1.087.973,05</w:t>
            </w:r>
          </w:p>
        </w:tc>
      </w:tr>
      <w:tr w:rsidTr="00217C95" w:rsidR="00217C95" w:rsidRPr="00217C95">
        <w:trPr>
          <w:trHeight w:val="3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EKOS HOLDING društvo s ograničenom odgovornošću, Vladimira Nazora 2, 42000 Varaždin, OIB: 95623561225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558.392,37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FINANANCIJSKE OBVEZE - ERSTE FACTORING D.O.O., Ivana Lučića 2a, 10000 Zagreb, OIB: 10194059689  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20.614.048,10</w:t>
            </w:r>
          </w:p>
        </w:tc>
      </w:tr>
      <w:tr w:rsidTr="00217C95" w:rsidR="00217C95" w:rsidRPr="00217C95">
        <w:trPr>
          <w:trHeight w:val="4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ERSTE&amp;STEIERMÄRKISCHE BANKA dioničko društvo, Jadranski Trg 3a, 51000 Rijeka, OIB: 23057039320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9.178.200,76</w:t>
            </w:r>
          </w:p>
        </w:tc>
      </w:tr>
      <w:tr w:rsidTr="00217C95" w:rsidR="00217C95" w:rsidRPr="00217C95">
        <w:trPr>
          <w:trHeight w:val="2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FUNGUS PANONIA D.O.O., Industrijska zona Janjevci b.b., 31540 Donji Miholjac, OIB: 24661064304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2.021.242,60</w:t>
            </w:r>
          </w:p>
        </w:tc>
      </w:tr>
      <w:tr w:rsidTr="00217C95" w:rsidR="00217C95" w:rsidRPr="00217C95">
        <w:trPr>
          <w:trHeight w:val="4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ŽITAR društvo s ograničenom odgovornošću za poljoprivrednu proizvodnju, trgovinu i usluge, Kralja Držislava 1, 31540 Donji Miholjac, OIB: 66951972250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3.500.000,00</w:t>
            </w:r>
          </w:p>
        </w:tc>
      </w:tr>
      <w:tr w:rsidTr="00217C95" w:rsidR="00217C95" w:rsidRPr="00217C95">
        <w:trPr>
          <w:trHeight w:val="1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DRAGICA ODAK, JASENSKA 57, 20355 OPUZEN, OIB: 55469442844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18.974,82</w:t>
            </w:r>
          </w:p>
        </w:tc>
      </w:tr>
      <w:tr w:rsidTr="00217C95" w:rsidR="00217C95" w:rsidRPr="00217C95">
        <w:trPr>
          <w:trHeight w:val="1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VIDE ODAK, TISNO 32, 20355 OPUZEN, OIB: 15608323106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11.605,08</w:t>
            </w:r>
          </w:p>
        </w:tc>
      </w:tr>
      <w:tr w:rsidTr="00217C95" w:rsidR="00217C95" w:rsidRPr="00217C95">
        <w:trPr>
          <w:trHeight w:val="3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OptimIT društvo s ograničenom odgovornošću za projektiranje, inžinjering i zastupanje, Planinska 13 A, 10000 Zagreb, OIB: 02856494977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500,16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DRAŠKO ORENDA, M.ČREŠNJEVICA 2, 33405 MALA ČREŠNJEVICA, OIB: 13027682426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21.170,94</w:t>
            </w:r>
          </w:p>
        </w:tc>
      </w:tr>
      <w:tr w:rsidTr="00217C95" w:rsidR="00217C95" w:rsidRPr="00217C95">
        <w:trPr>
          <w:trHeight w:val="1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ĐURĐICA ORENDA, M.ČREŠNJEVICA 2, 33405 MALA ČREŠNJEVICA, OIB: 92064483619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61.339,94</w:t>
            </w:r>
          </w:p>
        </w:tc>
      </w:tr>
      <w:tr w:rsidTr="00217C95" w:rsidR="00217C95" w:rsidRPr="00217C95">
        <w:trPr>
          <w:trHeight w:val="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N.I.M.O., PUT KLANCA 8, 20344 KOMIN, OIB: 00469166330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42.237,73</w:t>
            </w:r>
          </w:p>
        </w:tc>
      </w:tr>
      <w:tr w:rsidTr="00217C95" w:rsidR="00217C95" w:rsidRPr="00217C95">
        <w:trPr>
          <w:trHeight w:val="28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ORTRAN d.o.o. za turizam, ugostiteljstvo, prijevoz, trgovinu i usluge, Trg sv. Križa 4, 33515 Orahovica, OIB: 49633399373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5.699,10</w:t>
            </w:r>
          </w:p>
        </w:tc>
      </w:tr>
      <w:tr w:rsidTr="00217C95" w:rsidR="00217C95" w:rsidRPr="00217C95">
        <w:trPr>
          <w:trHeight w:val="6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OSIVNIK, DRAVSKA 6A, 42231 MALI BUKOVEC, OIB: 79296205113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14.651,04</w:t>
            </w:r>
          </w:p>
        </w:tc>
      </w:tr>
      <w:tr w:rsidTr="00217C95" w:rsidR="00217C95" w:rsidRPr="00217C95">
        <w:trPr>
          <w:trHeight w:val="54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OVŽETSKI OPG, MATIJE GUPCA 7, 31540 DONJI MIHOLJAC, OIB: 52311933589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16.360,70</w:t>
            </w:r>
          </w:p>
        </w:tc>
      </w:tr>
      <w:tr w:rsidTr="00217C95" w:rsidR="00217C95" w:rsidRPr="00217C95">
        <w:trPr>
          <w:trHeight w:val="1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VESNA OVŽETSKI, MATIJE GUPCA 7, 31540 DONJI MIHOLJAC, OIB: 85136523250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35.647,40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DRAGOMIR PAJSKA, LJUDEVITA GAJA 47, 48362 KLOŠTAR PODRAVSKI, OIB: 12405116204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146.551,31</w:t>
            </w:r>
          </w:p>
        </w:tc>
      </w:tr>
      <w:tr w:rsidTr="00217C95" w:rsidR="00217C95" w:rsidRPr="00217C95">
        <w:trPr>
          <w:trHeight w:val="20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PAJSKA, MATIJE GUPCA 22, 48362 SUHA KATALENA, OIB: 90022994459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16.034,24</w:t>
            </w:r>
          </w:p>
        </w:tc>
      </w:tr>
      <w:tr w:rsidTr="00217C95" w:rsidR="00217C95" w:rsidRPr="00217C95">
        <w:trPr>
          <w:trHeight w:val="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TOMO PAJSKA OPG, LJUDEVITA GAJA 47, 48362 KLOŠTAR PODRAVSKI, OIB: 46431924850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100.906,14</w:t>
            </w:r>
          </w:p>
        </w:tc>
      </w:tr>
      <w:tr w:rsidTr="00217C95" w:rsidR="00217C95" w:rsidRPr="00217C95">
        <w:trPr>
          <w:trHeight w:val="4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PALAMETA OBRT ZA PRIJEVOZ, ULICA ALOJZIJA STEPINCA 13, 20350 METKOVIĆ, OIB: 88456783914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5.812,50</w:t>
            </w:r>
          </w:p>
        </w:tc>
      </w:tr>
      <w:tr w:rsidTr="00217C95" w:rsidR="00217C95" w:rsidRPr="00217C95">
        <w:trPr>
          <w:trHeight w:val="3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ZDRAVKA PALINIĆ UZGOJ VOĆA I POVRĆA MATANOVI DVORI, DUBA 10, 20357 DUBA, OIB: 88216580195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24.000,00</w:t>
            </w:r>
          </w:p>
        </w:tc>
      </w:tr>
      <w:tr w:rsidTr="00217C95" w:rsidR="00217C95" w:rsidRPr="00217C95">
        <w:trPr>
          <w:trHeight w:val="1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PALINKAŠ OPG, ZLATNA 35, 31205 ALJMAŠ, OIB: 22769310469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191.237,45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PAP OPG, RUDINA BULIĆEV DOL 99, 31205 ALJMAŠ, OIB: 34997221508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741.384,51</w:t>
            </w:r>
          </w:p>
        </w:tc>
      </w:tr>
      <w:tr w:rsidTr="00217C95" w:rsidR="00217C95" w:rsidRPr="00217C95">
        <w:trPr>
          <w:trHeight w:val="6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LIDIJA </w:t>
            </w:r>
            <w:proofErr w:type="gramStart"/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PAP ,</w:t>
            </w:r>
            <w:proofErr w:type="gramEnd"/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 VL. POLJOPRIVREDNOG OBRTA  MARELICA, RUDINA BULIĆEV DOL 99, 31205 ALJMAŠ, OIB: 36507067582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495.600,98</w:t>
            </w:r>
          </w:p>
        </w:tc>
      </w:tr>
      <w:tr w:rsidTr="00217C95" w:rsidR="00217C95" w:rsidRPr="00217C95">
        <w:trPr>
          <w:trHeight w:val="4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DANIJEL PATRČEVIĆ, ULICA BRAĆE RADIĆA 76, 42206 STRMEC PODRAVSKI, OIB: 45319573600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34.997,45</w:t>
            </w:r>
          </w:p>
        </w:tc>
      </w:tr>
      <w:tr w:rsidTr="00217C95" w:rsidR="00217C95" w:rsidRPr="00217C95">
        <w:trPr>
          <w:trHeight w:val="14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MATIJA PATRČEVIĆ, BRAĆE RADIĆA 74, 42206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STRMEC PODRAVSKI, OIB: 06405699138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7.995,45</w:t>
            </w:r>
          </w:p>
        </w:tc>
      </w:tr>
      <w:tr w:rsidTr="00217C95" w:rsidR="00217C95" w:rsidRPr="00217C95">
        <w:trPr>
          <w:trHeight w:val="3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JOSIP PAULIĆ OPG, JOSIPA JURJA ŠTROSMAJERA 87, 31433 PODGORAČ, OIB: 06943624901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17.675,53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SILVIJA PAULIĆ OPG, JOSIPA JURJA ŠTROSMAJERA 87, 31433 PODGORAČ, OIB: 69791013141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11.740,96</w:t>
            </w:r>
          </w:p>
        </w:tc>
      </w:tr>
      <w:tr w:rsidTr="00217C95" w:rsidR="00217C95" w:rsidRPr="00217C95">
        <w:trPr>
          <w:trHeight w:val="3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IVO PAVIĆ, HRVATSKIH BRANITELJA 75B, 34000 POŽEGA, OIB: 87356329839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8.227,46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PAVIČIĆ, CVJETNA 3, 34340 KUTJEVO, OIB: 61830188196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10.918,75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PERAS OPG, PRVOMAJSKA 49, 40318 DEKANOVEC, OIB: 37580054538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20.681,38</w:t>
            </w:r>
          </w:p>
        </w:tc>
      </w:tr>
      <w:tr w:rsidTr="00217C95" w:rsidR="00217C95" w:rsidRPr="00217C95">
        <w:trPr>
          <w:trHeight w:val="2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DARKO PERIĆ, MOSLAVAČKA 60, 33000 VIROVITICA, OIB: 10321881884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25.787,16</w:t>
            </w:r>
          </w:p>
        </w:tc>
      </w:tr>
      <w:tr w:rsidTr="00217C95" w:rsidR="00217C95" w:rsidRPr="00217C95">
        <w:trPr>
          <w:trHeight w:val="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NENAD PERIĆ, OBRT ZA POLJOPRIVREDU NEKTAR, Naselje Gorica 27, 31540 Donji Miholjac, OIB: 50223752816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34.494,52</w:t>
            </w:r>
          </w:p>
        </w:tc>
      </w:tr>
      <w:tr w:rsidTr="00217C95" w:rsidR="00217C95" w:rsidRPr="00217C95">
        <w:trPr>
          <w:trHeight w:val="37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VESNA PERKOVIĆ OPG, ANTE STARČEVIĆA 72, 33515 ORAHOVICA, OIB: 64017362571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25.583,76</w:t>
            </w:r>
          </w:p>
        </w:tc>
      </w:tr>
      <w:tr w:rsidTr="00217C95" w:rsidR="00217C95" w:rsidRPr="00217C95">
        <w:trPr>
          <w:trHeight w:val="2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PERPETUATRADE d.o.o. za promet, usluge, proizvodnju i export-import, Tešanjska 46, 31000 Brijest, OIB: 76923391111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30.945,41</w:t>
            </w:r>
          </w:p>
        </w:tc>
      </w:tr>
      <w:tr w:rsidTr="00217C95" w:rsidR="00217C95" w:rsidRPr="00217C95">
        <w:trPr>
          <w:trHeight w:val="37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FRANJO PETRIĆ OPG, STAROGRADAČKI MAROF 71, 33405 STAROGRADAČKI MAROF, OIB: 75698660940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35.940,32</w:t>
            </w:r>
          </w:p>
        </w:tc>
      </w:tr>
      <w:tr w:rsidTr="00217C95" w:rsidR="00217C95" w:rsidRPr="00217C95">
        <w:trPr>
          <w:trHeight w:val="5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PETRUZALEK društvo s ograničenom odgovornošću za trgovinu i usluge, Gubaševo 47b, 49210 Zabok, OIB: 76786412969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129.306,26</w:t>
            </w:r>
          </w:p>
        </w:tc>
      </w:tr>
      <w:tr w:rsidTr="00217C95" w:rsidR="00217C95" w:rsidRPr="00217C95">
        <w:trPr>
          <w:trHeight w:val="1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PGS d.o.o. za trgovinu i zastupanje, Kameniti stol 25, 10000 Zagreb, OIB: 52344193267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227.842,04</w:t>
            </w:r>
          </w:p>
        </w:tc>
      </w:tr>
      <w:tr w:rsidTr="00217C95" w:rsidR="00217C95" w:rsidRPr="00217C95">
        <w:trPr>
          <w:trHeight w:val="3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MARINO PILJAN POLJOPRIVREDNI OBRT NINI, PINETA 69, 52212 VALBANDON, OIB: 61384446809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58.566,14</w:t>
            </w:r>
          </w:p>
        </w:tc>
      </w:tr>
      <w:tr w:rsidTr="00217C95" w:rsidR="00217C95" w:rsidRPr="00217C95">
        <w:trPr>
          <w:trHeight w:val="1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PINTARIĆ OPG, OSJEČKA 213, 31225 BREZNICA NAŠIČKA, OIB: 31151542388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22.747,58</w:t>
            </w:r>
          </w:p>
        </w:tc>
      </w:tr>
      <w:tr w:rsidTr="00217C95" w:rsidR="00217C95" w:rsidRPr="00217C95">
        <w:trPr>
          <w:trHeight w:val="3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PIPIĆ OPG, VLADIMIRA NAZORA 28, 33412 JUGOVO POLJE, OIB: 19971767904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45.420,84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DANIJEL PLANTIĆ TOKARSKA RADIONA, IVICE URANIĆA 14, 42205 CARGOVEC, OIB: 36888786295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19.573,87</w:t>
            </w:r>
          </w:p>
        </w:tc>
      </w:tr>
      <w:tr w:rsidTr="00217C95" w:rsidR="00217C95" w:rsidRPr="00217C95">
        <w:trPr>
          <w:trHeight w:val="45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PLASTFORM društvo s ograničenom odgovornošću za preradu plastičnih masa, vanjsku i unutarnju trgovinu i zastupanje stranih tvrtki, Ivana Granđe 25, 10360 Sesvete, OIB: 80863890192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62.728,38</w:t>
            </w:r>
          </w:p>
        </w:tc>
      </w:tr>
      <w:tr w:rsidTr="00217C95" w:rsidR="00217C95" w:rsidRPr="00217C95">
        <w:trPr>
          <w:trHeight w:val="3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POČEPAN OPG, ROGOVAC 20, 33404 ROGOVAC, OIB: 42976301257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65.673,92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VLADIMIR POČEPAN OPG, ROGOVAC 146, 33404 ROGOVAC, OIB: 16876142750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15.343,12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KATARINA PODGORAC, M.ČREŠNJEVICA 50A, 33405 MALA ČREŠNJEVICA, OIB: 06220213188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16.678,90</w:t>
            </w:r>
          </w:p>
        </w:tc>
      </w:tr>
      <w:tr w:rsidTr="00217C95" w:rsidR="00217C95" w:rsidRPr="00217C95">
        <w:trPr>
          <w:trHeight w:val="39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TOMO POKUPIĆ, BILOGORSKA 19, 33404 VUKOSAVLJEVICA, OIB: 83154520382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9.230,52</w:t>
            </w:r>
          </w:p>
        </w:tc>
      </w:tr>
      <w:tr w:rsidTr="00217C95" w:rsidR="00217C95" w:rsidRPr="00217C95">
        <w:trPr>
          <w:trHeight w:val="1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POLAR društvo s ograničenom odgovornošću za proizvodnju, Pribanjci, Pribanjci 37, 47251 Bosiljevo, OIB: 79831727087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11.642,50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LJILJANA POLIMANAC, NAUDOVAC 47, 33410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NAUDOVAC, OIB: 31148493853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25.476,76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IVANKA POPIĆ, PUT ZLATINOVCA 19, 20355 OPUZEN, OIB: 51734457158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11.161,28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POPOVIĆ OPG, MARINA DRŽIĆA 12, 34000 POŽEGA, OIB: 60934327262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6.600,09</w:t>
            </w:r>
          </w:p>
        </w:tc>
      </w:tr>
      <w:tr w:rsidTr="00217C95" w:rsidR="00217C95" w:rsidRPr="00217C95">
        <w:trPr>
          <w:trHeight w:val="2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POPOVIĆ, ALOJZIJA STEPINCA 122, 20355 VLAKA, OIB: 33193201613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10.801,41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MILE POPOVIĆ, TISNO 4, 20355 OPUZEN, OIB: 36661958530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5.621,05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ZORAN POPOVIĆ, TISNO 3, 20355 OPUZEN, OIB: 58665150883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7.934,98</w:t>
            </w:r>
          </w:p>
        </w:tc>
      </w:tr>
      <w:tr w:rsidTr="00217C95" w:rsidR="00217C95" w:rsidRPr="00217C95">
        <w:trPr>
          <w:trHeight w:val="1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MIROSLAV POSAVAC, KOLODVORSKA 43B, 33404 VUKOSAVLJEVICA, OIB: 17360718581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57.223,79</w:t>
            </w:r>
          </w:p>
        </w:tc>
      </w:tr>
      <w:tr w:rsidTr="00217C95" w:rsidR="00217C95" w:rsidRPr="00217C95">
        <w:trPr>
          <w:trHeight w:val="24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POSAVEC PG, IVANA MAŽURANIĆA 49, 40305 NEDELIŠĆE, OIB: 40290067005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69.932,95</w:t>
            </w:r>
          </w:p>
        </w:tc>
      </w:tr>
      <w:tr w:rsidTr="00217C95" w:rsidR="00217C95" w:rsidRPr="00217C95">
        <w:trPr>
          <w:trHeight w:val="2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POSLOVNI PLAN društvo s ograničenom odgovornošću za usluge, Matije Gupca 21, 31540 Donji Miholjac, OIB: 49087274218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200.000,00</w:t>
            </w:r>
          </w:p>
        </w:tc>
      </w:tr>
      <w:tr w:rsidTr="00217C95" w:rsidR="00217C95" w:rsidRPr="00217C95">
        <w:trPr>
          <w:trHeight w:val="32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MILJENKO POŽGAJ, BRAĆE RADIĆA 9, 40322 OREHOVICA, OIB: 20743996027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14.363,05</w:t>
            </w:r>
          </w:p>
        </w:tc>
      </w:tr>
      <w:tr w:rsidTr="00217C95" w:rsidR="00217C95" w:rsidRPr="00217C95">
        <w:trPr>
          <w:trHeight w:val="11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Proenergy d.o.o. za proizvodnju električne energije, J. Marohnića 1, 10000 Zagreb, OIB: 63962176928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81.548,09</w:t>
            </w:r>
          </w:p>
        </w:tc>
      </w:tr>
      <w:tr w:rsidTr="00217C95" w:rsidR="00217C95" w:rsidRPr="00217C95">
        <w:trPr>
          <w:trHeight w:val="3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PREPELEC, ROGOVAC 139, 33404 ROGOVAC, OIB: 64215179306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32.722,46</w:t>
            </w:r>
          </w:p>
        </w:tc>
      </w:tr>
      <w:tr w:rsidTr="00217C95" w:rsidR="00217C95" w:rsidRPr="00217C95">
        <w:trPr>
          <w:trHeight w:val="3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PRESA d.o.o. za elektro radove i usluge, Zagrebačka 35, 31220 Višnjevac, OIB: 55318328039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2.500,00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ROZIKA PREVOLNIK, ČOROVA 20, 33411 BUDAKOVAC, OIB: 16026951104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12.899,64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PRIMACOŠPED d.o.o. za međunarodno otpremništvo, Jankomir 25, 10000 Zagreb, OIB: 92921096103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2.058,76</w:t>
            </w:r>
          </w:p>
        </w:tc>
      </w:tr>
      <w:tr w:rsidTr="00217C95" w:rsidR="00217C95" w:rsidRPr="00217C95">
        <w:trPr>
          <w:trHeight w:val="40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PRIMARK, društvo s ograničenom odgovornošću za označivanje proizvoda i ambalaže i trgovinu, Novačka cesta 10A, 10431 Rakitje, OIB: 75653529088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29.125,65</w:t>
            </w:r>
          </w:p>
        </w:tc>
      </w:tr>
      <w:tr w:rsidTr="00217C95" w:rsidR="00217C95" w:rsidRPr="00217C95">
        <w:trPr>
          <w:trHeight w:val="3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PRO-KLIMA društvo s ograničenom odgovornošću za proizvodnju, montažu i trgovinu, Gradna 78 E, 10430 Samobor, OIB: 47347658558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14.336,25</w:t>
            </w:r>
          </w:p>
        </w:tc>
      </w:tr>
      <w:tr w:rsidTr="00217C95" w:rsidR="00217C95" w:rsidRPr="00217C95">
        <w:trPr>
          <w:trHeight w:val="66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PROMIX d.o.o. za trgovinu i usluge, A.G.Matoša 10, 31551 Belišće, OIB: 42354759611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155,25</w:t>
            </w:r>
          </w:p>
        </w:tc>
      </w:tr>
      <w:tr w:rsidTr="00217C95" w:rsidR="00217C95" w:rsidRPr="00217C95">
        <w:trPr>
          <w:trHeight w:val="43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PROMO EKO d.o.o. za promidžbu i promociju poduzetništva i ekoloških projekata, D.Cesarića 34, 31000 Osijek, OIB: 83510860255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17.000,00</w:t>
            </w:r>
          </w:p>
        </w:tc>
      </w:tr>
      <w:tr w:rsidTr="00217C95" w:rsidR="00217C95" w:rsidRPr="00217C95">
        <w:trPr>
          <w:trHeight w:val="8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PROTECT PHARMA društvo s ograničenom odgovornošću za proizvodnju i trgovinu, Venoseva 1 C, 31540 Rakitovica, OIB: 34165642573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19,55</w:t>
            </w:r>
          </w:p>
        </w:tc>
      </w:tr>
      <w:tr w:rsidTr="00217C95" w:rsidR="00217C95" w:rsidRPr="00217C95">
        <w:trPr>
          <w:trHeight w:val="2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PRVO PLINARSKO DRUŠTVO - OPSKRBA POSLOVNIH KORISNIKA d.o.o., K.A.Stepinca 27, 32000 Vukovar, OIB: 56292881789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644.441,09</w:t>
            </w:r>
          </w:p>
        </w:tc>
      </w:tr>
      <w:tr w:rsidTr="00217C95" w:rsidR="00217C95" w:rsidRPr="00217C95">
        <w:trPr>
          <w:trHeight w:val="1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DRAGO PŠIBILA, RADOSAVCI 47, 33520 RADOSAVCI, OIB: 35914214660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7.627,96</w:t>
            </w:r>
          </w:p>
        </w:tc>
      </w:tr>
      <w:tr w:rsidTr="00217C95" w:rsidR="00217C95" w:rsidRPr="00217C95">
        <w:trPr>
          <w:trHeight w:val="30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DARKO PULJIĆ, PAVLA RADIĆA 62, 31540 DONJI MIHOLJAC, OIB: 38180236541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3.740,56</w:t>
            </w:r>
          </w:p>
        </w:tc>
      </w:tr>
      <w:tr w:rsidTr="00217C95" w:rsidR="00217C95" w:rsidRPr="00217C95">
        <w:trPr>
          <w:trHeight w:val="9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FRANO RADAN OPG, TRG SLOBODE 33, 31300 BELI MANASTIR, OIB: 90790390057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56.024,65</w:t>
            </w:r>
          </w:p>
        </w:tc>
      </w:tr>
      <w:tr w:rsidTr="00217C95" w:rsidR="00217C95" w:rsidRPr="00217C95">
        <w:trPr>
          <w:trHeight w:val="1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ERNEST RADIĆ, JANOŠA TOTHA 103, 31226 DALJ, OIB: 04502587833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7.437,57</w:t>
            </w:r>
          </w:p>
        </w:tc>
      </w:tr>
      <w:tr w:rsidTr="00217C95" w:rsidR="00217C95" w:rsidRPr="00217C95">
        <w:trPr>
          <w:trHeight w:val="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BRANKO RADIJEVAC, MARIJE JURIĆ ZAGORKE 2, 33000 VIROVITICA, OIB: 26523880671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16.739,15</w:t>
            </w:r>
          </w:p>
        </w:tc>
      </w:tr>
      <w:tr w:rsidTr="00217C95" w:rsidR="00217C95" w:rsidRPr="00217C95">
        <w:trPr>
          <w:trHeight w:val="44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DARKO RADOVIĆ OPG, BRAĆE MALEK 18, 40322 PODBREST, OIB: 01802394508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72.422,01</w:t>
            </w:r>
          </w:p>
        </w:tc>
      </w:tr>
      <w:tr w:rsidTr="00217C95" w:rsidR="00217C95" w:rsidRPr="00217C95">
        <w:trPr>
          <w:trHeight w:val="3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MLADEN RAKARIĆ PG, ROGOVAC 154, 33404 ROGOVAC, OIB: 83020503454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13.103,91</w:t>
            </w:r>
          </w:p>
        </w:tc>
      </w:tr>
      <w:tr w:rsidTr="00217C95" w:rsidR="00217C95" w:rsidRPr="00217C95">
        <w:trPr>
          <w:trHeight w:val="41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DARIO RAKITNIČAN, OTROVANEC 154, 33405 OTROVANEC, OIB: 70650202693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1.627,96</w:t>
            </w:r>
          </w:p>
        </w:tc>
      </w:tr>
      <w:tr w:rsidTr="00217C95" w:rsidR="00217C95" w:rsidRPr="00217C95">
        <w:trPr>
          <w:trHeight w:val="44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NATAŠA RAPTAVI OPG, BILOGORSKA 24, 33404 VUKOSAVLJEVICA, OIB: 96033900559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91.335,51</w:t>
            </w:r>
          </w:p>
        </w:tc>
      </w:tr>
      <w:tr w:rsidTr="00217C95" w:rsidR="00217C95" w:rsidRPr="00217C95">
        <w:trPr>
          <w:trHeight w:val="61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RAPTOR d.o.o. za trgovinu, cestovni prijevoz i zastupanje, Zlatarevo Zlato 43, 10000 Zagreb, OIB: 71586397290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1.380,00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ANA RASINEC, OTROVANEC 127, 33405 OTROVANEC, OIB: 33582131591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1.412,83</w:t>
            </w:r>
          </w:p>
        </w:tc>
      </w:tr>
      <w:tr w:rsidTr="00217C95" w:rsidR="00217C95" w:rsidRPr="00217C95">
        <w:trPr>
          <w:trHeight w:val="2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SINIŠA RENGEL OPG, V.ČREŠNJEVICA 83, 33405 VELIKA ČREŠNJEVICA, OIB: 87765973753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71.630,63</w:t>
            </w:r>
          </w:p>
        </w:tc>
      </w:tr>
      <w:tr w:rsidTr="00217C95" w:rsidR="00217C95" w:rsidRPr="00217C95">
        <w:trPr>
          <w:trHeight w:val="4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RESTORAN VIŠNJICA d.o.o. za usluge, trgovinu, proizvodnju i turistička agencija, Višnjica bb, 33520 Višnjica, OIB: 86363129630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999,00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REVITA PLANT BUNA d.o.o., BUNA BB, 880000 MOSTAR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328.595,26</w:t>
            </w:r>
          </w:p>
        </w:tc>
      </w:tr>
      <w:tr w:rsidTr="00217C95" w:rsidR="00217C95" w:rsidRPr="00217C95">
        <w:trPr>
          <w:trHeight w:val="1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RICARDO društvo s ograničenom odgovornošću za trgovinu i usluge, Kudeljara 1A, 31326 Darda, OIB: 83535297393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1.563.090,68</w:t>
            </w:r>
          </w:p>
        </w:tc>
      </w:tr>
      <w:tr w:rsidTr="00217C95" w:rsidR="00217C95" w:rsidRPr="00217C95">
        <w:trPr>
          <w:trHeight w:val="55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MATE ROSO, Kolodvorska 12, 20343 Rogotin, OIB: 54907669230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5.046,45</w:t>
            </w:r>
          </w:p>
        </w:tc>
      </w:tr>
      <w:tr w:rsidTr="00217C95" w:rsidR="00217C95" w:rsidRPr="00217C95">
        <w:trPr>
          <w:trHeight w:val="5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RUDAN društvo sa ograničenom odgovornošću za obrtničko - uslužnu i proizvodnu djelatnost, 9.rujan 1/H, 52341 Žminj, OIB: 84430586938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44.562,50</w:t>
            </w:r>
          </w:p>
        </w:tc>
      </w:tr>
      <w:tr w:rsidTr="00217C95" w:rsidR="00217C95" w:rsidRPr="00217C95">
        <w:trPr>
          <w:trHeight w:val="1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RADE RUDIĆ, GLAVNA 64, 31543 Krunoslavje, OIB: 26748735615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7.797,35</w:t>
            </w:r>
          </w:p>
        </w:tc>
      </w:tr>
      <w:tr w:rsidTr="00217C95" w:rsidR="00217C95" w:rsidRPr="00217C95">
        <w:trPr>
          <w:trHeight w:val="31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RUNJAK, PAVLA RADIĆA 1, 33000 VIROVITICA, OIB: 65396909708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2.500,00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KRISTINA RUŽIĆ OPG, RUĐERA BOŠKOVIĆA 32, 42230 SELNIK, OIB: 06065273990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43.898,99</w:t>
            </w:r>
          </w:p>
        </w:tc>
      </w:tr>
      <w:tr w:rsidTr="00217C95" w:rsidR="00217C95" w:rsidRPr="00217C95">
        <w:trPr>
          <w:trHeight w:val="3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Saponia kemijska, prehrambena i farmaceutska industrija d.d., Matije Gupca 2, 31000 Osijek, OIB: 37879152548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23.371,73</w:t>
            </w:r>
          </w:p>
        </w:tc>
      </w:tr>
      <w:tr w:rsidTr="00217C95" w:rsidR="00217C95" w:rsidRPr="00217C95">
        <w:trPr>
          <w:trHeight w:val="3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SABO OPG, SEDLARICA 105, 33405 SEDLARICA, OIB: 83654358337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42.059,68</w:t>
            </w:r>
          </w:p>
        </w:tc>
      </w:tr>
      <w:tr w:rsidTr="00217C95" w:rsidR="00217C95" w:rsidRPr="00217C95">
        <w:trPr>
          <w:trHeight w:val="4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SAMPLE CONTROL društvo s ograničenom odgovornošću za usluge i trgovinu, Franje Puškarića 18, 10250 Lučko, OIB: 95434893522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60.746,25</w:t>
            </w:r>
          </w:p>
        </w:tc>
      </w:tr>
      <w:tr w:rsidTr="00217C95" w:rsidR="00217C95" w:rsidRPr="00217C95">
        <w:trPr>
          <w:trHeight w:val="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SATO društvo s ograničenom odgovornošću za usluge, Zagrebačka avenija 108, 10000 Zagreb, OIB: 65194295219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311.003,59</w:t>
            </w:r>
          </w:p>
        </w:tc>
      </w:tr>
      <w:tr w:rsidTr="00217C95" w:rsidR="00217C95" w:rsidRPr="00217C95">
        <w:trPr>
          <w:trHeight w:val="89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SCAT-INŽENJERING društvo s ograničenom odgovornošću za građevinarstvo, Braće Radića 168A, 31500 Našice, OIB: 84297936703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3.604,10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SEDLAR, GLAVNA ULICA 40, 32282 PRKOVCI, OIB: 69660531276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45.617,20</w:t>
            </w:r>
          </w:p>
        </w:tc>
      </w:tr>
      <w:tr w:rsidTr="00217C95" w:rsidR="00217C95" w:rsidRPr="00217C95">
        <w:trPr>
          <w:trHeight w:val="28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SEDLAR POLJOPRIVREDNI OBRT, GLAVNA ULICA 85, 32282 PRKOVCI, OIB: 68244409490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349.785,19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SEDLAR, IVANA GORANA KOVAČIĆA 45, 33406 TURANOVAC, OIB: 24440527500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2.038,36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DRAGAN SIGEČAN, DONJI KUSONJI 4, 33520 DONJE KUSONJE, OIB: 67911177401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1.578,19</w:t>
            </w:r>
          </w:p>
        </w:tc>
      </w:tr>
      <w:tr w:rsidTr="00217C95" w:rsidR="00217C95" w:rsidRPr="00217C95">
        <w:trPr>
          <w:trHeight w:val="90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SIMDID, društvo s ograničenom odgovornošću za proizvodnju i trgovinu, Baškoti 25, 52440 Poreč, OIB: 58638954303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15.191,43</w:t>
            </w:r>
          </w:p>
        </w:tc>
      </w:tr>
      <w:tr w:rsidTr="00217C95" w:rsidR="00217C95" w:rsidRPr="00217C95">
        <w:trPr>
          <w:trHeight w:val="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SKRBIN, NASELJE GORICA 3, 31540 DONJI MIHOLJAC, OIB: 96807692536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1.668,30</w:t>
            </w:r>
          </w:p>
        </w:tc>
      </w:tr>
      <w:tr w:rsidTr="00217C95" w:rsidR="00217C95" w:rsidRPr="00217C95">
        <w:trPr>
          <w:trHeight w:val="7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SLATINA KOM društvo s ograničenom odgovornošću za komunalne djelatnosti, Trg Ruđera Boškovića 16b, 33520 Slatina, OIB: 69440520360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10.514,65</w:t>
            </w:r>
          </w:p>
        </w:tc>
      </w:tr>
      <w:tr w:rsidTr="00217C95" w:rsidR="00217C95" w:rsidRPr="00217C95">
        <w:trPr>
          <w:trHeight w:val="8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SLAVONIJA obrtnička zadruga za proizvodnju, usluge i trgovinu, Bana Josipa Jelačića 19a, 33515 Orahovica, OIB: 68848772023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1.692,58</w:t>
            </w:r>
          </w:p>
        </w:tc>
      </w:tr>
      <w:tr w:rsidTr="00217C95" w:rsidR="00217C95" w:rsidRPr="00217C95">
        <w:trPr>
          <w:trHeight w:val="44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SLONJA d.o.o. za građevinarstvo i trgovinu, Ivana Mažuranića 5, 31300 Beli Manastir, OIB: 33877257969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44.717,26</w:t>
            </w:r>
          </w:p>
        </w:tc>
      </w:tr>
      <w:tr w:rsidTr="00217C95" w:rsidR="00217C95" w:rsidRPr="00217C95">
        <w:trPr>
          <w:trHeight w:val="14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DENIS SLONJA OPG, JOSIPA JURJA STROSSMAYERA 5, 31300 BELI MANASTIR, OIB: 08412099547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1.203.666,19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SMC Industrijska automatika društvo s ograničenom odgovornošću za trgovinu i usluge, Zagrebačka avenija 104, 10000 Zagreb, OIB: 95836079184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4.139,41</w:t>
            </w:r>
          </w:p>
        </w:tc>
      </w:tr>
      <w:tr w:rsidTr="00217C95" w:rsidR="00217C95" w:rsidRPr="00217C95">
        <w:trPr>
          <w:trHeight w:val="1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SMILJANEC OPG, OKRUGLJAČA 22A, 33404 OKRUGLJAČA, OIB: 48704570427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18.285,67</w:t>
            </w:r>
          </w:p>
        </w:tc>
      </w:tr>
      <w:tr w:rsidTr="00217C95" w:rsidR="00217C95" w:rsidRPr="00217C95">
        <w:trPr>
          <w:trHeight w:val="6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SMILJANIĆ d.o.o. za proizvodnju, prijevoz i trgovinu, Sajmište 91, 32000 Vukovar, OIB: 76422729756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65.723,19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DUŠKO SMOLKOVIČ, ZAGREBAČKA 67, 40000 IVANOVEC, OIB: 10135784948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81.729,41</w:t>
            </w:r>
          </w:p>
        </w:tc>
      </w:tr>
      <w:tr w:rsidTr="00217C95" w:rsidR="00217C95" w:rsidRPr="00217C95">
        <w:trPr>
          <w:trHeight w:val="1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SNARP društvo s ograničenom odgovornošću za trgovinu i usluge, Marjanska Ulica 31, 31000 Osijek, OIB: 16023043707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891,25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SOKOLIĆ, RADNIČKA 39, 42204 DONJI KNEGINEC, OIB: 62098069373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13.752,00</w:t>
            </w:r>
          </w:p>
        </w:tc>
      </w:tr>
      <w:tr w:rsidTr="00217C95" w:rsidR="00217C95" w:rsidRPr="00217C95">
        <w:trPr>
          <w:trHeight w:val="16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SOLITUDO d.o.o. za proizvodnju i trgovinu, Vlašička 11, 31000 Osijek, OIB: 78760536671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248.620,69</w:t>
            </w:r>
          </w:p>
        </w:tc>
      </w:tr>
      <w:tr w:rsidTr="00217C95" w:rsidR="00217C95" w:rsidRPr="00217C95">
        <w:trPr>
          <w:trHeight w:val="5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ANĐELKA SOPKA OPG, VUKOVARSKA 47, 32229 PETROVCI, OIB: 65582197973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19.773,45</w:t>
            </w:r>
          </w:p>
        </w:tc>
      </w:tr>
      <w:tr w:rsidTr="00217C95" w:rsidR="00217C95" w:rsidRPr="00217C95">
        <w:trPr>
          <w:trHeight w:val="4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SPEDITION BODE GMBH &amp; CO. KG TRANSPORT&amp;LOGISTIK, FELDSTR. 2, 23858 REINFELD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1.944,11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SPZ AGRODAR, 77220 CAZIN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350.466,52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ĐURO SRPAK, GLAVNA 31, 40320 HODOŠAN, OIB: 18732680471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124.710,02</w:t>
            </w:r>
          </w:p>
        </w:tc>
      </w:tr>
      <w:tr w:rsidTr="00217C95" w:rsidR="00217C95" w:rsidRPr="00217C95">
        <w:trPr>
          <w:trHeight w:val="49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MLADEN SRPAK OPG, GLAVNA 29, 40320 HODOŠAN, OIB: 90930159495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23.213,26</w:t>
            </w:r>
          </w:p>
        </w:tc>
      </w:tr>
      <w:tr w:rsidTr="00217C95" w:rsidR="00217C95" w:rsidRPr="00217C95">
        <w:trPr>
          <w:trHeight w:val="28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TOMISLAV SRPAK OPG, PALINOVEC 194, 40320 PALINOVEC, OIB: 63113520250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37.675,55</w:t>
            </w:r>
          </w:p>
        </w:tc>
      </w:tr>
      <w:tr w:rsidTr="00217C95" w:rsidR="00217C95" w:rsidRPr="00217C95">
        <w:trPr>
          <w:trHeight w:val="3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ANDRIJA SRŠEN, TRN 35, 20355 TRN, OIB: 84699050326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26.050,24</w:t>
            </w:r>
          </w:p>
        </w:tc>
      </w:tr>
      <w:tr w:rsidTr="00217C95" w:rsidR="00217C95" w:rsidRPr="00217C95">
        <w:trPr>
          <w:trHeight w:val="7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DALIBOR SRŠEN, TRN 26, 20355 TRN, OIB: 41421292806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24.469,21</w:t>
            </w:r>
          </w:p>
        </w:tc>
      </w:tr>
      <w:tr w:rsidTr="00217C95" w:rsidR="00217C95" w:rsidRPr="00217C95">
        <w:trPr>
          <w:trHeight w:val="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DAVOR SRŠEN, SRŠENI 30, 20357 BLACE, OIB: 93535031473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36.704,70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IVANKA SRŠEN, TRN 9, 20355 TRN, OIB: 26053237558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34.274,16</w:t>
            </w:r>
          </w:p>
        </w:tc>
      </w:tr>
      <w:tr w:rsidTr="00217C95" w:rsidR="00217C95" w:rsidRPr="00217C95">
        <w:trPr>
          <w:trHeight w:val="1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SRŠEN, TRN 9, 20355 TRN, OIB: 62667490995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39.034,74</w:t>
            </w:r>
          </w:p>
        </w:tc>
      </w:tr>
      <w:tr w:rsidTr="00217C95" w:rsidR="00217C95" w:rsidRPr="00217C95">
        <w:trPr>
          <w:trHeight w:val="3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ALEKSANDAR STAMBOLIJA OPG, NASELJE TRŽNICA 5, 31540 DONJI MIHOLJAC, OIB: 06568582103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225.090,99</w:t>
            </w:r>
          </w:p>
        </w:tc>
      </w:tr>
      <w:tr w:rsidTr="00217C95" w:rsidR="00217C95" w:rsidRPr="00217C95">
        <w:trPr>
          <w:trHeight w:val="3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JOSIPA STAMBOLIJA, NASELJE TRŽNICA 5, 31540 DONJI MIHOLJAC, OIB: 59183138791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5.186,08</w:t>
            </w:r>
          </w:p>
        </w:tc>
      </w:tr>
      <w:tr w:rsidTr="00217C95" w:rsidR="00217C95" w:rsidRPr="00217C95">
        <w:trPr>
          <w:trHeight w:val="1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NOVO STAMBOLIJA, IVANA VAJDE 3, 31540 DONJI MIHOLJAC, OIB: 46296831391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79.786,78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ZLATKO STANEŠIĆ, OPG, KOLODVORSKA 123, 33404 VUKOSAVLJEVICA, OIB: 34802785675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16.899,85</w:t>
            </w:r>
          </w:p>
        </w:tc>
      </w:tr>
      <w:tr w:rsidTr="00217C95" w:rsidR="00217C95" w:rsidRPr="00217C95">
        <w:trPr>
          <w:trHeight w:val="31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NEBOJŠA STANKOVIĆ, MARSOVOG POLJA 33, 52100 PULA, OIB: 77913374940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47.900,82</w:t>
            </w:r>
          </w:p>
        </w:tc>
      </w:tr>
      <w:tr w:rsidTr="00217C95" w:rsidR="00217C95" w:rsidRPr="00217C95">
        <w:trPr>
          <w:trHeight w:val="1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STEPIĆ, JOSIPA JURJA STROSSMAYERA 20, 32272 CERNA, OIB: 17769661421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323.946,89</w:t>
            </w:r>
          </w:p>
        </w:tc>
      </w:tr>
      <w:tr w:rsidTr="00217C95" w:rsidR="00217C95" w:rsidRPr="00217C95">
        <w:trPr>
          <w:trHeight w:val="53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TIHOMIR STRUNJAK, V.ČREŠNJEVICA 127, 33405 VELIKA ČREŠNJEVICA, OIB: 88807660395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33.573,55</w:t>
            </w:r>
          </w:p>
        </w:tc>
      </w:tr>
      <w:tr w:rsidTr="00217C95" w:rsidR="00217C95" w:rsidRPr="00217C95">
        <w:trPr>
          <w:trHeight w:val="80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VESNA STRUNJAK, V.ČREŠNJEVICA 70, 33405 VELIKA ČREŠNJEVICA, OIB: 24941814037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35.244,21</w:t>
            </w:r>
          </w:p>
        </w:tc>
      </w:tr>
      <w:tr w:rsidTr="00217C95" w:rsidR="00217C95" w:rsidRPr="00217C95">
        <w:trPr>
          <w:trHeight w:val="1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DEJAN STUPAR OPG, MARKA KOVAČA 30, 40000 TOTOVEC, OIB: 10488987780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70.092,58</w:t>
            </w:r>
          </w:p>
        </w:tc>
      </w:tr>
      <w:tr w:rsidTr="00217C95" w:rsidR="00217C95" w:rsidRPr="00217C95">
        <w:trPr>
          <w:trHeight w:val="3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STANISLAV SUHANEK OPG, MATIJE GUPCA 204, 33000 VIROVITICA, OIB: 97173541500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48.225,00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AGATA ŠAJNOVIĆ GOSPODARSTVO ŠAJNOVIĆ, KALNIČKA 56, 40322 PODBREST, OIB: 88195297465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32.480,40</w:t>
            </w:r>
          </w:p>
        </w:tc>
      </w:tr>
      <w:tr w:rsidTr="00217C95" w:rsidR="00217C95" w:rsidRPr="00217C95">
        <w:trPr>
          <w:trHeight w:val="60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ŠAJNOVIĆ, STJEPANA MEZGE 25, 40318 DOMAŠINEC, OIB: 07205148009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61.665,86</w:t>
            </w:r>
          </w:p>
        </w:tc>
      </w:tr>
      <w:tr w:rsidTr="00217C95" w:rsidR="00217C95" w:rsidRPr="00217C95">
        <w:trPr>
          <w:trHeight w:val="24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ŠAJNOVIĆ, STJEPANA MEZGE 25, 40318 DOMAŠINEC, OIB: 82134603878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22.862,50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MARKO ŠAMU OPG, VATROGASNA 1, 33405 TURNAŠICA, OIB: 50556596456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10.319,85</w:t>
            </w:r>
          </w:p>
        </w:tc>
      </w:tr>
      <w:tr w:rsidTr="00217C95" w:rsidR="00217C95" w:rsidRPr="00217C95">
        <w:trPr>
          <w:trHeight w:val="3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ANDRIJA ŠANTEK, FLORIJANA ANDRAŠECA 79, 40318 DEKANOVEC, OIB: 12699296877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48.757,45</w:t>
            </w:r>
          </w:p>
        </w:tc>
      </w:tr>
      <w:tr w:rsidTr="00217C95" w:rsidR="00217C95" w:rsidRPr="00217C95">
        <w:trPr>
          <w:trHeight w:val="30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ANDRIJA ŠARAVANJA, SV. ĆIRILA I METODIJA 12, 20350 METKOVIĆ, OIB: 81738188282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5.955,80</w:t>
            </w:r>
          </w:p>
        </w:tc>
      </w:tr>
      <w:tr w:rsidTr="00217C95" w:rsidR="00217C95" w:rsidRPr="00217C95">
        <w:trPr>
          <w:trHeight w:val="36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 ŠELIMBER, Dravska 88, 33405 Pitomača, OIB: 25037601045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5.759,10</w:t>
            </w:r>
          </w:p>
        </w:tc>
      </w:tr>
      <w:tr w:rsidTr="00217C95" w:rsidR="00217C95" w:rsidRPr="00217C95">
        <w:trPr>
          <w:trHeight w:val="2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ŠEŠET OPG, Budislavec 44, 42205 Budislavec, OIB: 01752903364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8.830,79</w:t>
            </w:r>
          </w:p>
        </w:tc>
      </w:tr>
      <w:tr w:rsidTr="00217C95" w:rsidR="00217C95" w:rsidRPr="00217C95">
        <w:trPr>
          <w:trHeight w:val="3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ŠILJEG, ULICA ANTE TASLAKA 4, 20352 VID, OIB: 69051587098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16.324,25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IVAN ŠIPOŠ, VLADIMIRA NAZORA 77, 33525 SOPJE, OIB: 49800934070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12.239,89</w:t>
            </w:r>
          </w:p>
        </w:tc>
      </w:tr>
      <w:tr w:rsidTr="00217C95" w:rsidR="00217C95" w:rsidRPr="00217C95">
        <w:trPr>
          <w:trHeight w:val="2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ŠKORIĆ, VIJENAC GORANA ZOBUNDŽIJE 10, 31000 OSIJEK, OIB: 23495234599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20.995,89</w:t>
            </w:r>
          </w:p>
        </w:tc>
      </w:tr>
      <w:tr w:rsidTr="00217C95" w:rsidR="00217C95" w:rsidRPr="00217C95">
        <w:trPr>
          <w:trHeight w:val="15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ZLATICA ŠKORO OPG, DR. IVANA RIBARA 22, 31208 PETRIJEVCI, OIB: 06329457181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19.587,04</w:t>
            </w:r>
          </w:p>
        </w:tc>
      </w:tr>
      <w:tr w:rsidTr="00217C95" w:rsidR="00217C95" w:rsidRPr="00217C95">
        <w:trPr>
          <w:trHeight w:val="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ŠMRČEK OPG, BRANIMIROVA 20, 42202 TRNOVEC, OIB: 83573191469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104.713,32</w:t>
            </w:r>
          </w:p>
        </w:tc>
      </w:tr>
      <w:tr w:rsidTr="00217C95" w:rsidR="00217C95" w:rsidRPr="00217C95">
        <w:trPr>
          <w:trHeight w:val="30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 ŠOKAC, VLADIMIRA NAZORA 219, 33520 SLATINA, OIB: 99438304738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1.863,37</w:t>
            </w:r>
          </w:p>
        </w:tc>
      </w:tr>
      <w:tr w:rsidTr="00217C95" w:rsidR="00217C95" w:rsidRPr="00217C95">
        <w:trPr>
          <w:trHeight w:val="2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ANDREJA ŠPOLJARIĆ, BRAĆE RADIĆA 26, 33405 TURNAŠICA, OIB: 65958489069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77.920,94</w:t>
            </w:r>
          </w:p>
        </w:tc>
      </w:tr>
      <w:tr w:rsidTr="00217C95" w:rsidR="00217C95" w:rsidRPr="00217C95">
        <w:trPr>
          <w:trHeight w:val="15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ŠTEGER, V.RASTOVAC 51, 33507 VELIKI RASTOVAC, OIB: 18181545358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140.505,15</w:t>
            </w:r>
          </w:p>
        </w:tc>
      </w:tr>
      <w:tr w:rsidTr="00217C95" w:rsidR="00217C95" w:rsidRPr="00217C95">
        <w:trPr>
          <w:trHeight w:val="35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MARINKO ŠTOLAR, GORNJI PODARŠANJ 22, 33405 TURNAŠICA, OIB: 09008414039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4.253,26</w:t>
            </w:r>
          </w:p>
        </w:tc>
      </w:tr>
      <w:tr w:rsidTr="00217C95" w:rsidR="00217C95" w:rsidRPr="00217C95">
        <w:trPr>
          <w:trHeight w:val="2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BORIS ŠTRUGLIN, Vatroslava Lisinskog 57, 31540 Donji Miholjac, OIB: 65767037859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13.787,36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GORAN ŠTRUGLIN, Vatroslava Lisinskog 57, 31540 Donji Miholjac, OIB: 99127081890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4.583,48</w:t>
            </w:r>
          </w:p>
        </w:tc>
      </w:tr>
      <w:tr w:rsidTr="00217C95" w:rsidR="00217C95" w:rsidRPr="00217C95">
        <w:trPr>
          <w:trHeight w:val="26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DRITA ŠVARBIĆ, Stjepana Radića 5, 48362 Suha Katalena, OIB: 09034801753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60.140,41</w:t>
            </w:r>
          </w:p>
        </w:tc>
      </w:tr>
      <w:tr w:rsidTr="00217C95" w:rsidR="00217C95" w:rsidRPr="00217C95">
        <w:trPr>
          <w:trHeight w:val="4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JASMINKA ŠVARBIĆ, Ljudevita Gaja 151, 33405 Pitomača, OIB: 15869189925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12.173,47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TAPFLO Gmbh, Porshe Strasse 1, 4470 Anns 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40.331,26</w:t>
            </w:r>
          </w:p>
        </w:tc>
      </w:tr>
      <w:tr w:rsidTr="00217C95" w:rsidR="00217C95" w:rsidRPr="00217C95">
        <w:trPr>
          <w:trHeight w:val="2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TECNOCAP s.r.o., Strižovice 67, 37853 Strmilov          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1.149.399,12</w:t>
            </w:r>
          </w:p>
        </w:tc>
      </w:tr>
      <w:tr w:rsidTr="00217C95" w:rsidR="00217C95" w:rsidRPr="00217C95">
        <w:trPr>
          <w:trHeight w:val="59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TEHNIČAR-COPYSERVIS d.o.o. za proizvodnju, održavanje, popravak i trgovinu na veliko i malo uredskih i knjigovodstvenih strojeva i računalnih sustava, Kranjčevićeva 25, 10000 Zagreb, OIB: 51390945090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3.060,26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TEHNODIV d.o.o. za proizvodnju, trgovinu i usluge, Kralja Zvonimira 19a, 33515 Orahovica, OIB: 99111228874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4.607,20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TENAGRA društvo s ograničenom odgovornošću za proizvodnju, trgovinu i usluge, Andrije Hebranga 36A, 43000 Bjelovar, OIB: 14384380051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8.278,64</w:t>
            </w:r>
          </w:p>
        </w:tc>
      </w:tr>
      <w:tr w:rsidTr="00217C95" w:rsidR="00217C95" w:rsidRPr="00217C95">
        <w:trPr>
          <w:trHeight w:val="6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TERMODINAMIKA d.o.o. za trgovinu i usluge, Put Mostina 8, 21000 Split, OIB: 62531096862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13.308,75</w:t>
            </w:r>
          </w:p>
        </w:tc>
      </w:tr>
      <w:tr w:rsidTr="00217C95" w:rsidR="00217C95" w:rsidRPr="00217C95">
        <w:trPr>
          <w:trHeight w:val="1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TERMOPLIN d. o. o. za montažu i servisiranje opreme, metaloprerađivačke usluge, vanjsku i unutarnju trgovinu, Vranovci 115A, 35000 Vranovci, OIB: 20785593605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8.875,00</w:t>
            </w:r>
          </w:p>
        </w:tc>
      </w:tr>
      <w:tr w:rsidTr="00217C95" w:rsidR="00217C95" w:rsidRPr="00217C95">
        <w:trPr>
          <w:trHeight w:val="2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TERRA PROJEKTI društvo s ograničenom odgovornošću za usluge, Žumberačka 22, 31000 Osijek, OIB: 64028098499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57.967,20</w:t>
            </w:r>
          </w:p>
        </w:tc>
      </w:tr>
      <w:tr w:rsidTr="00217C95" w:rsidR="00217C95" w:rsidRPr="00217C95">
        <w:trPr>
          <w:trHeight w:val="2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THE END OF LINE društvo s ograničenom odgovornošću za pakiranje, Selska cesta 141, 10000 Zagreb, OIB: 73871442076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36.043,19</w:t>
            </w:r>
          </w:p>
        </w:tc>
      </w:tr>
      <w:tr w:rsidTr="00217C95" w:rsidR="00217C95" w:rsidRPr="00217C95">
        <w:trPr>
          <w:trHeight w:val="29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DENEŠ TIBOR OBRT ROFIX, Matije Gupca 15, 31552 Sveti Đurađ, OIB: 32056379843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9.537,50</w:t>
            </w:r>
          </w:p>
        </w:tc>
      </w:tr>
      <w:tr w:rsidTr="00217C95" w:rsidR="00217C95" w:rsidRPr="00217C95">
        <w:trPr>
          <w:trHeight w:val="58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TIRŠPED društvo s ograničenom odgovornošću za trgovinu i špediciju, Vilka Novaka 48c, 42000 Varaždin, OIB: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14336112195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151.312,50</w:t>
            </w:r>
          </w:p>
        </w:tc>
      </w:tr>
      <w:tr w:rsidTr="00217C95" w:rsidR="00217C95" w:rsidRPr="00217C95">
        <w:trPr>
          <w:trHeight w:val="5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TISAK trgovačko dioničko društvo, Slavonska avenija 11a, 10000 Zagreb, OIB: 75917721668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39.869,31</w:t>
            </w:r>
          </w:p>
        </w:tc>
      </w:tr>
      <w:tr w:rsidTr="00217C95" w:rsidR="00217C95" w:rsidRPr="00217C95">
        <w:trPr>
          <w:trHeight w:val="4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 TKALČEC, Otrovanec 89, 33405 Otrovanec, OIB: 05398744315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14.303,80</w:t>
            </w:r>
          </w:p>
        </w:tc>
      </w:tr>
      <w:tr w:rsidTr="00217C95" w:rsidR="00217C95" w:rsidRPr="00217C95">
        <w:trPr>
          <w:trHeight w:val="4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SNJEŽANA TKALČEC, Gornji Podaršanj 6, 33405 Turnašica, OIB: 96414018493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6.996,40</w:t>
            </w:r>
          </w:p>
        </w:tc>
      </w:tr>
      <w:tr w:rsidTr="00217C95" w:rsidR="00217C95" w:rsidRPr="00217C95">
        <w:trPr>
          <w:trHeight w:val="1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TOMA PALETE d.o.o. za trgovinu i proizvodnju, Industrijska cesta 16, 10360 Sesvete, OIB: 62524947339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54.302,50</w:t>
            </w:r>
          </w:p>
        </w:tc>
      </w:tr>
      <w:tr w:rsidTr="00217C95" w:rsidR="00217C95" w:rsidRPr="00217C95">
        <w:trPr>
          <w:trHeight w:val="36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TOMAŠEVIĆ, Josipa Kozarca 9, 33525 Sopje, OIB: 46582174318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20.736,66</w:t>
            </w:r>
          </w:p>
        </w:tc>
      </w:tr>
      <w:tr w:rsidTr="00217C95" w:rsidR="00217C95" w:rsidRPr="00217C95">
        <w:trPr>
          <w:trHeight w:val="29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DANIJEL TOMAŠIĆ, Selnik 63, 42243 Selnik, OIB: 90139775357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7.712,84</w:t>
            </w:r>
          </w:p>
        </w:tc>
      </w:tr>
      <w:tr w:rsidTr="00217C95" w:rsidR="00217C95" w:rsidRPr="00217C95">
        <w:trPr>
          <w:trHeight w:val="1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LJUBICA TOMIĆ OPG, Svilajska 13, 31000 Osijek, OIB: 29254301841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17.638,75</w:t>
            </w:r>
          </w:p>
        </w:tc>
      </w:tr>
      <w:tr w:rsidTr="00217C95" w:rsidR="00217C95" w:rsidRPr="00217C95">
        <w:trPr>
          <w:trHeight w:val="4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TOPOLA PALETE d.o.o. za proizvodnju, trgovinu i usluge, Kralja Zvonimira 18, 31555 Kunišinci, OIB: 50717034858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46.283,14</w:t>
            </w:r>
          </w:p>
        </w:tc>
      </w:tr>
      <w:tr w:rsidTr="00217C95" w:rsidR="00217C95" w:rsidRPr="00217C95">
        <w:trPr>
          <w:trHeight w:val="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DRAŽEN TORJANAC, Venoseva 28b, 31540 Rakitovica, OIB: 44722292108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25.705,65</w:t>
            </w:r>
          </w:p>
        </w:tc>
      </w:tr>
      <w:tr w:rsidTr="00217C95" w:rsidR="00217C95" w:rsidRPr="00217C95">
        <w:trPr>
          <w:trHeight w:val="21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TPZ LINDE VILIČARI HRVATSKA društvo s ogrnaičenom odgovornošću za trgovinu, servisne i druge usluge, Novoselska 25, 10000 Zagreb, OIB: 69503639110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69.143,15</w:t>
            </w:r>
          </w:p>
        </w:tc>
      </w:tr>
      <w:tr w:rsidTr="00217C95" w:rsidR="00217C95" w:rsidRPr="00217C95">
        <w:trPr>
          <w:trHeight w:val="4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TPZ, društvo s ograničenom odgovornošću za proizvodnju, trgovinu i usluge, Novoselska 25, 10000 Zagreb, OIB: 68119083236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321.581,13</w:t>
            </w:r>
          </w:p>
        </w:tc>
      </w:tr>
      <w:tr w:rsidTr="00217C95" w:rsidR="00217C95" w:rsidRPr="00217C95">
        <w:trPr>
          <w:trHeight w:val="83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TRAST OTPREMNIŠTVO društvo s ograničenom odgovornošću za usluge, Vojvodići 11, 10431 Novaki, OIB: 24839920900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2.425,00</w:t>
            </w:r>
          </w:p>
        </w:tc>
      </w:tr>
      <w:tr w:rsidTr="00217C95" w:rsidR="00217C95" w:rsidRPr="00217C95">
        <w:trPr>
          <w:trHeight w:val="61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TRI MARE d.o.o. za trgovinu, zastupanja i usluge, Jankomir 25, 10000 Zagreb, OIB: 49614488593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18.639,18</w:t>
            </w:r>
          </w:p>
        </w:tc>
      </w:tr>
      <w:tr w:rsidTr="00217C95" w:rsidR="00217C95" w:rsidRPr="00217C95">
        <w:trPr>
          <w:trHeight w:val="3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TRIGLAV OSIGURANJE d.d., Antuna Heinza 4, 10000 Zagreb, OIB: 29743547503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26.991,34</w:t>
            </w:r>
          </w:p>
        </w:tc>
      </w:tr>
      <w:tr w:rsidTr="00217C95" w:rsidR="00217C95" w:rsidRPr="00217C95">
        <w:trPr>
          <w:trHeight w:val="1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TRIVA PRIJEVOZ TERETA TRIVA TRANS, Trive 1, 22323 Sdramić, OIB: 54037757856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47.974,20</w:t>
            </w:r>
          </w:p>
        </w:tc>
      </w:tr>
      <w:tr w:rsidTr="00217C95" w:rsidR="00217C95" w:rsidRPr="00217C95">
        <w:trPr>
          <w:trHeight w:val="6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TRTINJAK, Zagrebačka 326, 42000 Varaždin, OIB: 79378753915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8.625,00</w:t>
            </w:r>
          </w:p>
        </w:tc>
      </w:tr>
      <w:tr w:rsidTr="00217C95" w:rsidR="00217C95" w:rsidRPr="00217C95">
        <w:trPr>
          <w:trHeight w:val="27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TUDIĆ, V.ČREŠNJEVICA 31, 33405 VELIKA ČREŠNJEVICA, OIB: 75130986171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14.898,64</w:t>
            </w:r>
          </w:p>
        </w:tc>
      </w:tr>
      <w:tr w:rsidTr="00217C95" w:rsidR="00217C95" w:rsidRPr="00217C95">
        <w:trPr>
          <w:trHeight w:val="3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ŽELJKO TUDIĆ OPG, V. Črešnjevica 33, 33405 Velika Črešnjevica, OIB: 70702034364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67.122,51</w:t>
            </w:r>
          </w:p>
        </w:tc>
      </w:tr>
      <w:tr w:rsidTr="00217C95" w:rsidR="00217C95" w:rsidRPr="00217C95">
        <w:trPr>
          <w:trHeight w:val="5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TURBO-COMMERCE društvo s ograničenom odgovornošću za proizvodnju, trgovinu i usluge, Braće Radića 48, 33520 Sladojevci, OIB: 22352507124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21.097,11</w:t>
            </w:r>
          </w:p>
        </w:tc>
      </w:tr>
      <w:tr w:rsidTr="00217C95" w:rsidR="00217C95" w:rsidRPr="00217C95">
        <w:trPr>
          <w:trHeight w:val="5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STJEPAN TUREK, Petra Preradovića 45, 33520 Slatina, OIB: 26008924160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4.312,50</w:t>
            </w:r>
          </w:p>
        </w:tc>
      </w:tr>
      <w:tr w:rsidTr="00217C95" w:rsidR="00217C95" w:rsidRPr="00217C95">
        <w:trPr>
          <w:trHeight w:val="4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MARIJO TUTAVAC, Zagrebačka 4, 20355 Opuzen, OIB: 03830832606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68.748,80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VLADO UDOVIČIĆ OPG, Terezino Polje 54a, 33407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Terezino Polje, OIB: 75211448691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95.225,21</w:t>
            </w:r>
          </w:p>
        </w:tc>
      </w:tr>
      <w:tr w:rsidTr="00217C95" w:rsidR="00217C95" w:rsidRPr="00217C95">
        <w:trPr>
          <w:trHeight w:val="1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UNICHROM d.o.o. Trgovina, proizvodnja i usluge, Kolodvorska 53, 31322 Baranjsko Petrovo Selo, OIB: 95705346321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23.769,17</w:t>
            </w:r>
          </w:p>
        </w:tc>
      </w:tr>
      <w:tr w:rsidTr="00217C95" w:rsidR="00217C95" w:rsidRPr="00217C95">
        <w:trPr>
          <w:trHeight w:val="2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UNISONO, društvo s ograničenom odgovornošću za financijske i knjigovodstvene usluge, trgovinu i proizvodnju, Frana Supila 48, 42000 Varaždin, OIB: 94839223007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5.140,00</w:t>
            </w:r>
          </w:p>
        </w:tc>
      </w:tr>
      <w:tr w:rsidTr="00217C95" w:rsidR="00217C95" w:rsidRPr="00217C95">
        <w:trPr>
          <w:trHeight w:val="51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MARIO UTOVAC, Crepina I 55, 20355 Opuzen, OIB: 33282886717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45.416,37</w:t>
            </w:r>
          </w:p>
        </w:tc>
      </w:tr>
      <w:tr w:rsidTr="00217C95" w:rsidR="00217C95" w:rsidRPr="00217C95">
        <w:trPr>
          <w:trHeight w:val="10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STANA UTOVAC, Bana Jelačića  172, 20355 Opuzen, OIB: 80522985738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10.353,78</w:t>
            </w:r>
          </w:p>
        </w:tc>
      </w:tr>
      <w:tr w:rsidTr="00217C95" w:rsidR="00217C95" w:rsidRPr="00217C95">
        <w:trPr>
          <w:trHeight w:val="18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VAGE društvo s ograničenom odgovornošću za proizvodnju i servis mjernih uređaja i opreme za mjerenje, vanjsku i unutarnju trgovinu i marketing, Koledovčina 2a, 10000 Zagreb, OIB: 30335873024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9.212,50</w:t>
            </w:r>
          </w:p>
        </w:tc>
      </w:tr>
      <w:tr w:rsidTr="00217C95" w:rsidR="00217C95" w:rsidRPr="00217C95">
        <w:trPr>
          <w:trHeight w:val="7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IVICA VAJDA OPG, Sedlarica 38, 33405 Sedlarica, OIB: 63593432584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22.272,78</w:t>
            </w:r>
          </w:p>
        </w:tc>
      </w:tr>
      <w:tr w:rsidTr="00217C95" w:rsidR="00217C95" w:rsidRPr="00217C95">
        <w:trPr>
          <w:trHeight w:val="6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VAL-MED d.o.o. za proizvodnju, trgovinu i usluge, Hrastik 19, 31550 Valpovo, OIB: 47466965186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102.942,85</w:t>
            </w:r>
          </w:p>
        </w:tc>
      </w:tr>
      <w:tr w:rsidTr="00217C95" w:rsidR="00217C95" w:rsidRPr="00217C95">
        <w:trPr>
          <w:trHeight w:val="18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VAREKO d.o.o. za trgovinu, proizvodnju i usluge, Biškupečka 16C, 42000 Varaždin, OIB: 74703401372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16.187,30</w:t>
            </w:r>
          </w:p>
        </w:tc>
      </w:tr>
      <w:tr w:rsidTr="00217C95" w:rsidR="00217C95" w:rsidRPr="00217C95">
        <w:trPr>
          <w:trHeight w:val="4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ZLATKO VARGA, Braće Radića 37, 40320 Hodošan, OIB: 16971405552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4.493,09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ZLATICA VASILJEVIĆ, Braće Radića 65A, 33520 Slatina, OIB: 85123743672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7.312,78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VATROGASNA ZAJEDNICA GRADA SLATINA, A. Kovačića 2, 33520 Slatina, OIB: 25720441782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1.408,23</w:t>
            </w:r>
          </w:p>
        </w:tc>
      </w:tr>
      <w:tr w:rsidTr="00217C95" w:rsidR="00217C95" w:rsidRPr="00217C95">
        <w:trPr>
          <w:trHeight w:val="4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KSENIJA VEDRIŠ, Stjepana Radića 48, 48362 Suha Katalena, OIB: 97351738132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179,94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VELPRO - CENTAR društvo s ograničenom odgovornošću za trgovinu i usluge, Marijana Čavića 1, 10000 Zagreb, OIB: 46660800468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3.901.558,23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VENCL, Radosavci 17, 33520 Radosavci, OIB: 22310804369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16.952,09</w:t>
            </w:r>
          </w:p>
        </w:tc>
      </w:tr>
      <w:tr w:rsidTr="00217C95" w:rsidR="00217C95" w:rsidRPr="00217C95">
        <w:trPr>
          <w:trHeight w:val="46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MARIJANKA VERŠEC, M. Črešnjevica 23, 33405 Mala Črešnjevica, OIB: 78728727632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38.341,66</w:t>
            </w:r>
          </w:p>
        </w:tc>
      </w:tr>
      <w:tr w:rsidTr="00217C95" w:rsidR="00217C95" w:rsidRPr="00217C95">
        <w:trPr>
          <w:trHeight w:val="3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IGOR VIDOVIĆ, Belomanastirska 45, 31000 Osijek, OIB: 63045454654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151.022,94</w:t>
            </w:r>
          </w:p>
        </w:tc>
      </w:tr>
      <w:tr w:rsidTr="00217C95" w:rsidR="00217C95" w:rsidRPr="00217C95">
        <w:trPr>
          <w:trHeight w:val="36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VILSTROJ društvo s ograničenom odgovornošću za usluge i trgovinu, Mažinjica 77, 52420 Buzet, OIB: 14411754953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4.877,42</w:t>
            </w:r>
          </w:p>
        </w:tc>
      </w:tr>
      <w:tr w:rsidTr="00217C95" w:rsidR="00217C95" w:rsidRPr="00217C95">
        <w:trPr>
          <w:trHeight w:val="44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VINKA dioničko društvo za proizvodnju poljoprivrednih proizvoda, Jarminačka cesta 1, 32100 Vinkovci, OIB: 45295422526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252.947,82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JOSIP VINOGRADAC OPG, Vladimira Nazora 77, 31552 Podgajci Podravski, OIB: 29175310179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20.264,85</w:t>
            </w:r>
          </w:p>
        </w:tc>
      </w:tr>
      <w:tr w:rsidTr="00217C95" w:rsidR="00217C95" w:rsidRPr="00217C95">
        <w:trPr>
          <w:trHeight w:val="1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VIPLAST društvo s ograničenom odgovornošću za proizvodnju i prodaju metalnih i plastičnih proizvoda, Kučanska 22, 42000 Varaždin, OIB: 04926114228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15.827,28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VIŠNJA društvo s ograničenom odgovornošću za trgovinu i </w:t>
            </w: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usluge, Lipa 3, 33520 Slatina, OIB: 68983269518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126,80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VIŠNJA PANONIA d.o.o. za poljoprivrednu proizvodnju i trgovinu, Ružina 3A, 31540 Magadenovac, OIB: 88537294126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24.087,29</w:t>
            </w:r>
          </w:p>
        </w:tc>
      </w:tr>
      <w:tr w:rsidTr="00217C95" w:rsidR="00217C95" w:rsidRPr="00217C95">
        <w:trPr>
          <w:trHeight w:val="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DENIS VIŠNJIĆ, Štefanec Marof 1, 42202 Štefanec, OIB: 91957844457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4.167,37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NENAD VIŠNJIĆ, Štefanec Marof 1, 42202 Štefanec, OIB: 36532480954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1.083,97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VITEZ PROJEKT d.o.o. za projektiranje i nadzor u građevinarstvu, Stonska 4, 31000 Osijek, OIB: 83956377306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5.000,00</w:t>
            </w:r>
          </w:p>
        </w:tc>
      </w:tr>
      <w:tr w:rsidTr="00217C95" w:rsidR="00217C95" w:rsidRPr="00217C95">
        <w:trPr>
          <w:trHeight w:val="56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VLADIMIR PROMET društvo s ograničenom odgovornošću za prijevoz, trgovinu i usluge, Sopnička 51, 10360 Sesvete, OIB: 79606981162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34.312,50</w:t>
            </w:r>
          </w:p>
        </w:tc>
      </w:tr>
      <w:tr w:rsidTr="00217C95" w:rsidR="00217C95" w:rsidRPr="00217C95">
        <w:trPr>
          <w:trHeight w:val="6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LUKA VLAHOVIĆ, Trg kralja Tomislava 12, 20340 Ploće, OIB: 56360549625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5.846,91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ANTE VODANOVIĆ, Bana J. Jelačića 147, 20355 Opuzen, OIB: 35934067370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24.389,10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VODANOVIĆ UZGOJ VOĆA I POVRĆA ALL IN, Stanka Parmaća 61, 20355 Opuzen, OIB: 98104026338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10.140,00</w:t>
            </w:r>
          </w:p>
        </w:tc>
      </w:tr>
      <w:tr w:rsidTr="00217C95" w:rsidR="00217C95" w:rsidRPr="00217C95">
        <w:trPr>
          <w:trHeight w:val="58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VODOMETAL d.o.o. za trgovinu i usluge, Lipa 81, 33520 Slatina, OIB: 70776695338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3.407,75</w:t>
            </w:r>
          </w:p>
        </w:tc>
      </w:tr>
      <w:tr w:rsidTr="00217C95" w:rsidR="00217C95" w:rsidRPr="00217C95">
        <w:trPr>
          <w:trHeight w:val="6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ĐURĐICA VOJVODIĆ, Svetog Trojstva 43, 33406 Dugo Selo Lukačko, OIB: 14855143274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1.858,62</w:t>
            </w:r>
          </w:p>
        </w:tc>
      </w:tr>
      <w:tr w:rsidTr="00217C95" w:rsidR="00217C95" w:rsidRPr="00217C95">
        <w:trPr>
          <w:trHeight w:val="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ANTE VOLAREVIĆ, Ulica Melkina 14, 20352 Vid, OIB: 49048185259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6.687,65</w:t>
            </w:r>
          </w:p>
        </w:tc>
      </w:tr>
      <w:tr w:rsidTr="00217C95" w:rsidR="00217C95" w:rsidRPr="00217C95">
        <w:trPr>
          <w:trHeight w:val="34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IVAN VORIĆ OBRT ZA CESTOVNI PRIJEVOZ, Bričanci 7, 52342 Bričanci, OIB: 81603516015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138.027,24</w:t>
            </w:r>
          </w:p>
        </w:tc>
      </w:tr>
      <w:tr w:rsidTr="00217C95" w:rsidR="00217C95" w:rsidRPr="00217C95">
        <w:trPr>
          <w:trHeight w:val="5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BOŽICA VRBANČIĆ, Stjepana Radića 31, 48362 Suha Katalena,  OIB: 74836693180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35.460,69</w:t>
            </w:r>
          </w:p>
        </w:tc>
      </w:tr>
      <w:tr w:rsidTr="00217C95" w:rsidR="00217C95" w:rsidRPr="00217C95">
        <w:trPr>
          <w:trHeight w:val="48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ANDRIJA VUKOSAV, Dusina 97, 21277 Dusina, OIB: 17811222692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18.215,07</w:t>
            </w:r>
          </w:p>
        </w:tc>
      </w:tr>
      <w:tr w:rsidTr="00217C95" w:rsidR="00217C95" w:rsidRPr="00217C95">
        <w:trPr>
          <w:trHeight w:val="58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ŽELJKA VUKOSAV, Dusina 119, 21277 Dusina, OIB: 33530213655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19.041,63</w:t>
            </w:r>
          </w:p>
        </w:tc>
      </w:tr>
      <w:tr w:rsidTr="00217C95" w:rsidR="00217C95" w:rsidRPr="00217C95">
        <w:trPr>
          <w:trHeight w:val="4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VUL-PID društvo s ograničenom odgovornošću za trgovinu i usluge, Vukovarska 97, 31540 Donji Miholjac, OIB: 83626631986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100,00</w:t>
            </w:r>
          </w:p>
        </w:tc>
      </w:tr>
      <w:tr w:rsidTr="00217C95" w:rsidR="00217C95" w:rsidRPr="00217C95">
        <w:trPr>
          <w:trHeight w:val="52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LEO VULETIĆ PG VULETIĆ, Obala Stjepana Radića 24, 20344 Komin, OIB: 02396821651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11.515,49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JURAJ ZAGOREC, Varaždinska 82a, 42205 Cargovec, OIB: 31989545058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40.817,50</w:t>
            </w:r>
          </w:p>
        </w:tc>
      </w:tr>
      <w:tr w:rsidTr="00217C95" w:rsidR="00217C95" w:rsidRPr="00217C95">
        <w:trPr>
          <w:trHeight w:val="38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ZAGRO društvo s ograničenom odgovornošću za trgovinu i usluge, Ivana Gorana Kovačića 21, 40321 Mala Subotica, OIB: 39231567360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63.783,92</w:t>
            </w:r>
          </w:p>
        </w:tc>
      </w:tr>
      <w:tr w:rsidTr="00217C95" w:rsidR="00217C95" w:rsidRPr="00217C95">
        <w:trPr>
          <w:trHeight w:val="13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ZAPREŠIĆANKA društvo s ograničenom odgovornošću za trgovinu, marketing, usluge, turizam, Pojatno, Zagrebačka cesta 3, 10290 Zaprešić, OIB: 35851564566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59.125,00</w:t>
            </w:r>
          </w:p>
        </w:tc>
      </w:tr>
      <w:tr w:rsidTr="00217C95" w:rsidR="00217C95" w:rsidRPr="00217C95">
        <w:trPr>
          <w:trHeight w:val="2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ZARJA GRUPA d.o.o. za proizvodnju, trgovinu i usluge, Svetonedjeljska cesta 59, 10431 Brezje, OIB: 58195521427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8.310,00</w:t>
            </w:r>
          </w:p>
        </w:tc>
      </w:tr>
      <w:tr w:rsidTr="00217C95" w:rsidR="00217C95" w:rsidRPr="00217C95">
        <w:trPr>
          <w:trHeight w:val="4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ZAVOD ZA JAVNO ZDRAVSTVO SVETI ROK VIROVITIČKO-PODRAVSKE ŽUPANIJE, Ljudevita Gaja 21, 33000 Virovitica, OIB: 76860791838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18.474,54</w:t>
            </w:r>
          </w:p>
        </w:tc>
      </w:tr>
      <w:tr w:rsidTr="00217C95" w:rsidR="00217C95" w:rsidRPr="00217C95">
        <w:trPr>
          <w:trHeight w:val="4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ZELENI HIT d.o.o. za proizvodnju i promet poljoprivrednih proizvoda, uvoz-izvoz, Rugvička cesta 102, 10370 Dragošička, OIB: 52243424857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1.646.914,64</w:t>
            </w:r>
          </w:p>
        </w:tc>
      </w:tr>
      <w:tr w:rsidTr="00217C95" w:rsidR="00217C95" w:rsidRPr="00217C95">
        <w:trPr>
          <w:trHeight w:val="69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ZNANJE društvo s ograničenom odgovornošću za nakladničku, tiskarsku djelatnost i trgovinu, Mandićeva 2, 10000 Zagreb, OIB: 80627693538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2.556,25</w:t>
            </w:r>
          </w:p>
        </w:tc>
      </w:tr>
      <w:tr w:rsidTr="00217C95" w:rsidR="00217C95" w:rsidRPr="00217C95">
        <w:trPr>
          <w:trHeight w:val="2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ANA ZVONAR, Josipa Kozarca 53, 33525 Sopje, OIB: 24135652136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6.848,06</w:t>
            </w:r>
          </w:p>
        </w:tc>
      </w:tr>
      <w:tr w:rsidTr="00217C95" w:rsidR="00217C95" w:rsidRPr="00217C95">
        <w:trPr>
          <w:trHeight w:val="56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DARIO ZVONARIĆ, Bana Josipa Jelačića 28, 31540 Donji Miholjac,  OIB: 75351305742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6.957,81</w:t>
            </w:r>
          </w:p>
        </w:tc>
      </w:tr>
      <w:tr w:rsidTr="00217C95" w:rsidR="00217C95" w:rsidRPr="00217C95">
        <w:trPr>
          <w:trHeight w:val="2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LJILJANA ŽAGAR, Donji Meljani  92A, 33520 Donji Meljani, OIB: 82899905763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9.375,12</w:t>
            </w:r>
          </w:p>
        </w:tc>
      </w:tr>
      <w:tr w:rsidTr="00217C95" w:rsidR="00217C95" w:rsidRPr="00217C95">
        <w:trPr>
          <w:trHeight w:val="26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KRISTIJAN ŽELEZNJAK, Zrinskih 10, 40322 Vularija, OIB: 79773644740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25.913,93</w:t>
            </w:r>
          </w:p>
        </w:tc>
      </w:tr>
      <w:tr w:rsidTr="00217C95" w:rsidR="00217C95" w:rsidRPr="00217C95">
        <w:trPr>
          <w:trHeight w:val="62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DANIJEL ŽIVKOVIĆ, Kralja Zvonimira 2a, 31542 Kućanci, OIB: 92377768384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14.390,48</w:t>
            </w:r>
          </w:p>
        </w:tc>
      </w:tr>
      <w:tr w:rsidTr="00217C95" w:rsidR="00217C95" w:rsidRPr="00217C95">
        <w:trPr>
          <w:trHeight w:val="22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TANJA ŽNIDARIĆ POLJOPRIVREDNI OBRT, Čakovečka, 40305 Pušćine, OIB: 06697197041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57.064,13</w:t>
            </w:r>
          </w:p>
        </w:tc>
      </w:tr>
      <w:tr w:rsidTr="00217C95" w:rsidR="00217C95" w:rsidRPr="00217C95">
        <w:trPr>
          <w:trHeight w:val="14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DAMIR KNEZ, vl. obrta AUTOPRIJEVOZ KNEZ, Dubrovec Bisaški 11a, 10383 Dubrovec Bisaški, OIB: 51653252496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50.031,25</w:t>
            </w:r>
          </w:p>
        </w:tc>
      </w:tr>
      <w:tr w:rsidTr="00217C95" w:rsidR="00217C95" w:rsidRPr="00217C95">
        <w:trPr>
          <w:trHeight w:val="2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Poljoprivredna zadruga POVRTLARSTVO, Grabik b.b., 76328 Bjeljina, OIB: 4403542120004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136.229,90</w:t>
            </w:r>
          </w:p>
        </w:tc>
      </w:tr>
      <w:tr w:rsidTr="00217C95" w:rsidR="00217C95" w:rsidRPr="00217C95">
        <w:trPr>
          <w:trHeight w:val="4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STAMBOLIJA BERNARDA, Ivana Vajde 3,31540 Donji Miholjac, OIB: 53989083440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64.860,86</w:t>
            </w:r>
          </w:p>
        </w:tc>
      </w:tr>
      <w:tr w:rsidTr="00217C95" w:rsidR="00217C95" w:rsidRPr="00217C95">
        <w:trPr>
          <w:trHeight w:val="13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PRVO PLINARSKO DRUŠTVO d.o.o. za distribuciju plina, A. Stepinca 27, 32000 Vukovar, OIB: 58292277611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14.794.985,37</w:t>
            </w:r>
          </w:p>
        </w:tc>
      </w:tr>
      <w:tr w:rsidTr="00217C95" w:rsidR="00217C95" w:rsidRPr="00217C95">
        <w:trPr>
          <w:trHeight w:val="1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JADRANKO RADOČAJ, Lukački  31, 33406 Lukač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5.810,40</w:t>
            </w:r>
          </w:p>
        </w:tc>
      </w:tr>
      <w:tr w:rsidTr="00217C95" w:rsidR="00217C95" w:rsidRPr="00217C95">
        <w:trPr>
          <w:trHeight w:val="2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MIRKO MARTINEC, Stjepana Radića 45a, 42206 Petrijanec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1.625,00</w:t>
            </w:r>
          </w:p>
        </w:tc>
      </w:tr>
      <w:tr w:rsidTr="00217C95" w:rsidR="00217C95" w:rsidRPr="00217C95">
        <w:trPr>
          <w:trHeight w:val="53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ŽIVKO-PROM društvo s ograničenom odgovornošću za usluge i trgovinu, Antuna Mihanovića 14, 33520 Medinci, OIB: 54812658540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75,83</w:t>
            </w:r>
          </w:p>
        </w:tc>
      </w:tr>
      <w:tr w:rsidTr="00217C95" w:rsidR="00217C95" w:rsidRPr="00217C95">
        <w:trPr>
          <w:trHeight w:val="68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 PRODUKT SRB d.o.o., Svetozara Miletića bb, Gospodjinci 21237, OIB: 105787711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392.347,92</w:t>
            </w:r>
          </w:p>
        </w:tc>
      </w:tr>
      <w:tr w:rsidTr="00217C95" w:rsidR="00217C95" w:rsidRPr="00217C95">
        <w:trPr>
          <w:trHeight w:val="60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AGROFRUCTUS d.o.o. Slatina, Nikole Šubića Zrinskog 28, Slatina,  OIB: 1544762159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542,50</w:t>
            </w:r>
          </w:p>
        </w:tc>
      </w:tr>
      <w:tr w:rsidTr="00217C95" w:rsidR="00217C95" w:rsidRPr="00217C95">
        <w:trPr>
          <w:trHeight w:val="3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AGROKAMEX d.o.o. Zvornik, Svetog Save 210, Zvornik, OIB: 403120130007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13.459,21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AGRO-NIKA d.o.o., Hrvoja Vukčića Hrvatinčića 2, Vukovar, OIB: 48089815086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846,37</w:t>
            </w:r>
          </w:p>
        </w:tc>
      </w:tr>
      <w:tr w:rsidTr="00217C95" w:rsidR="00217C95" w:rsidRPr="00217C95">
        <w:trPr>
          <w:trHeight w:val="39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BORIK d.o.o.,Vukovarska 99, Donji Miholjac, OIB: 93731425017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13,36</w:t>
            </w:r>
          </w:p>
        </w:tc>
      </w:tr>
      <w:tr w:rsidTr="00217C95" w:rsidR="00217C95" w:rsidRPr="00217C95">
        <w:trPr>
          <w:trHeight w:val="62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BORIK UGOSTITELJSKI OBRT,Vukovarska 99, Donji Miholjac, OIB: 56138703478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182,00</w:t>
            </w:r>
          </w:p>
        </w:tc>
      </w:tr>
      <w:tr w:rsidTr="00217C95" w:rsidR="00217C95" w:rsidRPr="00217C95">
        <w:trPr>
          <w:trHeight w:val="1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COGITO j.d.o.o. turistička agencija, Zrinsko frankopanska 101/1, Opuzen, OIB: 4367415892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1.515,00</w:t>
            </w:r>
          </w:p>
        </w:tc>
      </w:tr>
      <w:tr w:rsidTr="00217C95" w:rsidR="00217C95" w:rsidRPr="00217C95">
        <w:trPr>
          <w:trHeight w:val="6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COTOGNO d.o.o., Antuna Plavec 22, Kneževi Vinogradi, OIB: 32607052950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24.534,94</w:t>
            </w:r>
          </w:p>
        </w:tc>
      </w:tr>
      <w:tr w:rsidTr="00217C95" w:rsidR="00217C95" w:rsidRPr="00217C95">
        <w:trPr>
          <w:trHeight w:val="43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CROATIASPED d.d. ZAGR-OSIJEK, Strojarska 19, Zagreb, OIB: 84894908080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CRODUX DERIVATI DVA d.o.o., Zagreb, OIB: 865396224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1.000,03</w:t>
            </w:r>
          </w:p>
        </w:tc>
      </w:tr>
      <w:tr w:rsidTr="00217C95" w:rsidR="00217C95" w:rsidRPr="00217C95">
        <w:trPr>
          <w:trHeight w:val="44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DEAK TONI, Stanka Parmaća 10, Opuzen, OIB: 23507787580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20.000,00</w:t>
            </w:r>
          </w:p>
        </w:tc>
      </w:tr>
      <w:tr w:rsidTr="00217C95" w:rsidR="00217C95" w:rsidRPr="00217C95">
        <w:trPr>
          <w:trHeight w:val="3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DENIS, Vlasnik: DENIS MILAN, P. Krešimira IV 140, Metković, OIB: 55439648061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1.500,00</w:t>
            </w:r>
          </w:p>
        </w:tc>
      </w:tr>
      <w:tr w:rsidTr="00217C95" w:rsidR="00217C95" w:rsidRPr="00217C95">
        <w:trPr>
          <w:trHeight w:val="7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DIONIS d.o.o., Priljevo 243, Vukovar, OIB: 37791727403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42.665,13</w:t>
            </w:r>
          </w:p>
        </w:tc>
      </w:tr>
      <w:tr w:rsidTr="00217C95" w:rsidR="00217C95" w:rsidRPr="00217C95">
        <w:trPr>
          <w:trHeight w:val="6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DOROSLOV d.o.o., Naselje Tržnica 2a , Donji Miholjac, OIB: 54395174446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1.282,58</w:t>
            </w:r>
          </w:p>
        </w:tc>
      </w:tr>
      <w:tr w:rsidTr="00217C95" w:rsidR="00217C95" w:rsidRPr="00217C95">
        <w:trPr>
          <w:trHeight w:val="41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DUNDOVIĆ ANICA, Matije Gupca 95 ,Mikleuš, OIB: 42906575547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110,58</w:t>
            </w:r>
          </w:p>
        </w:tc>
      </w:tr>
      <w:tr w:rsidTr="00217C95" w:rsidR="00217C95" w:rsidRPr="00217C95">
        <w:trPr>
          <w:trHeight w:val="2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ELEKTRON ERMA STRMEC d.o.o., Strmec 182 Stubičke Toplice, Stubičke Toplice, OIB: 47530485643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2.982,75</w:t>
            </w:r>
          </w:p>
        </w:tc>
      </w:tr>
      <w:tr w:rsidTr="00217C95" w:rsidR="00217C95" w:rsidRPr="00217C95">
        <w:trPr>
          <w:trHeight w:val="14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GAŠPAROVIĆ VLATKO, Josipa Kozarca 26, Valpovo, OIB: 68010362930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199.613,07</w:t>
            </w:r>
          </w:p>
        </w:tc>
      </w:tr>
      <w:tr w:rsidTr="00217C95" w:rsidR="00217C95" w:rsidRPr="00217C95">
        <w:trPr>
          <w:trHeight w:val="2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GRAD VARAŽDIN, Trg kralja Tomislava 1, Varaždin, OIB: 13269011531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66.484,54</w:t>
            </w:r>
          </w:p>
        </w:tc>
      </w:tr>
      <w:tr w:rsidTr="00217C95" w:rsidR="00217C95" w:rsidRPr="00217C95">
        <w:trPr>
          <w:trHeight w:val="2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GRADIŠTANAC IGOR, Matije Gupca 49a, Koritna, Semeljci, OIB: 9633825479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40.510,70</w:t>
            </w:r>
          </w:p>
        </w:tc>
      </w:tr>
      <w:tr w:rsidTr="00217C95" w:rsidR="00217C95" w:rsidRPr="00217C95">
        <w:trPr>
          <w:trHeight w:val="50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GRAĐA d.d.,Vranjički put 2, Solin, OIB: 75628884500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3.275,14</w:t>
            </w:r>
          </w:p>
        </w:tc>
      </w:tr>
      <w:tr w:rsidTr="00217C95" w:rsidR="00217C95" w:rsidRPr="00217C95">
        <w:trPr>
          <w:trHeight w:val="5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DEAK IVICA 1911982 Pakleni, Prantrnovo 11/1, Opuzen, OIB: 93928357227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35.833,90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GRMOJA d.o.o</w:t>
            </w:r>
            <w:proofErr w:type="gramStart"/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,.</w:t>
            </w:r>
            <w:proofErr w:type="gramEnd"/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 xml:space="preserve"> X, A. Harambašića 9, Donji Miholjac, OIB: 98669046627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238,30</w:t>
            </w:r>
          </w:p>
        </w:tc>
      </w:tr>
      <w:tr w:rsidTr="00217C95" w:rsidR="00217C95" w:rsidRPr="00217C95">
        <w:trPr>
          <w:trHeight w:val="552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HORTIM INTERNATIONAL SPOL. S.R.O., Kširova 616/242, Brno, OIB: CZ699002069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120.758,98</w:t>
            </w:r>
          </w:p>
        </w:tc>
      </w:tr>
      <w:tr w:rsidTr="00217C95" w:rsidR="00217C95" w:rsidRPr="00217C95">
        <w:trPr>
          <w:trHeight w:val="62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HRABAR-TRANSPORT, Kneza Domagoja 9, Seget Donji, OIB: 82759963942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19.875,00</w:t>
            </w:r>
          </w:p>
        </w:tc>
      </w:tr>
      <w:tr w:rsidTr="00217C95" w:rsidR="00217C95" w:rsidRPr="00217C95">
        <w:trPr>
          <w:trHeight w:val="14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IMK ind. elektronika d.o.o., Radosavci, OIB: SI21080666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4.644,75</w:t>
            </w:r>
          </w:p>
        </w:tc>
      </w:tr>
      <w:tr w:rsidTr="00217C95" w:rsidR="00217C95" w:rsidRPr="00217C95">
        <w:trPr>
          <w:trHeight w:val="1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IMPULS-LEASING d.o.o.,Velimira Škorpika 24/I, Zagreb-Susedgrad, OIB: 65918029671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15.256,91</w:t>
            </w:r>
          </w:p>
        </w:tc>
      </w:tr>
      <w:tr w:rsidTr="00217C95" w:rsidR="00217C95" w:rsidRPr="00217C95">
        <w:trPr>
          <w:trHeight w:val="76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INSPECTO d.o.o., Električne centrale 1, Đakovo, OIB: 52975458232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2.250,00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INTERŠPED VUKOVAR d.o.o., Dunavski prilaz 3, Vukovar, OIB: 73963787463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37.176,87</w:t>
            </w:r>
          </w:p>
        </w:tc>
      </w:tr>
      <w:tr w:rsidTr="00217C95" w:rsidR="00217C95" w:rsidRPr="00217C95">
        <w:trPr>
          <w:trHeight w:val="3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JAVNI BILJEŽNIK MARIJA HABUDA BUČANAC, Trg Ante Starčevića 11, Donji Miholjac, OIB: 93842781603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77,50</w:t>
            </w:r>
          </w:p>
        </w:tc>
      </w:tr>
      <w:tr w:rsidTr="00217C95" w:rsidR="00217C95" w:rsidRPr="00217C95">
        <w:trPr>
          <w:trHeight w:val="4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JUMO MESS-UND REGELGERATE GMBH, Pfarrgasse 48, Beč,  OIB: ATU15069903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1.397,64</w:t>
            </w:r>
          </w:p>
        </w:tc>
      </w:tr>
      <w:tr w:rsidTr="00217C95" w:rsidR="00217C95" w:rsidRPr="00217C95">
        <w:trPr>
          <w:trHeight w:val="39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JURLINA, vulk.servis i trgovina, Braće Radića 207, Slatina-Hrvatska, OIB: 88090372285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400,00</w:t>
            </w:r>
          </w:p>
        </w:tc>
      </w:tr>
      <w:tr w:rsidTr="00217C95" w:rsidR="00217C95" w:rsidRPr="00217C95">
        <w:trPr>
          <w:trHeight w:val="64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KAESER KOMPRESOR ZAGREB, Žitnjak bb, Zagreb, OIB: 42572807012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10.892,50</w:t>
            </w:r>
          </w:p>
        </w:tc>
      </w:tr>
      <w:tr w:rsidTr="00217C95" w:rsidR="00217C95" w:rsidRPr="00217C95">
        <w:trPr>
          <w:trHeight w:val="41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KG PARK d.o.o., Pavla Radića 99, Donji Miholjac, OIB: 30605443172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4.758,05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KOLAR d.o.o., Optujska 5, Varaždin, OIB: 22045728907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397,50</w:t>
            </w:r>
          </w:p>
        </w:tc>
      </w:tr>
      <w:tr w:rsidTr="00217C95" w:rsidR="00217C95" w:rsidRPr="00217C95">
        <w:trPr>
          <w:trHeight w:val="65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KOMAR ŽELJKO, Kolodvorska  28G, Vukosavljevica, Špišić Bukovica, OIB: 76100633683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11.188,95</w:t>
            </w:r>
          </w:p>
        </w:tc>
      </w:tr>
      <w:tr w:rsidTr="00217C95" w:rsidR="00217C95" w:rsidRPr="00217C95">
        <w:trPr>
          <w:trHeight w:val="37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KUTI proizvodnja voća i povrća, vl. Janja Soče, Jasenska 31, Opuzen, OIB: 28363994330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5.809,70</w:t>
            </w:r>
          </w:p>
        </w:tc>
      </w:tr>
      <w:tr w:rsidTr="00217C95" w:rsidR="00217C95" w:rsidRPr="00217C95">
        <w:trPr>
          <w:trHeight w:val="21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LEONA - TUO vl. Hermina Levak, K.Tomislava 134, Veliškovci, Gat, OIB: 28232460727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152.431,03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LOTUS 91 d.o.o., Braće Radića 103a, Jalkovec, Varaždin, OIB: 15331545057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1.666,25</w:t>
            </w:r>
          </w:p>
        </w:tc>
      </w:tr>
      <w:tr w:rsidTr="00217C95" w:rsidR="00217C95" w:rsidRPr="00217C95">
        <w:trPr>
          <w:trHeight w:val="90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LUKENDA PROMET d.o.o. , Novozagrebačka 18, Zagreb, OIB: 78057690646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9.062,50</w:t>
            </w:r>
          </w:p>
        </w:tc>
      </w:tr>
      <w:tr w:rsidTr="00217C95" w:rsidR="00217C95" w:rsidRPr="00217C95">
        <w:trPr>
          <w:trHeight w:val="1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MAMUZA-PROMET d.o.o. , Josipa Zorića 224, Dugo Selo,  OIB: 45143312097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7.125,00</w:t>
            </w:r>
          </w:p>
        </w:tc>
      </w:tr>
      <w:tr w:rsidTr="00217C95" w:rsidR="00217C95" w:rsidRPr="00217C95">
        <w:trPr>
          <w:trHeight w:val="51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MATAGA BRANKO, Prantrnovo 35, Opuzen, OIB: 56792234526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4.074,00</w:t>
            </w:r>
          </w:p>
        </w:tc>
      </w:tr>
      <w:tr w:rsidTr="00217C95" w:rsidR="00217C95" w:rsidRPr="00217C95">
        <w:trPr>
          <w:trHeight w:val="65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PEČAT, METKOVIĆ, Andrije Hebranga 20, Metković, OIB: 51058704813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2.456,12</w:t>
            </w:r>
          </w:p>
        </w:tc>
      </w:tr>
      <w:tr w:rsidTr="00217C95" w:rsidR="00217C95" w:rsidRPr="00217C95">
        <w:trPr>
          <w:trHeight w:val="6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PELiNG d.o.o., Z. Milkovića  32, Varaždin, OIB: 75381457959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5.937,75</w:t>
            </w:r>
          </w:p>
        </w:tc>
      </w:tr>
      <w:tr w:rsidTr="00217C95" w:rsidR="00217C95" w:rsidRPr="00217C95">
        <w:trPr>
          <w:trHeight w:val="38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PREPLAM d.d., Žitnjak bb, Zagreb, OIB: 46127458088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4.458,81</w:t>
            </w:r>
          </w:p>
        </w:tc>
      </w:tr>
      <w:tr w:rsidTr="00217C95" w:rsidR="00217C95" w:rsidRPr="00217C95">
        <w:trPr>
          <w:trHeight w:val="5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PROCOM d.o.o., Zrinsko Frankopanska 99/1, Opuzen, OIB: 73954510684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525,00</w:t>
            </w:r>
          </w:p>
        </w:tc>
      </w:tr>
      <w:tr w:rsidTr="00217C95" w:rsidR="00217C95" w:rsidRPr="00217C95">
        <w:trPr>
          <w:trHeight w:val="74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REGAL-MONT elektromonterski obrt, MIHOVLJAN 31, Mihovljan, OIB: 49806229251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5.017,50</w:t>
            </w:r>
          </w:p>
        </w:tc>
      </w:tr>
      <w:tr w:rsidTr="00217C95" w:rsidR="00217C95" w:rsidRPr="00217C95">
        <w:trPr>
          <w:trHeight w:val="23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SGSP servis grafičkih strojeva i pneumatike vl. Zdenko Pavičić, Matije Divkovića 9 , Zagreb, OIB: 2886129895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12.937,48</w:t>
            </w:r>
          </w:p>
        </w:tc>
      </w:tr>
      <w:tr w:rsidTr="00217C95" w:rsidR="00217C95" w:rsidRPr="00217C95">
        <w:trPr>
          <w:trHeight w:val="678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SKLADIŠNA LOGISTIKA d.o.o., Josipa Lončara 3, Zagreb-Susedgrad, OIB: 81060143905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19.350,54</w:t>
            </w:r>
          </w:p>
        </w:tc>
      </w:tr>
      <w:tr w:rsidTr="00217C95" w:rsidR="00217C95" w:rsidRPr="00217C95">
        <w:trPr>
          <w:trHeight w:val="24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SLATINSKI INFORMATIVNI CENTAR, Slatina, OIB: 54412083997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500,00</w:t>
            </w:r>
          </w:p>
        </w:tc>
      </w:tr>
      <w:tr w:rsidTr="00217C95" w:rsidR="00217C95" w:rsidRPr="00217C95">
        <w:trPr>
          <w:trHeight w:val="5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SMODEJ MARIJA, Petra Svačića 22, Belišće, OIB: 83474568583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11.146,76</w:t>
            </w:r>
          </w:p>
        </w:tc>
      </w:tr>
      <w:tr w:rsidTr="00217C95" w:rsidR="00217C95" w:rsidRPr="00217C95">
        <w:trPr>
          <w:trHeight w:val="5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SPRAJA PROM d.o.o., Sabljak Selo 6, Ogulin, OIB: 80863256121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4.331,25</w:t>
            </w:r>
          </w:p>
        </w:tc>
      </w:tr>
      <w:tr w:rsidTr="00217C95" w:rsidR="00217C95" w:rsidRPr="00217C95">
        <w:trPr>
          <w:trHeight w:val="509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TRGOPRODUKT d.o.o, Dabile bb, Strumica, OIB: 4027990106452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232.098,41</w:t>
            </w:r>
          </w:p>
        </w:tc>
      </w:tr>
      <w:tr w:rsidTr="00217C95" w:rsidR="00217C95" w:rsidRPr="00217C95">
        <w:trPr>
          <w:trHeight w:val="45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VAGROS ZAGREB d.o.o., Slavonska avenija bb, Zagreb, OIB: 66736723886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2.790,00</w:t>
            </w:r>
          </w:p>
        </w:tc>
      </w:tr>
      <w:tr w:rsidTr="00217C95" w:rsidR="00217C95" w:rsidRPr="00217C95">
        <w:trPr>
          <w:trHeight w:val="41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VRNOGA NIKOLA OBITELJSKO POLJOPRIVREDNO GOSPODARSTVO, Tina Ujevića 5, Metković, OIB: 41326067192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5.577,50</w:t>
            </w:r>
          </w:p>
        </w:tc>
      </w:tr>
      <w:tr w:rsidTr="00217C95" w:rsidR="00217C95" w:rsidRPr="00217C95">
        <w:trPr>
          <w:trHeight w:val="491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ZAGREB INSPEKT d.o.o. Zagreb, Draškovićeva 29, Zagreb, OIB: 82752153530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5.375,00</w:t>
            </w:r>
          </w:p>
        </w:tc>
      </w:tr>
      <w:tr w:rsidTr="00217C95" w:rsidR="00217C95" w:rsidRPr="00217C95">
        <w:trPr>
          <w:trHeight w:val="387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ZAVOD ZA J. ZDR. DR. ŠTAMPAR ANDRIJA ZAGREB,Mirogojska 16 pp 931, Zagreb, OIB: 33392005961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4.875,00</w:t>
            </w:r>
          </w:p>
        </w:tc>
      </w:tr>
      <w:tr w:rsidTr="00217C95" w:rsidR="00217C95" w:rsidRPr="00217C95">
        <w:trPr>
          <w:trHeight w:val="21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ZAVOD ZA JAVNO ZDRAV. OSIJEK, Franje Krezme 1, Osijek, OIB: 46854859465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10.376,88</w:t>
            </w:r>
          </w:p>
        </w:tc>
      </w:tr>
      <w:tr w:rsidTr="00217C95" w:rsidR="00217C95" w:rsidRPr="00217C95">
        <w:trPr>
          <w:trHeight w:val="644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>ZAVOD ZA UNAPREĐIVANJE SIGURNOSTI d.d. Osijek,Trg Lava Mirskog 3/III, Osijek, OIB: 83442273157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4.812,50</w:t>
            </w:r>
          </w:p>
        </w:tc>
      </w:tr>
      <w:tr w:rsidTr="00217C95" w:rsidR="00217C95" w:rsidRPr="00217C95">
        <w:trPr>
          <w:trHeight w:val="32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PIPIĆ DAMIR OPG, V. Nazora  28, Jugovo Polje, Suhopolje, OIB: 19971767904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7.054,53</w:t>
            </w:r>
          </w:p>
        </w:tc>
      </w:tr>
      <w:tr w:rsidTr="00217C95" w:rsidR="00217C95" w:rsidRPr="00217C95">
        <w:trPr>
          <w:trHeight w:val="13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FLEKSO PLAST društvo s ograničenom odgovornošću za trgovinu, usluge i djelatnost turističke agencije, J.J. Strossmayera 131, 44000 Sisak, OIB: 64500821578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7.929,38</w:t>
            </w:r>
          </w:p>
        </w:tc>
      </w:tr>
      <w:tr w:rsidTr="00217C95" w:rsidR="00217C95" w:rsidRPr="00217C95">
        <w:trPr>
          <w:trHeight w:val="2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SANDA HAM, Europska avenija 12, 31000 Osijek, OIB: 29553563111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16.591,85</w:t>
            </w:r>
          </w:p>
        </w:tc>
      </w:tr>
      <w:tr w:rsidTr="00217C95" w:rsidR="00217C95" w:rsidRPr="00217C95">
        <w:trPr>
          <w:trHeight w:val="73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PLODINE dioničko društvo za trgovinu i usluge, Ružićeva 29, 51000 Rijeka, OIB: 92510683607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22.500,00</w:t>
            </w:r>
          </w:p>
        </w:tc>
      </w:tr>
      <w:tr w:rsidTr="00217C95" w:rsidR="00217C95" w:rsidRPr="00217C95">
        <w:trPr>
          <w:trHeight w:val="355"/>
        </w:trPr>
        <w:tc>
          <w:tcPr>
            <w:tcW w:type="dxa" w:w="62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SIGA društvo s ograničenom odgovornošću za proizvodnju, trgovinu i export-import, Međimurska 12, 42000 Varaždin, OIB: 11711059133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17C95" w:rsidP="00217C95" w:rsidR="00217C95" w:rsidRPr="00217C9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217C95">
              <w:rPr>
                <w:rFonts w:cs="Times New Roman" w:eastAsia="Times New Roman"/>
                <w:color w:val="000000"/>
                <w:lang w:eastAsia="hr-HR" w:val="en-GB"/>
              </w:rPr>
              <w:t>5.947,50</w:t>
            </w:r>
          </w:p>
        </w:tc>
      </w:tr>
    </w:tbl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>Obrazloženje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 xml:space="preserve">Dužnik je podnio ovome sudu prijedlog za otvaranje predstečajnog postupka, na temelju odredbe čl.25. st.1. Stečajnog zakona </w:t>
      </w:r>
      <w:r w:rsidRPr="00217C95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SZ), nakon čega je ovaj sud donio rješenje o otvaranju </w:t>
      </w:r>
      <w:r w:rsidRPr="00217C95">
        <w:rPr>
          <w:rFonts w:cs="Times New Roman" w:eastAsia="Times New Roman"/>
          <w:lang w:eastAsia="hr-HR"/>
        </w:rPr>
        <w:t xml:space="preserve">predstečajnog postupka od 27. rujna 2017., kojim je između ostalog imenovao povjerenika i odredio ročište radi ispitivanja tražbina.  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>Na ročištu radi ispitivanja tražbina održanom 28. studenog 2017. sud je sastavio tablicu ispitanih tražbina (čl.49. st.1. SZ-a) te je na temelju te tablice sukladno čl.50. st.1. SZ donio ovo rješenje, koje će se sukladno stavku 4. istog članka objaviti na e-oglasna ploča sudova.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217C95">
        <w:rPr>
          <w:rFonts w:cs="Times New Roman" w:eastAsia="Times New Roman"/>
          <w:lang w:eastAsia="hr-HR"/>
        </w:rPr>
        <w:t>U Bjelovaru, 4. prosinca 2017.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lang w:eastAsia="hr-HR"/>
        </w:rPr>
        <w:t>SUDAC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17C9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7C95" w:rsidP="00217C95" w:rsidR="00217C95" w:rsidRPr="00217C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17C9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17C95" w:rsidP="00217C95" w:rsidR="00217C95" w:rsidRPr="00217C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17C9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17C95" w:rsidP="00217C95" w:rsidR="00217C95" w:rsidRPr="00217C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17C9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7C95" w:rsidP="00217C95" w:rsidR="00217C95" w:rsidRPr="00217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17C95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217C95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C95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697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217C95"/>
  </w:style>
  <w:style w:customStyle="true" w:styleId="Tijeloteksta31" w:type="paragraph">
    <w:name w:val="Tijelo teksta 31"/>
    <w:basedOn w:val="Uvuenotijeloteksta"/>
    <w:rsid w:val="00217C95"/>
    <w:pPr>
      <w:overflowPunct w:val="false"/>
      <w:autoSpaceDE w:val="false"/>
      <w:autoSpaceDN w:val="false"/>
      <w:adjustRightInd w:val="false"/>
    </w:pPr>
    <w:rPr>
      <w:rFonts w:cs="Times New Roman" w:eastAsia="Times New Roman"/>
      <w:szCs w:val="20"/>
      <w:lang w:eastAsia="hr-HR" w:val="en-GB"/>
    </w:rPr>
  </w:style>
  <w:style w:customStyle="true" w:styleId="Default" w:type="paragraph">
    <w:name w:val="Default"/>
    <w:rsid w:val="00217C95"/>
    <w:pPr>
      <w:autoSpaceDE w:val="false"/>
      <w:autoSpaceDN w:val="false"/>
      <w:adjustRightInd w:val="false"/>
      <w:spacing w:lineRule="auto" w:line="240" w:after="0"/>
    </w:pPr>
    <w:rPr>
      <w:rFonts w:cs="Calibri" w:eastAsia="Calibri" w:hAnsi="Calibri" w:ascii="Calibri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217C95"/>
  </w:style>
  <w:style w:customStyle="1" w:styleId="Tijeloteksta31" w:type="paragraph">
    <w:name w:val="Tijelo teksta 31"/>
    <w:basedOn w:val="Uvuenotijeloteksta"/>
    <w:rsid w:val="00217C95"/>
    <w:pPr>
      <w:overflowPunct w:val="0"/>
      <w:autoSpaceDE w:val="0"/>
      <w:autoSpaceDN w:val="0"/>
      <w:adjustRightInd w:val="0"/>
    </w:pPr>
    <w:rPr>
      <w:rFonts w:cs="Times New Roman" w:eastAsia="Times New Roman"/>
      <w:szCs w:val="20"/>
      <w:lang w:eastAsia="hr-HR" w:val="en-GB"/>
    </w:rPr>
  </w:style>
  <w:style w:customStyle="1" w:styleId="Default" w:type="paragraph">
    <w:name w:val="Default"/>
    <w:rsid w:val="00217C95"/>
    <w:pPr>
      <w:autoSpaceDE w:val="0"/>
      <w:autoSpaceDN w:val="0"/>
      <w:adjustRightInd w:val="0"/>
      <w:spacing w:after="0" w:line="240" w:lineRule="auto"/>
    </w:pPr>
    <w:rPr>
      <w:rFonts w:ascii="Calibri" w:cs="Calibri" w:eastAsia="Calibri" w:hAnsi="Calibri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656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St-789/2017-23</izvorni_sadrzaj>
    <derivirana_varijabla naziv="DomainObject.Oznaka_1">St-789/2017-23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34</izvorni_sadrzaj>
    <derivirana_varijabla naziv="DomainObject.BrojStranica_1">34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</izvorni_sadrzaj>
    <derivirana_varijabla naziv="DomainObject.Predmet.OstaliListFormated_1">
      <item>Vanda Kovačević Gelenčer</item>
      <item>Odvjetničko društvo Dominković i partneri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</izvorni_sadrzaj>
    <derivirana_varijabla naziv="DomainObject.Predmet.OstaliListFormatedOIB_1">
      <item>Vanda Kovačević Gelenčer, OIB 48957712750</item>
      <item>Odvjetničko društvo Dominković i partneri d.o.o., OIB 41736640046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</izvorni_sadrzaj>
    <derivirana_varijabla naziv="DomainObject.Predmet.OstaliListNazivFormated_1">
      <item>Vanda Kovačević Gelenčer</item>
      <item>Odvjetničko društvo Dominković i partneri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</izvorni_sadrzaj>
    <derivirana_varijabla naziv="DomainObject.Predmet.OstaliListNazivFormatedOIB_1">
      <item>Vanda Kovačević Gelenčer, OIB 48957712750</item>
      <item>Odvjetničko društvo Dominković i partneri d.o.o., OIB 41736640046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St-789/2017-23</izvorni_sadrzaj>
    <derivirana_varijabla naziv="DomainObject.PoslovniBrojDokumenta_1">St-789/2017-23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BC223-E1D3-4DF7-80E6-23490F1F4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34</properties:Pages>
  <properties:Words>9204</properties:Words>
  <properties:Characters>60902</properties:Characters>
  <properties:Lines>2384</properties:Lines>
  <properties:Paragraphs>1502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2017-12-04T14:03:00Z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34</vt:i4>
  </prop:property>
  <prop:property name="Naslov" pid="5" fmtid="{D5CDD505-2E9C-101B-9397-08002B2CF9AE}">
    <vt:lpwstr>St-789/2017-23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