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0438" w14:paraId="f510438" w:rsidRDefault="00952111" w:rsidR="0095211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78C7" w:rsidP="005078C7" w:rsidR="005078C7" w:rsidRPr="00887EF7"/>
    <w:p w:rsidRDefault="0096677C" w:rsidP="0096677C" w:rsidR="0096677C" w:rsidRPr="0096677C">
      <w:pPr>
        <w:jc w:val="both"/>
      </w:pPr>
      <w:r w:rsidRPr="0096677C">
        <w:t>Republika Hrvatska</w:t>
      </w:r>
    </w:p>
    <w:p w:rsidRDefault="0096677C" w:rsidP="0096677C" w:rsidR="0096677C" w:rsidRPr="0096677C">
      <w:pPr>
        <w:jc w:val="both"/>
      </w:pPr>
      <w:r w:rsidRPr="0096677C">
        <w:t>Trgovački sud u Zagrebu</w:t>
      </w:r>
    </w:p>
    <w:p w:rsidRDefault="0096677C" w:rsidP="0096677C" w:rsidR="0096677C" w:rsidRPr="0096677C">
      <w:pPr>
        <w:jc w:val="both"/>
      </w:pPr>
      <w:r w:rsidRPr="0096677C">
        <w:t xml:space="preserve">Zagreb, </w:t>
      </w:r>
      <w:proofErr w:type="spellStart"/>
      <w:r w:rsidRPr="0096677C">
        <w:t>Amruševa</w:t>
      </w:r>
      <w:proofErr w:type="spellEnd"/>
      <w:r w:rsidRPr="0096677C">
        <w:t xml:space="preserve"> 2/II                                                          </w:t>
      </w:r>
      <w:r w:rsidR="00FD020F">
        <w:t xml:space="preserve">                      67. St-608/14</w:t>
      </w:r>
      <w:r w:rsidR="00952111">
        <w:t>-86</w:t>
      </w:r>
      <w:r w:rsidRPr="0096677C">
        <w:t xml:space="preserve"> </w:t>
      </w:r>
    </w:p>
    <w:p w:rsidRDefault="0096677C" w:rsidP="0096677C" w:rsidR="0096677C" w:rsidRPr="0096677C">
      <w:pPr>
        <w:jc w:val="both"/>
      </w:pPr>
    </w:p>
    <w:p w:rsidRDefault="00FD020F" w:rsidP="00FD020F" w:rsidR="0096677C" w:rsidRPr="00C97305">
      <w:pPr>
        <w:jc w:val="center"/>
      </w:pPr>
      <w:r w:rsidRPr="00C97305">
        <w:t xml:space="preserve">R E P UB L I K A   H R V A T S K A  </w:t>
      </w:r>
    </w:p>
    <w:p w:rsidRDefault="00FD020F" w:rsidP="0096677C" w:rsidR="00FD020F" w:rsidRPr="00C97305">
      <w:pPr>
        <w:jc w:val="center"/>
      </w:pPr>
    </w:p>
    <w:p w:rsidRDefault="0096677C" w:rsidP="0096677C" w:rsidR="0096677C" w:rsidRPr="00C97305">
      <w:pPr>
        <w:jc w:val="center"/>
      </w:pPr>
      <w:r w:rsidRPr="00C97305">
        <w:t>R J E Š E NJ E</w:t>
      </w:r>
    </w:p>
    <w:p w:rsidRDefault="0096677C" w:rsidP="0096677C" w:rsidR="0096677C" w:rsidRPr="0096677C">
      <w:pPr>
        <w:jc w:val="both"/>
      </w:pPr>
    </w:p>
    <w:p w:rsidRDefault="0096677C" w:rsidP="0096677C" w:rsidR="00CC222A" w:rsidRPr="00887EF7">
      <w:pPr>
        <w:jc w:val="both"/>
      </w:pPr>
      <w:r w:rsidRPr="0096677C">
        <w:t>Trgovački sud u Zagrebu</w:t>
      </w:r>
      <w:r w:rsidR="00FD020F">
        <w:t>,</w:t>
      </w:r>
      <w:r w:rsidRPr="0096677C">
        <w:t xml:space="preserve"> po sucu Gordanu </w:t>
      </w:r>
      <w:proofErr w:type="spellStart"/>
      <w:r w:rsidRPr="0096677C">
        <w:t>Zubaku</w:t>
      </w:r>
      <w:proofErr w:type="spellEnd"/>
      <w:r w:rsidRPr="0096677C">
        <w:t xml:space="preserve">, u stečajnom  postupku nad dužnikom </w:t>
      </w:r>
      <w:r w:rsidR="00FD020F" w:rsidRPr="00FD020F">
        <w:rPr>
          <w:bCs/>
          <w:lang w:val="pt-BR"/>
        </w:rPr>
        <w:t>HIDROCOMMERCE d.o.o. u stečaju, Donji Stupnik, Ledinska ulica 35, OIB: 10119430787</w:t>
      </w:r>
      <w:r w:rsidR="00044A96" w:rsidRPr="00887EF7">
        <w:t xml:space="preserve">, </w:t>
      </w:r>
      <w:r w:rsidR="00C97305">
        <w:t>26. veljače</w:t>
      </w:r>
      <w:r w:rsidR="00FD020F">
        <w:t xml:space="preserve"> 2015</w:t>
      </w:r>
      <w:r w:rsidR="00CC222A" w:rsidRPr="00887EF7">
        <w:t xml:space="preserve">.,  </w:t>
      </w:r>
    </w:p>
    <w:p w:rsidRDefault="007F4354" w:rsidP="000C4A2B" w:rsidR="007F4354" w:rsidRPr="00887EF7">
      <w:pPr>
        <w:jc w:val="both"/>
      </w:pPr>
    </w:p>
    <w:p w:rsidRDefault="007F4354" w:rsidP="000C4A2B" w:rsidR="007F4354" w:rsidRPr="00887EF7">
      <w:pPr>
        <w:jc w:val="both"/>
      </w:pPr>
      <w:r w:rsidRPr="00887EF7">
        <w:tab/>
      </w:r>
      <w:r w:rsidRPr="00887EF7">
        <w:tab/>
      </w:r>
      <w:r w:rsidRPr="00887EF7">
        <w:tab/>
      </w:r>
      <w:r w:rsidRPr="00887EF7">
        <w:tab/>
      </w:r>
      <w:r w:rsidRPr="00887EF7">
        <w:tab/>
        <w:t>r i j e š i o    j e</w:t>
      </w:r>
    </w:p>
    <w:p w:rsidRDefault="007F4354" w:rsidP="000C4A2B" w:rsidR="007F4354" w:rsidRPr="00887EF7">
      <w:pPr>
        <w:jc w:val="both"/>
      </w:pPr>
    </w:p>
    <w:p w:rsidRDefault="0083444A" w:rsidP="00957E1D" w:rsidR="00044A96" w:rsidRPr="00887EF7">
      <w:pPr>
        <w:ind w:firstLine="708"/>
        <w:jc w:val="both"/>
      </w:pPr>
      <w:r w:rsidRPr="00887EF7">
        <w:t xml:space="preserve">Određuje se postotak namirenja za djelomičnu diobu za namirenje </w:t>
      </w:r>
      <w:r w:rsidR="00FD020F" w:rsidRPr="00FD020F">
        <w:t xml:space="preserve">stečajnih vjerovnika prvog višeg isplatnog reda u stečajnom predmetu poslovni broj St-608/14,  koji se vodi nad stečajnim dužnikom </w:t>
      </w:r>
      <w:r w:rsidR="00FD020F" w:rsidRPr="00FD020F">
        <w:rPr>
          <w:lang w:val="pt-BR"/>
        </w:rPr>
        <w:t>HIDROCOMMERCE d.o.o. u stečaju, Donji Stupnik, Ledinska ulica 35, OIB: 10119430787</w:t>
      </w:r>
      <w:r w:rsidR="00887EF7" w:rsidRPr="00887EF7">
        <w:t xml:space="preserve">, </w:t>
      </w:r>
      <w:r w:rsidRPr="00887EF7">
        <w:t xml:space="preserve">u visini </w:t>
      </w:r>
      <w:r w:rsidR="00C97305">
        <w:t>2</w:t>
      </w:r>
      <w:r w:rsidR="00FD020F">
        <w:t>0</w:t>
      </w:r>
      <w:r w:rsidR="00C97305">
        <w:t>% preostalih</w:t>
      </w:r>
      <w:r w:rsidRPr="00887EF7">
        <w:t xml:space="preserve"> tražbina.</w:t>
      </w:r>
    </w:p>
    <w:p w:rsidRDefault="007F4354" w:rsidP="0090700A" w:rsidR="007F4354" w:rsidRPr="00887EF7">
      <w:pPr>
        <w:ind w:left="708"/>
        <w:jc w:val="both"/>
      </w:pPr>
    </w:p>
    <w:p w:rsidRDefault="007F4354" w:rsidP="0090700A" w:rsidR="007F4354" w:rsidRPr="00887EF7">
      <w:pPr>
        <w:ind w:left="708"/>
        <w:jc w:val="both"/>
      </w:pPr>
      <w:r w:rsidRPr="00887EF7">
        <w:tab/>
      </w:r>
      <w:r w:rsidRPr="00887EF7">
        <w:tab/>
      </w:r>
      <w:r w:rsidRPr="00887EF7">
        <w:tab/>
      </w:r>
      <w:r w:rsidRPr="00887EF7">
        <w:tab/>
        <w:t>Obrazloženje</w:t>
      </w:r>
    </w:p>
    <w:p w:rsidRDefault="007F4354" w:rsidP="007F4354" w:rsidR="007F4354" w:rsidRPr="00887EF7">
      <w:pPr>
        <w:jc w:val="both"/>
      </w:pPr>
    </w:p>
    <w:p w:rsidRDefault="00CC222A" w:rsidP="00331299" w:rsidR="007F4354" w:rsidRPr="00887EF7">
      <w:pPr>
        <w:ind w:firstLine="708"/>
        <w:jc w:val="both"/>
      </w:pPr>
      <w:r w:rsidRPr="00887EF7">
        <w:t>Stečajni upravitelj</w:t>
      </w:r>
      <w:r w:rsidR="00957E1D" w:rsidRPr="00887EF7">
        <w:t xml:space="preserve"> </w:t>
      </w:r>
      <w:r w:rsidR="00FD020F">
        <w:t xml:space="preserve">Milorad </w:t>
      </w:r>
      <w:proofErr w:type="spellStart"/>
      <w:r w:rsidR="00FD020F">
        <w:t>Zajkovski</w:t>
      </w:r>
      <w:proofErr w:type="spellEnd"/>
      <w:r w:rsidRPr="00887EF7">
        <w:t xml:space="preserve"> podnio</w:t>
      </w:r>
      <w:r w:rsidR="00957E1D" w:rsidRPr="00887EF7">
        <w:t xml:space="preserve"> je sudu</w:t>
      </w:r>
      <w:r w:rsidR="0083444A" w:rsidRPr="00887EF7">
        <w:t xml:space="preserve"> pisani prijedlog za djelomičnu diobu radi namirenja stečajnih vjerovnika prvog višeg isplatnog reda u iznosu od </w:t>
      </w:r>
      <w:r w:rsidR="00C97305" w:rsidRPr="00C97305">
        <w:t>1.819.663,73 kn</w:t>
      </w:r>
      <w:r w:rsidR="00331299" w:rsidRPr="00887EF7">
        <w:t xml:space="preserve">. Stečajni upravitelj objavio je popis tražbina koje se uzimaju u obzir prilikom djelomične diobe u </w:t>
      </w:r>
      <w:r w:rsidR="00887EF7" w:rsidRPr="00887EF7">
        <w:t>„</w:t>
      </w:r>
      <w:r w:rsidR="00331299" w:rsidRPr="00887EF7">
        <w:t>Narodnim novinama</w:t>
      </w:r>
      <w:r w:rsidR="00887EF7" w:rsidRPr="00887EF7">
        <w:t>“</w:t>
      </w:r>
      <w:r w:rsidR="00331299" w:rsidRPr="00887EF7">
        <w:t xml:space="preserve"> na temelju odobrenja stečajnog suca</w:t>
      </w:r>
      <w:r w:rsidR="00C97305">
        <w:t xml:space="preserve"> te je diobni popis objavljen i na e-oglasnoj ploči suda</w:t>
      </w:r>
      <w:r w:rsidR="00331299" w:rsidRPr="00887EF7">
        <w:t xml:space="preserve">. Slijedom navedenog, sud je u smislu čl. 191. Stečajnog zakona riješio kao u izreci. </w:t>
      </w:r>
    </w:p>
    <w:p w:rsidRDefault="0090700A" w:rsidP="0090700A" w:rsidR="0090700A" w:rsidRPr="00887EF7">
      <w:pPr>
        <w:jc w:val="center"/>
      </w:pPr>
    </w:p>
    <w:p w:rsidRDefault="007C0282" w:rsidP="00952111" w:rsidR="005078C7" w:rsidRPr="00887EF7">
      <w:pPr>
        <w:jc w:val="center"/>
      </w:pPr>
      <w:r w:rsidRPr="00887EF7">
        <w:t xml:space="preserve">U Zagrebu </w:t>
      </w:r>
      <w:r w:rsidR="00C97305">
        <w:t>26. veljače 2016</w:t>
      </w:r>
      <w:r w:rsidRPr="00887EF7">
        <w:t>.</w:t>
      </w:r>
      <w:r w:rsidR="0090700A" w:rsidRPr="00887EF7">
        <w:t xml:space="preserve"> </w:t>
      </w:r>
    </w:p>
    <w:p w:rsidRDefault="005078C7" w:rsidP="005078C7" w:rsidR="005078C7" w:rsidRPr="00887EF7"/>
    <w:p w:rsidRDefault="005078C7" w:rsidP="00727700" w:rsidR="005078C7" w:rsidRPr="00887EF7">
      <w:pPr>
        <w:ind w:left="6372"/>
        <w:jc w:val="right"/>
      </w:pPr>
      <w:r w:rsidRPr="00887EF7">
        <w:t>SUDAC</w:t>
      </w:r>
      <w:r w:rsidR="00727700" w:rsidRPr="00887EF7">
        <w:t>:</w:t>
      </w:r>
      <w:r w:rsidRPr="00887EF7">
        <w:t xml:space="preserve"> </w:t>
      </w:r>
    </w:p>
    <w:p w:rsidRDefault="00A77317" w:rsidP="00727700" w:rsidR="005078C7" w:rsidRPr="00887EF7">
      <w:pPr>
        <w:ind w:firstLine="708" w:left="5664"/>
        <w:jc w:val="right"/>
      </w:pPr>
      <w:r w:rsidRPr="00887EF7">
        <w:t xml:space="preserve"> </w:t>
      </w:r>
      <w:r w:rsidRPr="00887EF7">
        <w:tab/>
        <w:t xml:space="preserve"> </w:t>
      </w:r>
      <w:r w:rsidR="007C0282" w:rsidRPr="00887EF7">
        <w:t>Gordan Zubak</w:t>
      </w:r>
      <w:r w:rsidR="00952111">
        <w:t>, v.r.</w:t>
      </w:r>
    </w:p>
    <w:p w:rsidRDefault="00A62F4B" w:rsidP="00A62F4B" w:rsidR="00A62F4B" w:rsidRPr="00887EF7">
      <w:pPr>
        <w:jc w:val="both"/>
        <w:rPr>
          <w:b/>
        </w:rPr>
      </w:pPr>
    </w:p>
    <w:p w:rsidRDefault="00952111" w:rsidP="00A62F4B" w:rsidR="00952111">
      <w:pPr>
        <w:jc w:val="both"/>
      </w:pPr>
    </w:p>
    <w:p w:rsidRDefault="00A62F4B" w:rsidP="00A62F4B" w:rsidR="00A62F4B" w:rsidRPr="00C97305">
      <w:pPr>
        <w:jc w:val="both"/>
      </w:pPr>
      <w:r w:rsidRPr="00C97305">
        <w:t>UPUTA O PRAVNOM LIJEKU:</w:t>
      </w:r>
    </w:p>
    <w:p w:rsidRDefault="00A62F4B" w:rsidP="00A62F4B" w:rsidR="00A62F4B" w:rsidRPr="00887EF7">
      <w:pPr>
        <w:jc w:val="both"/>
      </w:pPr>
      <w:r w:rsidRPr="00887EF7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887EF7">
          <w:t>Visoki trgovački sud</w:t>
        </w:r>
      </w:smartTag>
      <w:r w:rsidRPr="00887EF7">
        <w:t xml:space="preserve"> RH u roku od 8 dana od dana dostave rješenja.  </w:t>
      </w:r>
    </w:p>
    <w:p w:rsidRDefault="005078C7" w:rsidP="005078C7" w:rsidR="005078C7"/>
    <w:p w:rsidRDefault="00952111" w:rsidP="005078C7" w:rsidR="00952111" w:rsidRPr="00887EF7"/>
    <w:p w:rsidRDefault="00952111" w:rsidP="001745C1" w:rsidR="0095211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078C7" w:rsidP="005078C7" w:rsidR="005078C7" w:rsidRPr="00887EF7"/>
    <w:p w:rsidRDefault="005078C7" w:rsidP="005078C7" w:rsidR="005078C7" w:rsidRPr="00887EF7"/>
    <w:sectPr w:rsidSect="00952111" w:rsidR="005078C7" w:rsidRPr="00887EF7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331299"/>
    <w:rsid w:val="0046020C"/>
    <w:rsid w:val="004B4EC5"/>
    <w:rsid w:val="005078C7"/>
    <w:rsid w:val="005447B3"/>
    <w:rsid w:val="00581DF1"/>
    <w:rsid w:val="00642B6B"/>
    <w:rsid w:val="00647FE8"/>
    <w:rsid w:val="006644E0"/>
    <w:rsid w:val="00727700"/>
    <w:rsid w:val="007C0014"/>
    <w:rsid w:val="007C0282"/>
    <w:rsid w:val="007F4354"/>
    <w:rsid w:val="0083444A"/>
    <w:rsid w:val="00887EF7"/>
    <w:rsid w:val="0090700A"/>
    <w:rsid w:val="009151C4"/>
    <w:rsid w:val="00952111"/>
    <w:rsid w:val="00957E1D"/>
    <w:rsid w:val="0096677C"/>
    <w:rsid w:val="00A62F4B"/>
    <w:rsid w:val="00A66BD2"/>
    <w:rsid w:val="00A77317"/>
    <w:rsid w:val="00B04AE3"/>
    <w:rsid w:val="00BB4D3C"/>
    <w:rsid w:val="00C53395"/>
    <w:rsid w:val="00C90F1D"/>
    <w:rsid w:val="00C97305"/>
    <w:rsid w:val="00CB2690"/>
    <w:rsid w:val="00CC222A"/>
    <w:rsid w:val="00D17CA3"/>
    <w:rsid w:val="00D92B24"/>
    <w:rsid w:val="00D966A3"/>
    <w:rsid w:val="00E75EA5"/>
    <w:rsid w:val="00FC1C9D"/>
    <w:rsid w:val="00FD020F"/>
    <w:rsid w:val="00FD77BA"/>
    <w:rsid w:val="00FE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52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1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1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1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1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521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211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52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1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1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1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1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521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211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Ulica grada Vukovara 70, 10000 Zagreb</izvorni_sadrzaj>
    <derivirana_varijabla naziv="DomainObject.Predmet.StrankaFormatedWithAdressOIB_1"> FINA Regionalni centar Zagreb,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Ulica grada Vukovara 70,10000 Zagreb</izvorni_sadrzaj>
    <derivirana_varijabla naziv="DomainObject.Predmet.StrankaWithAdressOIB_1">FINA Regionalni centar Zagreb,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Ulica grada Vukovara 70, 10000 Zagreb</item>
    </izvorni_sadrzaj>
    <derivirana_varijabla naziv="DomainObject.Predmet.StrankaListFormatedWithAdressOIB_1">
      <item>FINA Regionalni centar Zagreb,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Ulica grada Vukovara 70, 10000 Zagreb</izvorni_sadrzaj>
    <derivirana_varijabla naziv="DomainObject.Predmet.StrankaIDrugiAdressOIB_1">FINA Regionalni centar Zagreb,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10119430787</item>
      <item>, OIB 57901591018</item>
      <item>, OIB 59768013642</item>
    </izvorni_sadrzaj>
    <derivirana_varijabla naziv="DomainObject.Predmet.SudioniciListNazivOIB_1">
      <item>, OIB null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1188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2016-02-26T14:06:00Z</dcterms:created>
  <dc:creator>nribaric</dc:creator>
  <cp:lastModifiedBy>Ivana Rogić</cp:lastModifiedBy>
  <cp:lastPrinted>2016-02-26T14:11:00Z</cp:lastPrinted>
  <dcterms:modified xmlns:xsi="http://www.w3.org/2001/XMLSchema-instance" xsi:type="dcterms:W3CDTF">2016-02-26T14:11:00Z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