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4d2e" w14:paraId="fa94d2e" w:rsidRDefault="00E73A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3A3B" w:rsidP="00E73A3B" w:rsidR="00AE649C">
      <w:pPr>
        <w:pStyle w:val="NormaleSPIS"/>
        <w:spacing w:after="0"/>
      </w:pPr>
      <w:r>
        <w:t xml:space="preserve">           Republika Hrvatska</w:t>
      </w:r>
    </w:p>
    <w:p w:rsidRDefault="00E73A3B" w:rsidP="00E73A3B" w:rsidR="00E73A3B">
      <w:pPr>
        <w:pStyle w:val="NormaleSPIS"/>
        <w:spacing w:after="0"/>
      </w:pPr>
      <w:r>
        <w:t xml:space="preserve">      Trgovački sud u Bjelovaru</w:t>
      </w:r>
    </w:p>
    <w:p w:rsidRDefault="00E73A3B" w:rsidP="00E73A3B" w:rsidR="00E73A3B">
      <w:pPr>
        <w:pStyle w:val="NormaleSPIS"/>
        <w:spacing w:after="0"/>
      </w:pPr>
      <w:r>
        <w:t>Bjelovar, Šetalište dr.I.Lebovića 42.</w:t>
      </w:r>
    </w:p>
    <w:p w:rsidRDefault="00E73A3B" w:rsidP="00E73A3B" w:rsidR="00E73A3B">
      <w:pPr>
        <w:pStyle w:val="NormaleSPIS"/>
        <w:spacing w:after="0"/>
        <w:jc w:val="right"/>
        <w:rPr>
          <w:b/>
        </w:rPr>
      </w:pPr>
      <w:r>
        <w:t>Poslovni broj:7 St-344/2016-68</w:t>
      </w:r>
    </w:p>
    <w:p w:rsidRDefault="00E73A3B" w:rsidP="00E73A3B" w:rsidR="00E73A3B">
      <w:pPr>
        <w:jc w:val="center"/>
        <w:rPr>
          <w:b/>
        </w:rPr>
      </w:pPr>
    </w:p>
    <w:p w:rsidRDefault="00E73A3B" w:rsidP="00E73A3B" w:rsidR="00E73A3B">
      <w:pPr>
        <w:jc w:val="center"/>
      </w:pPr>
      <w:r>
        <w:t>R E P U B L I K A  H R V A T S K A</w:t>
      </w:r>
    </w:p>
    <w:p w:rsidRDefault="00E73A3B" w:rsidP="00E73A3B" w:rsidR="00E73A3B">
      <w:pPr>
        <w:jc w:val="center"/>
      </w:pPr>
      <w:r>
        <w:t>R J E Š E N J E</w:t>
      </w:r>
    </w:p>
    <w:p w:rsidRDefault="00E73A3B" w:rsidP="00E73A3B" w:rsidR="00E73A3B">
      <w:pPr>
        <w:jc w:val="center"/>
        <w:rPr>
          <w:b/>
        </w:rPr>
      </w:pPr>
    </w:p>
    <w:p w:rsidRDefault="00E73A3B" w:rsidP="00E73A3B" w:rsidR="00E73A3B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FAVAL d.o.o. za poljoprivredu, trgovinu i usluge u stečaju iz Čađavice, Vukovarska 75, OIB 73104708356, 28. ožujka 2018. </w:t>
      </w:r>
    </w:p>
    <w:p w:rsidRDefault="00E73A3B" w:rsidP="00E73A3B" w:rsidR="00E73A3B">
      <w:pPr>
        <w:jc w:val="center"/>
      </w:pPr>
      <w:r>
        <w:t>r i j e š i o   j e</w:t>
      </w:r>
      <w:r>
        <w:tab/>
      </w:r>
    </w:p>
    <w:p w:rsidRDefault="00E73A3B" w:rsidP="00E73A3B" w:rsidR="00E73A3B">
      <w:pPr>
        <w:jc w:val="both"/>
      </w:pPr>
      <w:r>
        <w:tab/>
      </w:r>
      <w:proofErr w:type="spellStart"/>
      <w:r>
        <w:t>I.Obustavlja</w:t>
      </w:r>
      <w:proofErr w:type="spellEnd"/>
      <w:r>
        <w:t xml:space="preserve"> se i zaključuje stečajni postupak nad dužnikom FAVAL d.o.o. za poljoprivredu, trgovinu i usluge u stečaju iz Čađavice, Vukovarska 75, OIB 73104708356.</w:t>
      </w:r>
    </w:p>
    <w:p w:rsidRDefault="00E73A3B" w:rsidP="00E73A3B" w:rsidR="00E73A3B">
      <w:pPr>
        <w:jc w:val="both"/>
      </w:pPr>
      <w:r>
        <w:tab/>
      </w:r>
      <w:proofErr w:type="spellStart"/>
      <w:r>
        <w:t>II.Nakon</w:t>
      </w:r>
      <w:proofErr w:type="spellEnd"/>
      <w:r>
        <w:t xml:space="preserve"> pravomoćnosti ovog rješenja dužnik će se brisati iz sudskog registra.</w:t>
      </w:r>
    </w:p>
    <w:p w:rsidRDefault="00E73A3B" w:rsidP="00E73A3B" w:rsidR="00E73A3B">
      <w:pPr>
        <w:jc w:val="both"/>
      </w:pPr>
      <w:r>
        <w:tab/>
      </w:r>
      <w:proofErr w:type="spellStart"/>
      <w:r>
        <w:t>III.Ovo</w:t>
      </w:r>
      <w:proofErr w:type="spellEnd"/>
      <w:r>
        <w:t xml:space="preserve"> rješenje objavit će se na e-oglasnoj ploči ovog suda.</w:t>
      </w:r>
    </w:p>
    <w:p w:rsidRDefault="00E73A3B" w:rsidP="00E73A3B" w:rsidR="00E73A3B">
      <w:pPr>
        <w:jc w:val="both"/>
      </w:pPr>
    </w:p>
    <w:p w:rsidRDefault="00E73A3B" w:rsidP="00E73A3B" w:rsidR="00E73A3B">
      <w:pPr>
        <w:jc w:val="center"/>
      </w:pPr>
      <w:r>
        <w:t>Obrazloženje</w:t>
      </w:r>
    </w:p>
    <w:p w:rsidRDefault="00E73A3B" w:rsidP="00E73A3B" w:rsidR="00E73A3B">
      <w:pPr>
        <w:jc w:val="both"/>
      </w:pPr>
      <w:r>
        <w:tab/>
        <w:t>Tijekom stečajnog postupka dana 6. ožujka 2018. godine stečajni upravitelj podnio je sudu izvješće o stanju stečajne mase, završni račun stečajnog dužnika, te predložio da se stečajni postupak obustavi i zaključi zbog nedostatnosti stečajne mase nad stečajnim dužnikom FAVAL d.o.o. za poljoprivredu, trgovinu i usluge u stečaju iz Čađavice, Vukovarska 75, OIB 73104708356.</w:t>
      </w:r>
    </w:p>
    <w:p w:rsidRDefault="00E73A3B" w:rsidP="00E73A3B" w:rsidR="00E73A3B">
      <w:pPr>
        <w:jc w:val="both"/>
      </w:pPr>
      <w:r>
        <w:tab/>
        <w:t xml:space="preserve">U svom izvješću stečajni upravitelj ističe da se cjelokupna imovina stečajnog dužnika sastojala od nekretnina i pokretnina koje su unovčene tijekom stečajnog postupka za sveukupni iznos od 455.000,00 kuna, te je iz tog iznosa samo djelomično namiren </w:t>
      </w:r>
      <w:proofErr w:type="spellStart"/>
      <w:r>
        <w:t>razlučni</w:t>
      </w:r>
      <w:proofErr w:type="spellEnd"/>
      <w:r>
        <w:t xml:space="preserve"> vjerovnik H-ABDUCO d.o.o. iz Zagreba i to iznosom od 333.286,47 kuna, obzirom da je njegova tražbina osigurana založnim </w:t>
      </w:r>
      <w:proofErr w:type="spellStart"/>
      <w:r>
        <w:t>razlučnim</w:t>
      </w:r>
      <w:proofErr w:type="spellEnd"/>
      <w:r>
        <w:t xml:space="preserve"> pravom upravo na nekretninama i pokretninama koje su činile stečajnu masu dužnika iznosila 21.646.097,12 kuna. S preostalim iznosom dobivenim unovčenjem nekretnina i pokretnina koje su činile stečajnu masu u cijelosti su namireni troškovi stečajnog postupka i djelomično ostale obveze stečajne mase, dok su vjerovnici prvog i drugog višeg isplatnog reda ostali u cijelosti nenamireni, a nisu namirene niti sve dospjele obveze stečajne mase. </w:t>
      </w:r>
    </w:p>
    <w:p w:rsidRDefault="00E73A3B" w:rsidP="00E73A3B" w:rsidR="00E73A3B">
      <w:pPr>
        <w:jc w:val="both"/>
      </w:pPr>
    </w:p>
    <w:p w:rsidRDefault="00E73A3B" w:rsidP="00E73A3B" w:rsidR="00E73A3B">
      <w:pPr>
        <w:ind w:firstLine="720"/>
        <w:jc w:val="center"/>
      </w:pPr>
      <w:r>
        <w:lastRenderedPageBreak/>
        <w:t>2</w:t>
      </w:r>
    </w:p>
    <w:p w:rsidRDefault="00E73A3B" w:rsidP="00E73A3B" w:rsidR="00E73A3B">
      <w:pPr>
        <w:ind w:firstLine="720"/>
        <w:jc w:val="right"/>
      </w:pPr>
      <w:r>
        <w:t>Poslovni broj:7 St-344/2016-68</w:t>
      </w:r>
      <w:bookmarkStart w:name="_GoBack" w:id="0"/>
      <w:bookmarkEnd w:id="0"/>
    </w:p>
    <w:p w:rsidRDefault="00E73A3B" w:rsidP="00E73A3B" w:rsidR="00E73A3B">
      <w:pPr>
        <w:ind w:firstLine="720"/>
        <w:jc w:val="both"/>
      </w:pPr>
      <w:r>
        <w:t xml:space="preserve"> Zbog toga je stečajni upravitelj sudu podnio prijavu o nedostatnosti stečajne mase za ispunjenje ostalih obveza stečajne mase, koja prijava je objavljena na mrežnoj stranici e-oglasna ploča Trgovačkog suda u Bjelovaru dana 5. ožujka 2018. godine. Nitko od stečajnih vjerovnika, a niti vjerovnika ostalih obveza stečajne mase, nije dostavio očitovanje o objavljenoj prijavi stečajnog upravitelja o nedostatnosti stečajne mase. U završnom računu stečajni upravitelj je naveo kako je podijelio stečajnu masu i zbog čega je ista nedostatna za ispunjenje ostalih obveza stečajne mase, pa je sud temeljem navedenog utvrdio da su ispunjeni uvjeti za obustavu i zaključenje stečajnog postupka zbog čega je temeljem čl.286. a u svezi čl.297.Stečajnog zakona (NN broj 71/15 i 104/17) riješio kao u izreci ovog rješenja.   </w:t>
      </w:r>
    </w:p>
    <w:p w:rsidRDefault="00E73A3B" w:rsidP="00E73A3B" w:rsidR="00E73A3B">
      <w:pPr>
        <w:jc w:val="center"/>
      </w:pPr>
      <w:r>
        <w:t>Bjelovar 28. ožujka 2018.</w:t>
      </w:r>
    </w:p>
    <w:p w:rsidRDefault="00E73A3B" w:rsidP="00E73A3B" w:rsidR="00E73A3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E73A3B" w:rsidP="00E73A3B" w:rsidR="00E73A3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Mrazović,v.r.</w:t>
      </w:r>
    </w:p>
    <w:p w:rsidRDefault="00E73A3B" w:rsidP="00E73A3B" w:rsidR="00E73A3B">
      <w:pPr>
        <w:spacing w:after="0"/>
        <w:ind w:firstLine="720"/>
        <w:jc w:val="both"/>
      </w:pPr>
      <w:r>
        <w:t xml:space="preserve">                                   </w:t>
      </w:r>
      <w:r>
        <w:t xml:space="preserve">                               </w:t>
      </w:r>
      <w:r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E73A3B" w:rsidP="00E73A3B" w:rsidR="00E73A3B">
      <w:pPr>
        <w:ind w:firstLine="720"/>
        <w:jc w:val="both"/>
      </w:pPr>
      <w:r>
        <w:t xml:space="preserve">                                                                                      </w:t>
      </w:r>
      <w:r>
        <w:t xml:space="preserve">   </w:t>
      </w:r>
      <w:r>
        <w:t xml:space="preserve">    Jasmina </w:t>
      </w:r>
      <w:proofErr w:type="spellStart"/>
      <w:r>
        <w:t>Tubić</w:t>
      </w:r>
      <w:proofErr w:type="spellEnd"/>
    </w:p>
    <w:p w:rsidRDefault="00E73A3B" w:rsidP="00E73A3B" w:rsidR="00E73A3B">
      <w:pPr>
        <w:jc w:val="both"/>
      </w:pPr>
      <w:r>
        <w:t>PRAVNA POUKA: Protiv ovog rješenja dopuštena je žalba u roku od 8 dana od dana objave ovog rješenja na e-oglasnoj ploči Trgovačkog suda u Bjelovaru. Žalba se podnosi Visokom Trgovačkom sudu Republike Hrvatske, a putem ovog suda u 3 primjerka.</w:t>
      </w:r>
    </w:p>
    <w:p w:rsidRDefault="00E73A3B" w:rsidP="00E73A3B" w:rsidR="00E73A3B">
      <w:pPr>
        <w:jc w:val="both"/>
      </w:pPr>
    </w:p>
    <w:p w:rsidRDefault="00E73A3B" w:rsidP="00E73A3B" w:rsidR="00E73A3B">
      <w:pPr>
        <w:jc w:val="both"/>
      </w:pPr>
    </w:p>
    <w:p w:rsidRDefault="00E73A3B" w:rsidP="00E73A3B" w:rsidR="00E73A3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A3B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6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St-344/2016-68</izvorni_sadrzaj>
    <derivirana_varijabla naziv="DomainObject.Oznaka_1">St-344/2016-68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St-344/2016-68</izvorni_sadrzaj>
    <derivirana_varijabla naziv="DomainObject.PoslovniBrojDokumenta_1">St-344/2016-68</derivirana_varijabla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A940E-1185-41B3-BBAA-605D1D4C8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2645</properties:Characters>
  <properties:Lines>57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2018-03-28T09:48:00Z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St-344/2016-68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