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d915" w14:paraId="6efd915" w:rsidRDefault="00CB5307" w:rsidP="00CB5307" w:rsidR="00CB5307">
      <w:pPr>
        <w15:collapsed w:val="false"/>
        <w:rPr>
          <w:b/>
          <w:sz w:val="22"/>
          <w:szCs w:val="22"/>
        </w:rPr>
      </w:pPr>
      <w:bookmarkStart w:name="_GoBack" w:id="0"/>
      <w:bookmarkEnd w:id="0"/>
      <w:r>
        <w:rPr>
          <w:b/>
          <w:noProof/>
          <w:sz w:val="22"/>
          <w:szCs w:val="22"/>
        </w:rPr>
        <w:drawing>
          <wp:inline distR="0" distL="0" distB="0" distT="0">
            <wp:extent cy="960120" cx="716280"/>
            <wp:effectExtent b="0" r="762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CB5307" w:rsidP="00CB5307" w:rsidR="00CB5307">
      <w:r>
        <w:t>REPUBLIKA HRVATSKA</w:t>
      </w:r>
    </w:p>
    <w:p w:rsidRDefault="00CB5307" w:rsidP="00CB5307" w:rsidR="00CB5307">
      <w:r>
        <w:t xml:space="preserve">TRGOVAČKI SUD U ZAGREBU </w:t>
      </w:r>
    </w:p>
    <w:p w:rsidRDefault="00CB5307" w:rsidP="00CB5307" w:rsidR="00CB5307">
      <w:r>
        <w:t>Zagreb, Amruševa 2/II</w:t>
      </w:r>
    </w:p>
    <w:p w:rsidRDefault="00CB5307" w:rsidP="00CB5307" w:rsidR="00CB5307">
      <w:r>
        <w:t xml:space="preserve">                                                                                                 </w:t>
      </w:r>
      <w:r>
        <w:tab/>
      </w:r>
      <w:r>
        <w:tab/>
      </w:r>
      <w:smartTag w:element="metricconverter" w:uri="urn:schemas-microsoft-com:office:smarttags">
        <w:smartTagPr>
          <w:attr w:val="12 St" w:name="ProductID"/>
        </w:smartTagPr>
        <w:r>
          <w:t>12 St</w:t>
        </w:r>
      </w:smartTag>
      <w:r>
        <w:t xml:space="preserve"> 1177/2013</w:t>
      </w:r>
    </w:p>
    <w:p w:rsidRDefault="00CB5307" w:rsidP="00CB5307" w:rsidR="00CB5307">
      <w:pPr>
        <w:jc w:val="center"/>
      </w:pPr>
      <w:r>
        <w:t xml:space="preserve">Z  A  K  LJ  U  Č  A  K </w:t>
      </w:r>
    </w:p>
    <w:p w:rsidRDefault="00CB5307" w:rsidP="00CB5307" w:rsidR="00CB5307">
      <w:pPr>
        <w:jc w:val="center"/>
      </w:pPr>
    </w:p>
    <w:p w:rsidRDefault="00CB5307" w:rsidP="00CB5307" w:rsidR="00CB5307">
      <w:pPr>
        <w:jc w:val="both"/>
      </w:pPr>
      <w:r w:rsidRPr="000E6E83">
        <w:rPr>
          <w:lang w:val="en-GB"/>
        </w:rPr>
        <w:t>TRGOVAČKI SUD U ZAGREBU po sucu Nini Radiću, kao stečajnom sucu u stečajnom postupku nad dužnikom GABREK – AUTO d.o.o.</w:t>
      </w:r>
      <w:r>
        <w:rPr>
          <w:lang w:val="en-GB"/>
        </w:rPr>
        <w:t xml:space="preserve"> u stečaju </w:t>
      </w:r>
      <w:r w:rsidRPr="000E6E83">
        <w:rPr>
          <w:lang w:val="en-GB"/>
        </w:rPr>
        <w:t xml:space="preserve"> Strmec Samoborski, Hrvatskih branitelja 56, MBS:080376614, OIB:86230919516</w:t>
      </w:r>
      <w:r>
        <w:t>, 24. studenog 2016. godine,</w:t>
      </w:r>
    </w:p>
    <w:p w:rsidRDefault="00CB5307" w:rsidP="00CB5307" w:rsidR="00CB5307">
      <w:pPr>
        <w:jc w:val="both"/>
      </w:pPr>
    </w:p>
    <w:p w:rsidRDefault="00CB5307" w:rsidP="00CB5307" w:rsidR="00CB5307" w:rsidRPr="008B5F75">
      <w:pPr>
        <w:jc w:val="center"/>
      </w:pPr>
      <w:r>
        <w:t xml:space="preserve">z  a  k  lj  u  č  i  o    j  e </w:t>
      </w:r>
      <w:r>
        <w:rPr>
          <w:b/>
        </w:rPr>
        <w:t xml:space="preserve">      </w:t>
      </w:r>
    </w:p>
    <w:p w:rsidRDefault="00CB5307" w:rsidP="00CB5307" w:rsidR="00CB5307">
      <w:pPr>
        <w:rPr>
          <w:b/>
          <w:bCs/>
        </w:rPr>
      </w:pPr>
    </w:p>
    <w:p w:rsidRDefault="00CB5307" w:rsidP="00CB5307" w:rsidR="00CB5307">
      <w:pPr>
        <w:jc w:val="both"/>
      </w:pPr>
      <w:r>
        <w:t xml:space="preserve">I        </w:t>
      </w:r>
      <w:r w:rsidRPr="005468A6">
        <w:rPr>
          <w:b/>
        </w:rPr>
        <w:t>Skupština vjerovnika</w:t>
      </w:r>
      <w:r>
        <w:t xml:space="preserve"> u stečajnom postupku nad dužnikom, </w:t>
      </w:r>
      <w:r w:rsidRPr="000E6E83">
        <w:rPr>
          <w:lang w:val="en-GB"/>
        </w:rPr>
        <w:t>GABREK – AUTO d.o.o.</w:t>
      </w:r>
      <w:r>
        <w:rPr>
          <w:lang w:val="en-GB"/>
        </w:rPr>
        <w:t xml:space="preserve"> u stečaju </w:t>
      </w:r>
      <w:r w:rsidRPr="000E6E83">
        <w:rPr>
          <w:lang w:val="en-GB"/>
        </w:rPr>
        <w:t xml:space="preserve"> Strmec Samoborski, Hrvatskih branitelja 56, MBS:080376614, OIB:86230919516</w:t>
      </w:r>
      <w:r>
        <w:t xml:space="preserve"> određuje se za dan </w:t>
      </w:r>
      <w:r w:rsidRPr="00CB5307">
        <w:rPr>
          <w:b/>
        </w:rPr>
        <w:t>14</w:t>
      </w:r>
      <w:r w:rsidRPr="00955DC7">
        <w:rPr>
          <w:b/>
        </w:rPr>
        <w:t>.</w:t>
      </w:r>
      <w:r w:rsidRPr="005468A6">
        <w:rPr>
          <w:b/>
        </w:rPr>
        <w:t xml:space="preserve"> </w:t>
      </w:r>
      <w:r>
        <w:rPr>
          <w:b/>
        </w:rPr>
        <w:t>prosinca 2016. godine 10</w:t>
      </w:r>
      <w:r w:rsidRPr="005468A6">
        <w:rPr>
          <w:b/>
        </w:rPr>
        <w:t>,</w:t>
      </w:r>
      <w:r>
        <w:rPr>
          <w:b/>
        </w:rPr>
        <w:t>0</w:t>
      </w:r>
      <w:r w:rsidRPr="005468A6">
        <w:rPr>
          <w:b/>
        </w:rPr>
        <w:t>0 sati</w:t>
      </w:r>
      <w:r>
        <w:t xml:space="preserve"> u zgradi Trgovačkog suda u Zagrebu, Petrinjska 8, soba 84,</w:t>
      </w:r>
    </w:p>
    <w:p w:rsidRDefault="00CB5307" w:rsidP="00CB5307" w:rsidR="00CB5307">
      <w:r>
        <w:t>II       Utvrđuje se dnevni rad:</w:t>
      </w:r>
    </w:p>
    <w:p w:rsidRDefault="00CB5307" w:rsidP="00CB5307" w:rsidR="00CB5307">
      <w:pPr>
        <w:numPr>
          <w:ilvl w:val="0"/>
          <w:numId w:val="12"/>
        </w:numPr>
        <w:jc w:val="both"/>
      </w:pPr>
      <w:r>
        <w:t>podnošenje izvještaja stečajnog upravitelja i donošenje odluke o tijeku postupka,</w:t>
      </w:r>
    </w:p>
    <w:p w:rsidRDefault="00CB5307" w:rsidP="00CB5307" w:rsidR="00CB5307">
      <w:pPr>
        <w:numPr>
          <w:ilvl w:val="0"/>
          <w:numId w:val="12"/>
        </w:numPr>
        <w:jc w:val="both"/>
      </w:pPr>
      <w:r>
        <w:t>pribavljanje mišljenja vjerovnika stečajne mase, stečajnog upravitelja i skupštine vjerovnika povodom prijedloga za    obustavom i zaključenjem stečajnog postupka, jer stečajna masa nije dostatna niti za pokriće troškova postupka, sukladno članku 203. Stečajnog Zakona.</w:t>
      </w:r>
    </w:p>
    <w:p w:rsidRDefault="00CB5307" w:rsidP="00CB5307" w:rsidR="00CB5307" w:rsidRPr="002477AD">
      <w:pPr>
        <w:rPr>
          <w:b/>
          <w:bCs/>
        </w:rPr>
      </w:pPr>
    </w:p>
    <w:p w:rsidRDefault="00CB5307" w:rsidP="00CB5307" w:rsidR="00CB5307" w:rsidRPr="002477AD">
      <w:pPr>
        <w:jc w:val="center"/>
        <w:rPr>
          <w:b/>
          <w:bCs/>
        </w:rPr>
      </w:pPr>
      <w:r w:rsidRPr="002477AD">
        <w:rPr>
          <w:b/>
          <w:bCs/>
        </w:rPr>
        <w:t>O    b     r    a    z    l    o    ž    e    n  j    e</w:t>
      </w:r>
    </w:p>
    <w:p w:rsidRDefault="00CB5307" w:rsidP="00CB5307" w:rsidR="00CB5307">
      <w:pPr>
        <w:jc w:val="both"/>
      </w:pPr>
    </w:p>
    <w:p w:rsidRDefault="00CB5307" w:rsidP="00CB5307" w:rsidR="00CB5307">
      <w:pPr>
        <w:jc w:val="both"/>
      </w:pPr>
      <w:r>
        <w:t xml:space="preserve">U ovom predmetu stečajni upravitelj , Mirjana Zuzija iz Velike Gorice izvijestila  je sud o provedenim radnjama i stanju stečajne mase,  sve s obzirom na činjenično stanje. Stečajni dužnik nema sredstava za namirenje vjerovnika i po prijedlogu stečajnog upravitelja postoje sve zakonske pretpostavke za postupanje sukladno članku 203. Stečajnog zakona. Sukladno stanju spisa stečajna masa je unovčena. Nastavak postupka čini samo troškove  za koje nema  pokrića pa je stečajni sudac prihvatio prijedlog stečajnog upravitelja i odlučio pribaviti mišljenje vjerovnika stečajne mase, stečajnog upravitelja i skupštine vjerovnika sukladno članku 203. Stečajnog zakona koji se primjenjuje u ovom predmetu ( NN 44/96 – 133/12 ). </w:t>
      </w:r>
    </w:p>
    <w:p w:rsidRDefault="00CB5307" w:rsidP="00CB5307" w:rsidR="00CB5307">
      <w:pPr>
        <w:jc w:val="both"/>
      </w:pPr>
    </w:p>
    <w:p w:rsidRDefault="00CB5307" w:rsidP="00CB5307" w:rsidR="00CB5307">
      <w:pPr>
        <w:jc w:val="center"/>
      </w:pPr>
      <w:r>
        <w:t>Zagreb, 24. studenog 2016. godine</w:t>
      </w:r>
    </w:p>
    <w:p w:rsidRDefault="00CB5307" w:rsidP="00CB5307" w:rsidR="00CB5307">
      <w:r>
        <w:t xml:space="preserve">                                                                                       </w:t>
      </w:r>
      <w:r>
        <w:tab/>
      </w:r>
      <w:r>
        <w:tab/>
        <w:t xml:space="preserve">  Stečajni sudac:</w:t>
      </w:r>
    </w:p>
    <w:p w:rsidRDefault="00CB5307" w:rsidP="00CB5307" w:rsidR="00CB5307">
      <w:r>
        <w:t xml:space="preserve">                                                                                       </w:t>
      </w:r>
      <w:r>
        <w:tab/>
      </w:r>
      <w:r>
        <w:tab/>
        <w:t xml:space="preserve">  </w:t>
      </w:r>
      <w:smartTag w:element="PersonName" w:uri="urn:schemas-microsoft-com:office:smarttags">
        <w:r>
          <w:t>Nino Radić</w:t>
        </w:r>
      </w:smartTag>
      <w:r>
        <w:t xml:space="preserve">  v.r. </w:t>
      </w:r>
    </w:p>
    <w:p w:rsidRDefault="00CB5307" w:rsidP="00CB5307" w:rsidR="00CB5307">
      <w:r>
        <w:t>POUKA O PRAVNOM LIJEKU:</w:t>
      </w:r>
    </w:p>
    <w:p w:rsidRDefault="00CB5307" w:rsidP="00CB5307" w:rsidR="00CB5307">
      <w:r>
        <w:t>Protiv ovog rješenja nije dopuštena žalba ( 11. SZ-a).</w:t>
      </w:r>
    </w:p>
    <w:p w:rsidRDefault="00CB5307" w:rsidP="00CB5307" w:rsidR="00CB5307">
      <w:r>
        <w:t xml:space="preserve">  </w:t>
      </w:r>
    </w:p>
    <w:p w:rsidRDefault="00CB5307" w:rsidP="002A358F" w:rsidR="00CB5307">
      <w:r>
        <w:t xml:space="preserve">    </w:t>
      </w:r>
      <w:r w:rsidR="002A358F">
        <w:tab/>
      </w:r>
      <w:r w:rsidR="002A358F">
        <w:tab/>
      </w:r>
      <w:r w:rsidR="002A358F">
        <w:tab/>
      </w:r>
      <w:r w:rsidR="002A358F">
        <w:tab/>
      </w:r>
      <w:r w:rsidR="002A358F">
        <w:tab/>
      </w:r>
      <w:r w:rsidR="002A358F">
        <w:tab/>
      </w:r>
      <w:r w:rsidR="002A358F">
        <w:tab/>
        <w:t xml:space="preserve">  Za točnost otpravka-Tatjana Slaviček</w:t>
      </w:r>
    </w:p>
    <w:p w:rsidRDefault="00CB5307" w:rsidP="00CB5307" w:rsidR="00CB5307" w:rsidRPr="00190EF0">
      <w:pPr>
        <w:ind w:left="480"/>
        <w:rPr>
          <w:sz w:val="20"/>
          <w:szCs w:val="20"/>
        </w:rPr>
      </w:pPr>
    </w:p>
    <w:sectPr w:rsidR="00CB5307" w:rsidRPr="00190EF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3">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0">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12">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0"/>
  </w:num>
  <w:num w:numId="4">
    <w:abstractNumId w:val="9"/>
  </w:num>
  <w:num w:numId="5">
    <w:abstractNumId w:val="10"/>
  </w:num>
  <w:num w:numId="6">
    <w:abstractNumId w:val="4"/>
  </w:num>
  <w:num w:numId="7">
    <w:abstractNumId w:val="3"/>
  </w:num>
  <w:num w:numId="8">
    <w:abstractNumId w:val="12"/>
  </w:num>
  <w:num w:numId="9">
    <w:abstractNumId w:val="7"/>
  </w:num>
  <w:num w:numId="10">
    <w:abstractNumId w:val="5"/>
  </w:num>
  <w:num w:numId="11">
    <w:abstractNumId w:val="6"/>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809B1"/>
    <w:rsid w:val="00085E04"/>
    <w:rsid w:val="000B3959"/>
    <w:rsid w:val="000D52A0"/>
    <w:rsid w:val="000E4E9B"/>
    <w:rsid w:val="00100BFE"/>
    <w:rsid w:val="001161AC"/>
    <w:rsid w:val="001371A7"/>
    <w:rsid w:val="0016353C"/>
    <w:rsid w:val="0017125E"/>
    <w:rsid w:val="001751D6"/>
    <w:rsid w:val="00197DE9"/>
    <w:rsid w:val="001C3743"/>
    <w:rsid w:val="001C4B2C"/>
    <w:rsid w:val="001D060A"/>
    <w:rsid w:val="001F6A1B"/>
    <w:rsid w:val="00200C4A"/>
    <w:rsid w:val="002033AE"/>
    <w:rsid w:val="002036C0"/>
    <w:rsid w:val="00210CCC"/>
    <w:rsid w:val="00231A71"/>
    <w:rsid w:val="00235E8E"/>
    <w:rsid w:val="00277060"/>
    <w:rsid w:val="00287CB9"/>
    <w:rsid w:val="00297B80"/>
    <w:rsid w:val="002A358F"/>
    <w:rsid w:val="002A70EF"/>
    <w:rsid w:val="002B3828"/>
    <w:rsid w:val="002D682D"/>
    <w:rsid w:val="00327AE7"/>
    <w:rsid w:val="003337F0"/>
    <w:rsid w:val="00346C24"/>
    <w:rsid w:val="00355CE3"/>
    <w:rsid w:val="003751C8"/>
    <w:rsid w:val="0039078A"/>
    <w:rsid w:val="003A5451"/>
    <w:rsid w:val="003B39C9"/>
    <w:rsid w:val="003D7BF1"/>
    <w:rsid w:val="004054EC"/>
    <w:rsid w:val="00427303"/>
    <w:rsid w:val="00433CF3"/>
    <w:rsid w:val="00466C92"/>
    <w:rsid w:val="004678B9"/>
    <w:rsid w:val="004C2BBC"/>
    <w:rsid w:val="004D751A"/>
    <w:rsid w:val="004E0C54"/>
    <w:rsid w:val="005113C1"/>
    <w:rsid w:val="005252EA"/>
    <w:rsid w:val="0054246D"/>
    <w:rsid w:val="005549B6"/>
    <w:rsid w:val="00582D72"/>
    <w:rsid w:val="005A35CA"/>
    <w:rsid w:val="005D1C17"/>
    <w:rsid w:val="005D647C"/>
    <w:rsid w:val="006023FF"/>
    <w:rsid w:val="00612B89"/>
    <w:rsid w:val="00612DC4"/>
    <w:rsid w:val="00620C8D"/>
    <w:rsid w:val="00633D8E"/>
    <w:rsid w:val="00636142"/>
    <w:rsid w:val="00636EA7"/>
    <w:rsid w:val="006474FF"/>
    <w:rsid w:val="006609B6"/>
    <w:rsid w:val="00695012"/>
    <w:rsid w:val="006B17C4"/>
    <w:rsid w:val="006D4600"/>
    <w:rsid w:val="006D733E"/>
    <w:rsid w:val="006E42AD"/>
    <w:rsid w:val="00710507"/>
    <w:rsid w:val="00726A2E"/>
    <w:rsid w:val="00735803"/>
    <w:rsid w:val="0073710C"/>
    <w:rsid w:val="00755595"/>
    <w:rsid w:val="00773416"/>
    <w:rsid w:val="007B6ABA"/>
    <w:rsid w:val="007D24E3"/>
    <w:rsid w:val="007E0E89"/>
    <w:rsid w:val="00844AC3"/>
    <w:rsid w:val="0085414B"/>
    <w:rsid w:val="008A0A57"/>
    <w:rsid w:val="008B5F75"/>
    <w:rsid w:val="008C5DA2"/>
    <w:rsid w:val="008E15D0"/>
    <w:rsid w:val="00927BAA"/>
    <w:rsid w:val="00930368"/>
    <w:rsid w:val="00930D28"/>
    <w:rsid w:val="0093781C"/>
    <w:rsid w:val="009435D9"/>
    <w:rsid w:val="00944343"/>
    <w:rsid w:val="00945EE2"/>
    <w:rsid w:val="00972A91"/>
    <w:rsid w:val="009D129C"/>
    <w:rsid w:val="009D4B36"/>
    <w:rsid w:val="009E5D9D"/>
    <w:rsid w:val="009F231A"/>
    <w:rsid w:val="009F25A0"/>
    <w:rsid w:val="00A2424A"/>
    <w:rsid w:val="00A435E2"/>
    <w:rsid w:val="00A650AF"/>
    <w:rsid w:val="00A70DA0"/>
    <w:rsid w:val="00A90012"/>
    <w:rsid w:val="00AA112A"/>
    <w:rsid w:val="00AA35CD"/>
    <w:rsid w:val="00AB4BB4"/>
    <w:rsid w:val="00AC330E"/>
    <w:rsid w:val="00B0121C"/>
    <w:rsid w:val="00B41AF5"/>
    <w:rsid w:val="00B73627"/>
    <w:rsid w:val="00B97D46"/>
    <w:rsid w:val="00BA06A7"/>
    <w:rsid w:val="00BA4B5B"/>
    <w:rsid w:val="00BE4660"/>
    <w:rsid w:val="00C1340A"/>
    <w:rsid w:val="00C26923"/>
    <w:rsid w:val="00C2729C"/>
    <w:rsid w:val="00C452E0"/>
    <w:rsid w:val="00C64FF6"/>
    <w:rsid w:val="00C65844"/>
    <w:rsid w:val="00C66D84"/>
    <w:rsid w:val="00C755B0"/>
    <w:rsid w:val="00C828EE"/>
    <w:rsid w:val="00CA7B18"/>
    <w:rsid w:val="00CB5307"/>
    <w:rsid w:val="00D13642"/>
    <w:rsid w:val="00D32D80"/>
    <w:rsid w:val="00D50333"/>
    <w:rsid w:val="00D6747C"/>
    <w:rsid w:val="00D84ED7"/>
    <w:rsid w:val="00D856D2"/>
    <w:rsid w:val="00E00E25"/>
    <w:rsid w:val="00E266C1"/>
    <w:rsid w:val="00E63076"/>
    <w:rsid w:val="00E82657"/>
    <w:rsid w:val="00E84367"/>
    <w:rsid w:val="00E96161"/>
    <w:rsid w:val="00F01448"/>
    <w:rsid w:val="00F07A29"/>
    <w:rsid w:val="00F40199"/>
    <w:rsid w:val="00F61AEF"/>
    <w:rsid w:val="00F64FD1"/>
    <w:rsid w:val="00F72267"/>
    <w:rsid w:val="00F7657F"/>
    <w:rsid w:val="00FB13A1"/>
    <w:rsid w:val="00FB4E3E"/>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9D129C"/>
    <w:rPr>
      <w:color w:val="808080"/>
      <w:bdr w:space="0" w:sz="0" w:color="auto" w:val="none"/>
      <w:shd w:fill="auto" w:color="auto" w:val="clear"/>
    </w:rPr>
  </w:style>
  <w:style w:customStyle="true" w:styleId="eSPISCCParagraphDefaultFont" w:type="character">
    <w:name w:val="eSPIS_CC_Paragraph Default Font"/>
    <w:basedOn w:val="Zadanifontodlomka"/>
    <w:rsid w:val="009D12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29C"/>
    <w:rPr>
      <w:bdr w:space="0" w:sz="0" w:color="auto" w:val="none"/>
      <w:shd w:fill="FFFFCC" w:color="auto" w:val="clear"/>
      <w:lang w:val="hr-HR"/>
    </w:rPr>
  </w:style>
  <w:style w:customStyle="true" w:styleId="PozadinaSvijetloCrvena" w:type="character">
    <w:name w:val="Pozadina_SvijetloCrvena"/>
    <w:basedOn w:val="eSPISCCParagraphDefaultFont"/>
    <w:rsid w:val="009D12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2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9D129C"/>
    <w:rPr>
      <w:color w:val="808080"/>
      <w:bdr w:color="auto" w:space="0" w:sz="0" w:val="none"/>
      <w:shd w:color="auto" w:fill="auto" w:val="clear"/>
    </w:rPr>
  </w:style>
  <w:style w:customStyle="1" w:styleId="eSPISCCParagraphDefaultFont" w:type="character">
    <w:name w:val="eSPIS_CC_Paragraph Default Font"/>
    <w:basedOn w:val="Zadanifontodlomka"/>
    <w:rsid w:val="009D12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29C"/>
    <w:rPr>
      <w:bdr w:color="auto" w:space="0" w:sz="0" w:val="none"/>
      <w:shd w:color="auto" w:fill="FFFFCC" w:val="clear"/>
      <w:lang w:val="hr-HR"/>
    </w:rPr>
  </w:style>
  <w:style w:customStyle="1" w:styleId="PozadinaSvijetloCrvena" w:type="character">
    <w:name w:val="Pozadina_SvijetloCrvena"/>
    <w:basedOn w:val="eSPISCCParagraphDefaultFont"/>
    <w:rsid w:val="009D12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2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064589">
      <w:bodyDiv w:val="true"/>
      <w:marLeft w:val="0"/>
      <w:marRight w:val="0"/>
      <w:marTop w:val="0"/>
      <w:marBottom w:val="0"/>
      <w:divBdr>
        <w:top w:space="0" w:sz="0" w:color="auto" w:val="none"/>
        <w:left w:space="0" w:sz="0" w:color="auto" w:val="none"/>
        <w:bottom w:space="0" w:sz="0" w:color="auto" w:val="none"/>
        <w:right w:space="0" w:sz="0" w:color="auto" w:val="none"/>
      </w:divBdr>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16656676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skupština</izvorni_sadrzaj>
    <derivirana_varijabla naziv="DomainObject.Primjedba_1">skupština</derivirana_varijabla>
  </DomainObject.Primjedba>
  <DomainObject.Oznaka>
    <izvorni_sadrzaj>St-1177/2013-92</izvorni_sadrzaj>
    <derivirana_varijabla naziv="DomainObject.Oznaka_1">St-1177/2013-92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St-1177/2013-92</izvorni_sadrzaj>
    <derivirana_varijabla naziv="DomainObject.PoslovniBrojDokumenta_1">St-1177/2013-92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EF3C5C-3860-4656-9CCF-F6F214C17B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293</properties:Words>
  <properties:Characters>1639</properties:Characters>
  <properties:Lines>42</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2016-11-25T12:46:00Z</dcterms:created>
  <dc:creator>nradic</dc:creator>
  <cp:lastModifiedBy>Tatjana Slaviček</cp:lastModifiedBy>
  <cp:lastPrinted>2016-11-25T12:48:00Z</cp:lastPrinted>
  <dcterms:modified xmlns:xsi="http://www.w3.org/2001/XMLSchema-instance" xsi:type="dcterms:W3CDTF">2016-11-25T13:14:00Z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St-1177/2013-92 / Odluka - Zaključak</vt:lpwstr>
  </prop:property>
  <prop:property name="CC_coloring" pid="4" fmtid="{D5CDD505-2E9C-101B-9397-08002B2CF9AE}">
    <vt:bool>false</vt:bool>
  </prop:property>
  <prop:property name="BrojStranica" pid="5" fmtid="{D5CDD505-2E9C-101B-9397-08002B2CF9AE}">
    <vt:i4>1</vt:i4>
  </prop:property>
</prop:Properties>
</file>