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fc9c" w14:paraId="3dffc9c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F42CE5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032BFF">
        <w:rPr>
          <w:rFonts w:cs="Times New Roman"/>
        </w:rPr>
        <w:t>EUROMIX d.o.o., OIB 62123606639, Varaždin, Dobriše Cesarića 96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032BFF">
        <w:rPr>
          <w:rFonts w:cs="Times New Roman"/>
        </w:rPr>
        <w:t>EUROMIX d.o.o., OIB 62123606639, Varaždin, Dobriše Cesarića 96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  <w:r>
        <w:rPr>
          <w:rFonts w:cs="Times New Roman"/>
        </w:rPr>
        <w:t xml:space="preserve"> u  </w:t>
      </w:r>
      <w:r w:rsidR="00C43BF8">
        <w:rPr>
          <w:rFonts w:cs="Times New Roman"/>
        </w:rPr>
        <w:t>11,00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032BFF">
        <w:rPr>
          <w:rFonts w:cs="Times New Roman"/>
        </w:rPr>
        <w:t>EUROMIX d.o.o., OIB 62123606639, Varaždin, Dobriše Cesarića 96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AF17CE">
        <w:rPr>
          <w:rFonts w:cs="Times New Roman"/>
        </w:rPr>
        <w:t>Lidija Lesar, OIB 29389899347, iz Čakovca, Travnička 26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032BFF">
        <w:rPr>
          <w:rFonts w:cs="Times New Roman"/>
        </w:rPr>
        <w:t>EUROMIX d.o.o., OIB 62123606639, Varaždin, Dobriše Cesarića 96</w:t>
      </w:r>
      <w:r w:rsidRPr="00BA3155">
        <w:rPr>
          <w:rFonts w:cs="Times New Roman"/>
        </w:rPr>
        <w:t xml:space="preserve">, bit će brisan iz </w:t>
      </w:r>
      <w:r w:rsidRPr="00032BFF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AF17CE">
        <w:rPr>
          <w:rFonts w:cs="Times New Roman"/>
        </w:rPr>
        <w:t>30. listopada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AF17CE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F42CE5" w:rsidP="00BA3155" w:rsidR="00F42CE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AF17CE">
        <w:rPr>
          <w:rFonts w:cs="Times New Roman"/>
        </w:rPr>
        <w:t>, v.r.</w:t>
      </w:r>
    </w:p>
    <w:p w:rsidRDefault="00F42CE5" w:rsidP="00BA3155" w:rsidR="00F42CE5">
      <w:pPr>
        <w:spacing w:after="0"/>
        <w:rPr>
          <w:rFonts w:cs="Times New Roman"/>
        </w:rPr>
      </w:pPr>
    </w:p>
    <w:p w:rsidRDefault="00F42CE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="00BA3155" w:rsidRPr="00BA3155">
        <w:rPr>
          <w:rFonts w:cs="Times New Roman"/>
        </w:rPr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AF17CE">
        <w:rPr>
          <w:rFonts w:cs="Times New Roman"/>
        </w:rPr>
        <w:t>EUROMIX d.o.o., Varaždin, Dobriše Cesarića 96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AF17CE">
        <w:rPr>
          <w:rFonts w:cs="Times New Roman"/>
        </w:rPr>
        <w:t>Direktor</w:t>
      </w:r>
      <w:r w:rsidR="00AF17CE">
        <w:rPr>
          <w:rFonts w:cs="Times New Roman"/>
        </w:rPr>
        <w:t>i</w:t>
      </w:r>
      <w:r>
        <w:rPr>
          <w:rFonts w:cs="Times New Roman"/>
        </w:rPr>
        <w:t xml:space="preserve"> dužnika, </w:t>
      </w:r>
      <w:r w:rsidR="00AF17CE">
        <w:rPr>
          <w:rFonts w:cs="Times New Roman"/>
        </w:rPr>
        <w:t>Jelena Trieb iz Varaždina, Dobriše Cesarića 96 i Marijo Vukelja iz Donjeg Draganeca 57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AF17CE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AF17CE">
        <w:rPr>
          <w:rFonts w:cs="Times New Roman"/>
        </w:rPr>
        <w:t>Varaždin, Graberje 1, Varaždin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</w:t>
      </w:r>
      <w:r w:rsidR="00AF17CE">
        <w:rPr>
          <w:rFonts w:cs="Times New Roman"/>
        </w:rPr>
        <w:t>Lidija Lesar, Čakovec, Travnička 26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sectPr w:rsidSect="00F42CE5" w:rsidR="00845967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C7C" w:rsidP="00BA3155" w:rsidR="00455C7C">
      <w:pPr>
        <w:spacing w:after="0"/>
      </w:pPr>
      <w:r>
        <w:separator/>
      </w:r>
    </w:p>
  </w:endnote>
  <w:endnote w:id="0" w:type="continuationSeparator">
    <w:p w:rsidRDefault="00455C7C" w:rsidP="00BA3155" w:rsidR="00455C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CE5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C7C" w:rsidP="00BA3155" w:rsidR="00455C7C">
      <w:pPr>
        <w:spacing w:after="0"/>
      </w:pPr>
      <w:r>
        <w:separator/>
      </w:r>
    </w:p>
  </w:footnote>
  <w:footnote w:id="0" w:type="continuationSeparator">
    <w:p w:rsidRDefault="00455C7C" w:rsidP="00BA3155" w:rsidR="00455C7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AF17CE">
      <w:t>532/</w:t>
    </w:r>
    <w:r w:rsidR="00032BFF">
      <w:t>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032BFF">
      <w:t>532/15-5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032BFF"/>
    <w:rsid w:val="001042E8"/>
    <w:rsid w:val="0015324E"/>
    <w:rsid w:val="00280824"/>
    <w:rsid w:val="003B1ACB"/>
    <w:rsid w:val="00443F39"/>
    <w:rsid w:val="00455C7C"/>
    <w:rsid w:val="00521255"/>
    <w:rsid w:val="00535974"/>
    <w:rsid w:val="0057362D"/>
    <w:rsid w:val="007D392C"/>
    <w:rsid w:val="00AF17CE"/>
    <w:rsid w:val="00B63FE2"/>
    <w:rsid w:val="00B72CD2"/>
    <w:rsid w:val="00BA3155"/>
    <w:rsid w:val="00C43BF8"/>
    <w:rsid w:val="00D12B3F"/>
    <w:rsid w:val="00D463E2"/>
    <w:rsid w:val="00DF5515"/>
    <w:rsid w:val="00E31D2D"/>
    <w:rsid w:val="00F27948"/>
    <w:rsid w:val="00F4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032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BFF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032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B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BFF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B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St-532/2015-5</izvorni_sadrzaj>
    <derivirana_varijabla naziv="DomainObject.Oznaka_1">St-532/2015-5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St-532/2015</izvorni_sadrzaj>
    <derivirana_varijabla naziv="DomainObject.Predmet.OznakaBroj_1">St-532/2015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EUROMIX d.o.o. za proizvodnju, trgovinu na veliko i malo, izvoz-uvoz</izvorni_sadrzaj>
    <derivirana_varijabla naziv="DomainObject.Predmet.ProtustrankaFormated_1">  EUROMIX d.o.o. za proizvodnju, trgovinu na veliko i malo, izvoz-uvoz</derivirana_varijabla>
  </DomainObject.Predmet.ProtustrankaFormated>
  <DomainObject.Predmet.ProtustrankaFormatedOIB>
    <izvorni_sadrzaj>  EUROMIX d.o.o. za proizvodnju, trgovinu na veliko i malo, izvoz-uvoz, OIB 62123606639</izvorni_sadrzaj>
    <derivirana_varijabla naziv="DomainObject.Predmet.ProtustrankaFormatedOIB_1">  EUROMIX d.o.o. za proizvodnju, trgovinu na veliko i malo, izvoz-uvoz, OIB 62123606639</derivirana_varijabla>
  </DomainObject.Predmet.ProtustrankaFormatedOIB>
  <DomainObject.Predmet.ProtustrankaFormatedWithAdress>
    <izvorni_sadrzaj> EUROMIX d.o.o. za proizvodnju, trgovinu na veliko i malo, izvoz-uvoz, Dobriše Cesarića 96, 42000 Varaždin</izvorni_sadrzaj>
    <derivirana_varijabla naziv="DomainObject.Predmet.ProtustrankaFormatedWithAdress_1"> EUROMIX d.o.o. za proizvodnju, trgovinu na veliko i malo, izvoz-uvoz, Dobriše Cesarića 96, 42000 Varaždin</derivirana_varijabla>
  </DomainObject.Predmet.ProtustrankaFormatedWithAdress>
  <DomainObject.Predmet.ProtustrankaFormatedWithAdressOIB>
    <izvorni_sadrzaj> EUROMIX d.o.o. za proizvodnju, trgovinu na veliko i malo, izvoz-uvoz, OIB 62123606639, Dobriše Cesarića 96, 42000 Varaždin</izvorni_sadrzaj>
    <derivirana_varijabla naziv="DomainObject.Predmet.ProtustrankaFormatedWithAdressOIB_1"> EUROMIX d.o.o. za proizvodnju, trgovinu na veliko i malo, izvoz-uvoz, OIB 62123606639, Dobriše Cesarića 96, 42000 Varaždin</derivirana_varijabla>
  </DomainObject.Predmet.ProtustrankaFormatedWithAdressOIB>
  <DomainObject.Predmet.ProtustrankaWithAdress>
    <izvorni_sadrzaj>EUROMIX d.o.o. za proizvodnju, trgovinu na veliko i malo, izvoz-uvoz Dobriše Cesarića 96, 42000 Varaždin</izvorni_sadrzaj>
    <derivirana_varijabla naziv="DomainObject.Predmet.ProtustrankaWithAdress_1">EUROMIX d.o.o. za proizvodnju, trgovinu na veliko i malo, izvoz-uvoz Dobriše Cesarića 96, 42000 Varaždin</derivirana_varijabla>
  </DomainObject.Predmet.ProtustrankaWithAdress>
  <DomainObject.Predmet.ProtustrankaWithAdressOIB>
    <izvorni_sadrzaj>EUROMIX d.o.o. za proizvodnju, trgovinu na veliko i malo, izvoz-uvoz, OIB 62123606639, Dobriše Cesarića 96, 42000 Varaždin</izvorni_sadrzaj>
    <derivirana_varijabla naziv="DomainObject.Predmet.ProtustrankaWithAdressOIB_1">EUROMIX d.o.o. za proizvodnju, trgovinu na veliko i malo, izvoz-uvoz, OIB 62123606639, Dobriše Cesarića 96, 42000 Varaždin</derivirana_varijabla>
  </DomainObject.Predmet.ProtustrankaWithAdressOIB>
  <DomainObject.Predmet.ProtustrankaNazivFormated>
    <izvorni_sadrzaj>EUROMIX d.o.o. za proizvodnju, trgovinu na veliko i malo, izvoz-uvoz</izvorni_sadrzaj>
    <derivirana_varijabla naziv="DomainObject.Predmet.ProtustrankaNazivFormated_1">EUROMIX d.o.o. za proizvodnju, trgovinu na veliko i malo, izvoz-uvoz</derivirana_varijabla>
  </DomainObject.Predmet.ProtustrankaNazivFormated>
  <DomainObject.Predmet.ProtustrankaNazivFormatedOIB>
    <izvorni_sadrzaj>EUROMIX d.o.o. za proizvodnju, trgovinu na veliko i malo, izvoz-uvoz, OIB 62123606639</izvorni_sadrzaj>
    <derivirana_varijabla naziv="DomainObject.Predmet.ProtustrankaNazivFormatedOIB_1">EUROMIX d.o.o. za proizvodnju, trgovinu na veliko i malo, izvoz-uvoz, OIB 62123606639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76658.49</izvorni_sadrzaj>
    <derivirana_varijabla naziv="DomainObject.Predmet.TrenutnaVrijednost_1">76658.49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EUROMIX d.o.o. za proizvodnju, trgovinu na veliko i malo, izvoz-uvoz</item>
    </izvorni_sadrzaj>
    <derivirana_varijabla naziv="DomainObject.Predmet.ProtuStrankaListFormated_1">
      <item>EUROMIX d.o.o. za proizvodnju, trgovinu na veliko i malo, izvoz-uvoz</item>
    </derivirana_varijabla>
  </DomainObject.Predmet.ProtuStrankaListFormated>
  <DomainObject.Predmet.ProtuStrankaListFormatedOIB>
    <izvorni_sadrzaj>
      <item>EUROMIX d.o.o. za proizvodnju, trgovinu na veliko i malo, izvoz-uvoz, OIB 62123606639</item>
    </izvorni_sadrzaj>
    <derivirana_varijabla naziv="DomainObject.Predmet.ProtuStrankaListFormatedOIB_1">
      <item>EUROMIX d.o.o. za proizvodnju, trgovinu na veliko i malo, izvoz-uvoz, OIB 62123606639</item>
    </derivirana_varijabla>
  </DomainObject.Predmet.ProtuStrankaListFormatedOIB>
  <DomainObject.Predmet.ProtuStrankaListFormatedWithAdress>
    <izvorni_sadrzaj>
      <item>EUROMIX d.o.o. za proizvodnju, trgovinu na veliko i malo, izvoz-uvoz, Dobriše Cesarića 96, 42000 Varaždin</item>
    </izvorni_sadrzaj>
    <derivirana_varijabla naziv="DomainObject.Predmet.ProtuStrankaListFormatedWithAdress_1">
      <item>EUROMIX d.o.o. za proizvodnju, trgovinu na veliko i malo, izvoz-uvoz, Dobriše Cesarića 96, 42000 Varaždin</item>
    </derivirana_varijabla>
  </DomainObject.Predmet.ProtuStrankaListFormatedWithAdress>
  <DomainObject.Predmet.ProtuStrankaListFormatedWithAdressOIB>
    <izvorni_sadrzaj>
      <item>EUROMIX d.o.o. za proizvodnju, trgovinu na veliko i malo, izvoz-uvoz, OIB 62123606639, Dobriše Cesarića 96, 42000 Varaždin</item>
    </izvorni_sadrzaj>
    <derivirana_varijabla naziv="DomainObject.Predmet.ProtuStrankaListFormatedWithAdressOIB_1">
      <item>EUROMIX d.o.o. za proizvodnju, trgovinu na veliko i malo, izvoz-uvoz, OIB 62123606639, Dobriše Cesarića 96, 42000 Varaždin</item>
    </derivirana_varijabla>
  </DomainObject.Predmet.ProtuStrankaListFormatedWithAdressOIB>
  <DomainObject.Predmet.ProtuStrankaListNazivFormated>
    <izvorni_sadrzaj>
      <item>EUROMIX d.o.o. za proizvodnju, trgovinu na veliko i malo, izvoz-uvoz</item>
    </izvorni_sadrzaj>
    <derivirana_varijabla naziv="DomainObject.Predmet.ProtuStrankaListNazivFormated_1">
      <item>EUROMIX d.o.o. za proizvodnju, trgovinu na veliko i malo, izvoz-uvoz</item>
    </derivirana_varijabla>
  </DomainObject.Predmet.ProtuStrankaListNazivFormated>
  <DomainObject.Predmet.ProtuStrankaListNazivFormatedOIB>
    <izvorni_sadrzaj>
      <item>EUROMIX d.o.o. za proizvodnju, trgovinu na veliko i malo, izvoz-uvoz, OIB 62123606639</item>
    </izvorni_sadrzaj>
    <derivirana_varijabla naziv="DomainObject.Predmet.ProtuStrankaListNazivFormatedOIB_1">
      <item>EUROMIX d.o.o. za proizvodnju, trgovinu na veliko i malo, izvoz-uvoz, OIB 62123606639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St-532/2015-5</izvorni_sadrzaj>
    <derivirana_varijabla naziv="DomainObject.PoslovniBrojDokumenta_1">St-532/2015-5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EUROMIX d.o.o. za proizvodnju, trgovinu na veliko i malo, izvoz-uvoz</izvorni_sadrzaj>
    <derivirana_varijabla naziv="DomainObject.Predmet.ProtustrankaIDrugi_1">EUROMIX d.o.o. za proizvodnju, trgovinu na veliko i malo, izvoz-uvoz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EUROMIX d.o.o. za proizvodnju, trgovinu na veliko i malo, izvoz-uvoz, OIB 62123606639, Dobriše Cesarića 96, 42000 Varaždin</izvorni_sadrzaj>
    <derivirana_varijabla naziv="DomainObject.Predmet.ProtustrankaIDrugiAdressOIB_1">EUROMIX d.o.o. za proizvodnju, trgovinu na veliko i malo, izvoz-uvoz, OIB 62123606639, Dobriše Cesarića 96,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EUROMIX d.o.o. za proizvodnju, trgovinu na veliko i malo, izvoz-uvoz</item>
      <item>E-oglasna ploča</item>
      <item>Sudski registar, Trgovački sud u Varaždinu</item>
    </izvorni_sadrzaj>
    <derivirana_varijabla naziv="DomainObject.Predmet.SudioniciListNaziv_1">
      <item>Financijska agencija</item>
      <item>EUROMIX d.o.o. za proizvodnju, trgovinu na veliko i malo, izvoz-uvoz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EUROMIX d.o.o. za proizvodnju, trgovinu na veliko i malo, izvoz-uvoz, OIB 62123606639, Dobriše Cesarića 96,42000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EUROMIX d.o.o. za proizvodnju, trgovinu na veliko i malo, izvoz-uvoz, OIB 62123606639, Dobriše Cesarića 96,42000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62123606639</item>
      <item>, OIB null</item>
      <item>, OIB null</item>
    </izvorni_sadrzaj>
    <derivirana_varijabla naziv="DomainObject.Predmet.SudioniciListNazivOIB_1">
      <item>, OIB 85821130368</item>
      <item>, OIB 62123606639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2734</properties:Characters>
  <properties:Lines>69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2016-03-24T07:37:00Z</cp:lastPrinted>
  <dcterms:modified xmlns:xsi="http://www.w3.org/2001/XMLSchema-instance" xsi:type="dcterms:W3CDTF">2016-03-24T07:37:00Z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