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8bee" w14:paraId="5ba8be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450985">
        <w:t xml:space="preserve"> pod poslovnim brojem St-5275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4F7D">
        <w:t>24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50985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44F7D">
        <w:t xml:space="preserve"> </w:t>
      </w:r>
      <w:r w:rsidR="00785841">
        <w:t xml:space="preserve"> </w:t>
      </w:r>
      <w:r w:rsidR="00450985" w:rsidRPr="00450985">
        <w:t>Ve-Vi-Ma d.o.o. OIB: 03914326846, MBS: 0800</w:t>
      </w:r>
      <w:r w:rsidR="00450985">
        <w:t>45367 iz Zagreba, Dankovečka 1A.</w:t>
      </w:r>
    </w:p>
    <w:p w:rsidRDefault="0060060B" w:rsidP="00DA485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50320">
        <w:t>2</w:t>
      </w:r>
      <w:r w:rsidR="00450985">
        <w:t xml:space="preserve">03.579,25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4F7D">
        <w:t>24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09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F7D"/>
    <w:rsid w:val="000A4654"/>
    <w:rsid w:val="00114EAD"/>
    <w:rsid w:val="00185571"/>
    <w:rsid w:val="001E50FB"/>
    <w:rsid w:val="001F6933"/>
    <w:rsid w:val="00230A63"/>
    <w:rsid w:val="00250320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50985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85841"/>
    <w:rsid w:val="007A5456"/>
    <w:rsid w:val="007B34F1"/>
    <w:rsid w:val="007B5AFD"/>
    <w:rsid w:val="007D5A5D"/>
    <w:rsid w:val="008155EE"/>
    <w:rsid w:val="008613BD"/>
    <w:rsid w:val="00863025"/>
    <w:rsid w:val="00871F01"/>
    <w:rsid w:val="008B7204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80C29"/>
    <w:rsid w:val="00DA4850"/>
    <w:rsid w:val="00DB51B1"/>
    <w:rsid w:val="00E05AE5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C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C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C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C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C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C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C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C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5275</izvorni_sadrzaj>
    <derivirana_varijabla naziv="DomainObject.Predmet.Broj_1">5275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St-5275/2015</izvorni_sadrzaj>
    <derivirana_varijabla naziv="DomainObject.Predmet.OznakaBroj_1">St-5275/2015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Ve-Vi-Ma d.o.o. zastupanog po punomoćniku Marin Črnelč</izvorni_sadrzaj>
    <derivirana_varijabla naziv="DomainObject.Predmet.ProtustrankaFormated_1">  Ve-Vi-Ma d.o.o. zastupanog po punomoćniku Marin Črnelč</derivirana_varijabla>
  </DomainObject.Predmet.ProtustrankaFormated>
  <DomainObject.Predmet.ProtustrankaFormatedOIB>
    <izvorni_sadrzaj>  Ve-Vi-Ma d.o.o., OIB 03914326846 zastupanog po punomoćniku Marin Črnelč</izvorni_sadrzaj>
    <derivirana_varijabla naziv="DomainObject.Predmet.ProtustrankaFormatedOIB_1">  Ve-Vi-Ma d.o.o., OIB 03914326846 zastupanog po punomoćniku Marin Črnelč</derivirana_varijabla>
  </DomainObject.Predmet.ProtustrankaFormatedOIB>
  <DomainObject.Predmet.ProtustrankaFormatedWithAdress>
    <izvorni_sadrzaj> Ve-Vi-Ma d.o.o., Dankovečka 1A, 10000 Zagreb zastupanog po punomoćniku Marin Črnelč</izvorni_sadrzaj>
    <derivirana_varijabla naziv="DomainObject.Predmet.ProtustrankaFormatedWithAdress_1"> Ve-Vi-Ma d.o.o., Dankovečka 1A, 10000 Zagreb zastupanog po punomoćniku Marin Črnelč</derivirana_varijabla>
  </DomainObject.Predmet.ProtustrankaFormatedWithAdress>
  <DomainObject.Predmet.ProtustrankaFormatedWithAdressOIB>
    <izvorni_sadrzaj> Ve-Vi-Ma d.o.o., OIB 03914326846, Dankovečka 1A, 10000 Zagreb zastupanog po punomoćniku Marin Črnelč</izvorni_sadrzaj>
    <derivirana_varijabla naziv="DomainObject.Predmet.ProtustrankaFormatedWithAdressOIB_1"> Ve-Vi-Ma d.o.o., OIB 03914326846, Dankovečka 1A, 10000 Zagreb zastupanog po punomoćniku Marin Črnelč</derivirana_varijabla>
  </DomainObject.Predmet.ProtustrankaFormatedWithAdressOIB>
  <DomainObject.Predmet.ProtustrankaWithAdress>
    <izvorni_sadrzaj>Ve-Vi-Ma d.o.o. Dankovečka 1A, 10000 Zagreb</izvorni_sadrzaj>
    <derivirana_varijabla naziv="DomainObject.Predmet.ProtustrankaWithAdress_1">Ve-Vi-Ma d.o.o. Dankovečka 1A, 10000 Zagreb</derivirana_varijabla>
  </DomainObject.Predmet.ProtustrankaWithAdress>
  <DomainObject.Predmet.ProtustrankaWithAdressOIB>
    <izvorni_sadrzaj>Ve-Vi-Ma d.o.o., OIB 03914326846, Dankovečka 1A, 10000 Zagreb</izvorni_sadrzaj>
    <derivirana_varijabla naziv="DomainObject.Predmet.ProtustrankaWithAdressOIB_1">Ve-Vi-Ma d.o.o., OIB 03914326846, Dankovečka 1A, 10000 Zagreb</derivirana_varijabla>
  </DomainObject.Predmet.ProtustrankaWithAdressOIB>
  <DomainObject.Predmet.ProtustrankaNazivFormated>
    <izvorni_sadrzaj>Ve-Vi-Ma d.o.o.</izvorni_sadrzaj>
    <derivirana_varijabla naziv="DomainObject.Predmet.ProtustrankaNazivFormated_1">Ve-Vi-Ma d.o.o.</derivirana_varijabla>
  </DomainObject.Predmet.ProtustrankaNazivFormated>
  <DomainObject.Predmet.ProtustrankaNazivFormatedOIB>
    <izvorni_sadrzaj>Ve-Vi-Ma d.o.o., OIB 03914326846</izvorni_sadrzaj>
    <derivirana_varijabla naziv="DomainObject.Predmet.ProtustrankaNazivFormatedOIB_1">Ve-Vi-Ma d.o.o., OIB 03914326846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Ve-Vi-Ma d.o.o. zastupanog po punomoćniku Marin Črnelč</item>
    </izvorni_sadrzaj>
    <derivirana_varijabla naziv="DomainObject.Predmet.ProtuStrankaListFormated_1">
      <item>Ve-Vi-Ma d.o.o. zastupanog po punomoćniku Marin Črnelč</item>
    </derivirana_varijabla>
  </DomainObject.Predmet.ProtuStrankaListFormated>
  <DomainObject.Predmet.ProtuStrankaListFormatedOIB>
    <izvorni_sadrzaj>
      <item>Ve-Vi-Ma d.o.o., OIB 03914326846 zastupanog po punomoćniku Marin Črnelč</item>
    </izvorni_sadrzaj>
    <derivirana_varijabla naziv="DomainObject.Predmet.ProtuStrankaListFormatedOIB_1">
      <item>Ve-Vi-Ma d.o.o., OIB 03914326846 zastupanog po punomoćniku Marin Črnelč</item>
    </derivirana_varijabla>
  </DomainObject.Predmet.ProtuStrankaListFormatedOIB>
  <DomainObject.Predmet.ProtuStrankaListFormatedWithAdress>
    <izvorni_sadrzaj>
      <item>Ve-Vi-Ma d.o.o., Dankovečka 1A, 10000 Zagreb zastupanog po punomoćniku Marin Črnelč</item>
    </izvorni_sadrzaj>
    <derivirana_varijabla naziv="DomainObject.Predmet.ProtuStrankaListFormatedWithAdress_1">
      <item>Ve-Vi-Ma d.o.o., Dankovečka 1A, 10000 Zagreb zastupanog po punomoćniku Marin Črnelč</item>
    </derivirana_varijabla>
  </DomainObject.Predmet.ProtuStrankaListFormatedWithAdress>
  <DomainObject.Predmet.ProtuStrankaListFormatedWithAdressOIB>
    <izvorni_sadrzaj>
      <item>Ve-Vi-Ma d.o.o., OIB 03914326846, Dankovečka 1A, 10000 Zagreb zastupanog po punomoćniku Marin Črnelč</item>
    </izvorni_sadrzaj>
    <derivirana_varijabla naziv="DomainObject.Predmet.ProtuStrankaListFormatedWithAdressOIB_1">
      <item>Ve-Vi-Ma d.o.o., OIB 03914326846, Dankovečka 1A, 10000 Zagreb zastupanog po punomoćniku Marin Črnelč</item>
    </derivirana_varijabla>
  </DomainObject.Predmet.ProtuStrankaListFormatedWithAdressOIB>
  <DomainObject.Predmet.ProtuStrankaListNazivFormated>
    <izvorni_sadrzaj>
      <item>Ve-Vi-Ma d.o.o.</item>
    </izvorni_sadrzaj>
    <derivirana_varijabla naziv="DomainObject.Predmet.ProtuStrankaListNazivFormated_1">
      <item>Ve-Vi-Ma d.o.o.</item>
    </derivirana_varijabla>
  </DomainObject.Predmet.ProtuStrankaListNazivFormated>
  <DomainObject.Predmet.ProtuStrankaListNazivFormatedOIB>
    <izvorni_sadrzaj>
      <item>Ve-Vi-Ma d.o.o., OIB 03914326846</item>
    </izvorni_sadrzaj>
    <derivirana_varijabla naziv="DomainObject.Predmet.ProtuStrankaListNazivFormatedOIB_1">
      <item>Ve-Vi-Ma d.o.o., OIB 03914326846</item>
    </derivirana_varijabla>
  </DomainObject.Predmet.ProtuStrankaListNazivFormatedOIB>
  <DomainObject.Predmet.OstaliListFormated>
    <izvorni_sadrzaj>
      <item>Marin Črnelč punomoćnik sudionika u postupku Ve-Vi-Ma d.o.o.</item>
    </izvorni_sadrzaj>
    <derivirana_varijabla naziv="DomainObject.Predmet.OstaliListFormated_1">
      <item>Marin Črnelč punomoćnik sudionika u postupku Ve-Vi-Ma d.o.o.</item>
    </derivirana_varijabla>
  </DomainObject.Predmet.OstaliListFormated>
  <DomainObject.Predmet.OstaliListFormatedOIB>
    <izvorni_sadrzaj>
      <item>Marin Črnelč, OIB 98545407892 punomoćnik sudionika u postupku Ve-Vi-Ma d.o.o.</item>
    </izvorni_sadrzaj>
    <derivirana_varijabla naziv="DomainObject.Predmet.OstaliListFormatedOIB_1">
      <item>Marin Črnelč, OIB 98545407892 punomoćnik sudionika u postupku Ve-Vi-Ma d.o.o.</item>
    </derivirana_varijabla>
  </DomainObject.Predmet.OstaliListFormatedOIB>
  <DomainObject.Predmet.OstaliListFormatedWithAdress>
    <izvorni_sadrzaj>
      <item>Marin Črnelč, Prevoj 28, Zagreb punomoćnik sudionika u postupku Ve-Vi-Ma d.o.o.</item>
    </izvorni_sadrzaj>
    <derivirana_varijabla naziv="DomainObject.Predmet.OstaliListFormatedWithAdress_1">
      <item>Marin Črnelč, Prevoj 28, Zagreb punomoćnik sudionika u postupku Ve-Vi-Ma d.o.o.</item>
    </derivirana_varijabla>
  </DomainObject.Predmet.OstaliListFormatedWithAdress>
  <DomainObject.Predmet.OstaliListFormatedWithAdressOIB>
    <izvorni_sadrzaj>
      <item>Marin Črnelč, OIB 98545407892, Prevoj 28, Zagreb punomoćnik sudionika u postupku Ve-Vi-Ma d.o.o.</item>
    </izvorni_sadrzaj>
    <derivirana_varijabla naziv="DomainObject.Predmet.OstaliListFormatedWithAdressOIB_1">
      <item>Marin Črnelč, OIB 98545407892, Prevoj 28, Zagreb punomoćnik sudionika u postupku Ve-Vi-Ma d.o.o.</item>
    </derivirana_varijabla>
  </DomainObject.Predmet.OstaliListFormatedWithAdressOIB>
  <DomainObject.Predmet.OstaliListNazivFormated>
    <izvorni_sadrzaj>
      <item>Marin Črnelč</item>
    </izvorni_sadrzaj>
    <derivirana_varijabla naziv="DomainObject.Predmet.OstaliListNazivFormated_1">
      <item>Marin Črnelč</item>
    </derivirana_varijabla>
  </DomainObject.Predmet.OstaliListNazivFormated>
  <DomainObject.Predmet.OstaliListNazivFormatedOIB>
    <izvorni_sadrzaj>
      <item>Marin Črnelč, OIB 98545407892</item>
    </izvorni_sadrzaj>
    <derivirana_varijabla naziv="DomainObject.Predmet.OstaliListNazivFormatedOIB_1">
      <item>Marin Črnelč, OIB 98545407892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Ve-Vi-Ma d.o.o.</izvorni_sadrzaj>
    <derivirana_varijabla naziv="DomainObject.Predmet.ProtustrankaIDrugi_1">Ve-Vi-Ma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Ve-Vi-Ma d.o.o., OIB 03914326846, Dankovečka 1A, 10000 Zagreb</izvorni_sadrzaj>
    <derivirana_varijabla naziv="DomainObject.Predmet.ProtustrankaIDrugiAdressOIB_1">Ve-Vi-Ma d.o.o., OIB 03914326846, Dankovečka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Ve-Vi-Ma d.o.o.</item>
      <item>FINA Regionalni centar Zagreb</item>
      <item>Marin Črnelč</item>
    </izvorni_sadrzaj>
    <derivirana_varijabla naziv="DomainObject.Predmet.SudioniciListNaziv_1">
      <item>Ve-Vi-Ma d.o.o.</item>
      <item>FINA Regionalni centar Zagreb</item>
      <item>Marin Črnelč</item>
    </derivirana_varijabla>
  </DomainObject.Predmet.SudioniciListNaziv>
  <DomainObject.Predmet.SudioniciListAdressOIB>
    <izvorni_sadrzaj>
      <item>Ve-Vi-Ma d.o.o., OIB 03914326846, Dankovečka 1A,10000 Zagreb</item>
      <item>FINA Regionalni centar Zagreb, OIB 85821130368, Trg svibanjskih žrtava 1995. 1,10000 Zagreb</item>
      <item>Marin Črnelč, OIB 98545407892, Prevoj 28,Zagreb</item>
    </izvorni_sadrzaj>
    <derivirana_varijabla naziv="DomainObject.Predmet.SudioniciListAdressOIB_1">
      <item>Ve-Vi-Ma d.o.o., OIB 03914326846, Dankovečka 1A,10000 Zagreb</item>
      <item>FINA Regionalni centar Zagreb, OIB 85821130368, Trg svibanjskih žrtava 1995. 1,10000 Zagreb</item>
      <item>Marin Črnelč, OIB 98545407892, Prevoj 28,Zagreb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03914326846</item>
      <item>, OIB 85821130368</item>
      <item>, OIB 98545407892</item>
    </izvorni_sadrzaj>
    <derivirana_varijabla naziv="DomainObject.Predmet.SudioniciListNazivOIB_1">
      <item>, OIB 03914326846</item>
      <item>, OIB 85821130368</item>
      <item>, OIB 98545407892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1305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2015-12-02T09:27:00Z</dcterms:created>
  <dc:creator>ilukac</dc:creator>
  <cp:lastModifiedBy>Višnja Svečak</cp:lastModifiedBy>
  <cp:lastPrinted>2015-11-24T12:14:00Z</cp:lastPrinted>
  <dcterms:modified xmlns:xsi="http://www.w3.org/2001/XMLSchema-instance" xsi:type="dcterms:W3CDTF">2015-12-02T13:16:00Z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