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4584" w14:paraId="58b458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57A7E">
        <w:rPr>
          <w:rFonts w:hAnsi="Times New Roman" w:ascii="Times New Roman"/>
          <w:noProof/>
          <w:szCs w:val="24"/>
          <w:lang w:val="hr-HR"/>
        </w:rPr>
        <w:t>6647/2015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C0C36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DC0C36" w:rsidP="00DC0C36" w:rsidR="00DC0C3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57A7E">
        <w:rPr>
          <w:rFonts w:hAnsi="Times New Roman" w:ascii="Times New Roman"/>
        </w:rPr>
        <w:t xml:space="preserve"> </w:t>
      </w:r>
      <w:r w:rsidR="00C57A7E" w:rsidRPr="00C57A7E">
        <w:rPr>
          <w:rFonts w:hAnsi="Times New Roman" w:ascii="Times New Roman"/>
        </w:rPr>
        <w:t xml:space="preserve">BLUE NIGHT </w:t>
      </w:r>
      <w:r w:rsidR="00701590">
        <w:rPr>
          <w:rFonts w:hAnsi="Times New Roman" w:ascii="Times New Roman"/>
        </w:rPr>
        <w:t>j.</w:t>
      </w:r>
      <w:r w:rsidR="00C57A7E" w:rsidRPr="00C57A7E">
        <w:rPr>
          <w:rFonts w:hAnsi="Times New Roman" w:ascii="Times New Roman"/>
        </w:rPr>
        <w:t>d.o.o., Velika Mlaka, Ivana Gorana Kovačića 1, OIB: 31915181784, MBS: 080889725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6A463C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C57A7E">
        <w:rPr>
          <w:rFonts w:hAnsi="Times New Roman" w:ascii="Times New Roman"/>
        </w:rPr>
        <w:t xml:space="preserve"> </w:t>
      </w:r>
      <w:r w:rsidR="00C57A7E" w:rsidRPr="00C57A7E">
        <w:rPr>
          <w:rFonts w:hAnsi="Times New Roman" w:ascii="Times New Roman"/>
        </w:rPr>
        <w:t xml:space="preserve">BLUE NIGHT </w:t>
      </w:r>
      <w:r w:rsidR="00701590">
        <w:rPr>
          <w:rFonts w:hAnsi="Times New Roman" w:ascii="Times New Roman"/>
        </w:rPr>
        <w:t>j.</w:t>
      </w:r>
      <w:r w:rsidR="00C57A7E" w:rsidRPr="00C57A7E">
        <w:rPr>
          <w:rFonts w:hAnsi="Times New Roman" w:ascii="Times New Roman"/>
        </w:rPr>
        <w:t>d.o.o., Velika Mlaka, Ivana Gorana Kovačića 1, OIB: 31915181784, MBS: 080889725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6A463C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701590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9A25F2">
        <w:rPr>
          <w:rFonts w:hAnsi="Times New Roman" w:ascii="Times New Roman"/>
          <w:szCs w:val="24"/>
        </w:rPr>
        <w:t>David Jakovljević, OIB: 63014812654, Kašinska 7, Sesvete.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C57A7E" w:rsidRPr="00C57A7E">
        <w:rPr>
          <w:rFonts w:hAnsi="Times New Roman" w:ascii="Times New Roman"/>
        </w:rPr>
        <w:t xml:space="preserve">BLUE NIGHT </w:t>
      </w:r>
      <w:r w:rsidR="00701590">
        <w:rPr>
          <w:rFonts w:hAnsi="Times New Roman" w:ascii="Times New Roman"/>
        </w:rPr>
        <w:t>j.</w:t>
      </w:r>
      <w:r w:rsidR="00C57A7E" w:rsidRPr="00C57A7E">
        <w:rPr>
          <w:rFonts w:hAnsi="Times New Roman" w:ascii="Times New Roman"/>
        </w:rPr>
        <w:t>d.o.o., Velika Mlaka, Ivana Gorana Kovačića 1, OIB: 31915181784, MBS: 080889725</w:t>
      </w:r>
      <w:r w:rsidR="00C57A7E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A463C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867CFA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67CF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57A7E">
      <w:rPr>
        <w:rFonts w:hAnsi="Times New Roman" w:ascii="Times New Roman"/>
      </w:rPr>
      <w:t>6647/2015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A463C"/>
    <w:rsid w:val="006D4444"/>
    <w:rsid w:val="00701590"/>
    <w:rsid w:val="00713CF9"/>
    <w:rsid w:val="00725D73"/>
    <w:rsid w:val="00730EAB"/>
    <w:rsid w:val="00747D51"/>
    <w:rsid w:val="007A29F9"/>
    <w:rsid w:val="0082707B"/>
    <w:rsid w:val="00840E3D"/>
    <w:rsid w:val="00867439"/>
    <w:rsid w:val="00867CFA"/>
    <w:rsid w:val="00867F16"/>
    <w:rsid w:val="0090185C"/>
    <w:rsid w:val="009240EB"/>
    <w:rsid w:val="00997BA9"/>
    <w:rsid w:val="009A25F2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A7E"/>
    <w:rsid w:val="00C57CAF"/>
    <w:rsid w:val="00CF2939"/>
    <w:rsid w:val="00D44D4F"/>
    <w:rsid w:val="00D955F3"/>
    <w:rsid w:val="00DB29D2"/>
    <w:rsid w:val="00DB4528"/>
    <w:rsid w:val="00DC0C36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F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F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48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6647</izvorni_sadrzaj>
    <derivirana_varijabla naziv="DomainObject.Predmet.Broj_1">6647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St-6647/2015</izvorni_sadrzaj>
    <derivirana_varijabla naziv="DomainObject.Predmet.OznakaBroj_1">St-6647/2015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NIGHT j.d.o.o. zastupanog po punomoćniku Đurđica Milković</izvorni_sadrzaj>
    <derivirana_varijabla naziv="DomainObject.Predmet.ProtustrankaFormated_1">  BLUE NIGHT j.d.o.o. zastupanog po punomoćniku Đurđica Milković</derivirana_varijabla>
  </DomainObject.Predmet.ProtustrankaFormated>
  <DomainObject.Predmet.ProtustrankaFormatedOIB>
    <izvorni_sadrzaj>  BLUE NIGHT j.d.o.o., OIB 31915181784 zastupanog po punomoćniku Đurđica Milković</izvorni_sadrzaj>
    <derivirana_varijabla naziv="DomainObject.Predmet.ProtustrankaFormatedOIB_1">  BLUE NIGHT j.d.o.o., OIB 31915181784 zastupanog po punomoćniku Đurđica Milković</derivirana_varijabla>
  </DomainObject.Predmet.ProtustrankaFormatedOIB>
  <DomainObject.Predmet.ProtustrankaFormatedWithAdress>
    <izvorni_sadrzaj> BLUE NIGHT j.d.o.o., Ivana Gorana Kovačića 1, 10408 Velika Mlaka zastupanog po punomoćniku Đurđica Milković</izvorni_sadrzaj>
    <derivirana_varijabla naziv="DomainObject.Predmet.ProtustrankaFormatedWithAdress_1"> BLUE NIGHT j.d.o.o., Ivana Gorana Kovačića 1, 10408 Velika Mlaka zastupanog po punomoćniku Đurđica Milković</derivirana_varijabla>
  </DomainObject.Predmet.ProtustrankaFormatedWithAdress>
  <DomainObject.Predmet.ProtustrankaFormatedWithAdressOIB>
    <izvorni_sadrzaj> BLUE NIGHT j.d.o.o., OIB 31915181784, Ivana Gorana Kovačića 1, 10408 Velika Mlaka zastupanog po punomoćniku Đurđica Milković</izvorni_sadrzaj>
    <derivirana_varijabla naziv="DomainObject.Predmet.ProtustrankaFormatedWithAdressOIB_1"> BLUE NIGHT j.d.o.o., OIB 31915181784, Ivana Gorana Kovačića 1, 10408 Velika Mlaka zastupanog po punomoćniku Đurđica Milković</derivirana_varijabla>
  </DomainObject.Predmet.ProtustrankaFormatedWithAdressOIB>
  <DomainObject.Predmet.ProtustrankaWithAdress>
    <izvorni_sadrzaj>BLUE NIGHT j.d.o.o. Ivana Gorana Kovačića 1, 10408 Velika Mlaka</izvorni_sadrzaj>
    <derivirana_varijabla naziv="DomainObject.Predmet.ProtustrankaWithAdress_1">BLUE NIGHT j.d.o.o. Ivana Gorana Kovačića 1, 10408 Velika Mlaka</derivirana_varijabla>
  </DomainObject.Predmet.ProtustrankaWithAdress>
  <DomainObject.Predmet.ProtustrankaWithAdressOIB>
    <izvorni_sadrzaj>BLUE NIGHT j.d.o.o., OIB 31915181784, Ivana Gorana Kovačića 1, 10408 Velika Mlaka</izvorni_sadrzaj>
    <derivirana_varijabla naziv="DomainObject.Predmet.ProtustrankaWithAdressOIB_1">BLUE NIGHT j.d.o.o., OIB 31915181784, Ivana Gorana Kovačića 1, 10408 Velika Mlaka</derivirana_varijabla>
  </DomainObject.Predmet.ProtustrankaWithAdressOIB>
  <DomainObject.Predmet.ProtustrankaNazivFormated>
    <izvorni_sadrzaj>BLUE NIGHT j.d.o.o.</izvorni_sadrzaj>
    <derivirana_varijabla naziv="DomainObject.Predmet.ProtustrankaNazivFormated_1">BLUE NIGHT j.d.o.o.</derivirana_varijabla>
  </DomainObject.Predmet.ProtustrankaNazivFormated>
  <DomainObject.Predmet.ProtustrankaNazivFormatedOIB>
    <izvorni_sadrzaj>BLUE NIGHT j.d.o.o., OIB 31915181784</izvorni_sadrzaj>
    <derivirana_varijabla naziv="DomainObject.Predmet.ProtustrankaNazivFormatedOIB_1">BLUE NIGHT j.d.o.o., OIB 31915181784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NIGHT j.d.o.o. zastupanog po punomoćniku Đurđica Milković</item>
    </izvorni_sadrzaj>
    <derivirana_varijabla naziv="DomainObject.Predmet.ProtuStrankaListFormated_1">
      <item>BLUE NIGHT j.d.o.o. zastupanog po punomoćniku Đurđica Milković</item>
    </derivirana_varijabla>
  </DomainObject.Predmet.ProtuStrankaListFormated>
  <DomainObject.Predmet.ProtuStrankaListFormatedOIB>
    <izvorni_sadrzaj>
      <item>BLUE NIGHT j.d.o.o., OIB 31915181784 zastupanog po punomoćniku Đurđica Milković</item>
    </izvorni_sadrzaj>
    <derivirana_varijabla naziv="DomainObject.Predmet.ProtuStrankaListFormatedOIB_1">
      <item>BLUE NIGHT j.d.o.o., OIB 31915181784 zastupanog po punomoćniku Đurđica Milković</item>
    </derivirana_varijabla>
  </DomainObject.Predmet.ProtuStrankaListFormatedOIB>
  <DomainObject.Predmet.ProtuStrankaListFormatedWithAdress>
    <izvorni_sadrzaj>
      <item>BLUE NIGHT j.d.o.o., Ivana Gorana Kovačića 1, 10408 Velika Mlaka zastupanog po punomoćniku Đurđica Milković</item>
    </izvorni_sadrzaj>
    <derivirana_varijabla naziv="DomainObject.Predmet.ProtuStrankaListFormatedWithAdress_1">
      <item>BLUE NIGHT j.d.o.o., Ivana Gorana Kovačića 1, 10408 Velika Mlaka zastupanog po punomoćniku Đurđica Milković</item>
    </derivirana_varijabla>
  </DomainObject.Predmet.ProtuStrankaListFormatedWithAdress>
  <DomainObject.Predmet.ProtuStrankaListFormatedWithAdressOIB>
    <izvorni_sadrzaj>
      <item>BLUE NIGHT j.d.o.o., OIB 31915181784, Ivana Gorana Kovačića 1, 10408 Velika Mlaka zastupanog po punomoćniku Đurđica Milković</item>
    </izvorni_sadrzaj>
    <derivirana_varijabla naziv="DomainObject.Predmet.ProtuStrankaListFormatedWithAdressOIB_1">
      <item>BLUE NIGHT j.d.o.o., OIB 31915181784, Ivana Gorana Kovačića 1, 10408 Velika Mlaka zastupanog po punomoćniku Đurđica Milković</item>
    </derivirana_varijabla>
  </DomainObject.Predmet.ProtuStrankaListFormatedWithAdressOIB>
  <DomainObject.Predmet.ProtuStrankaListNazivFormated>
    <izvorni_sadrzaj>
      <item>BLUE NIGHT j.d.o.o.</item>
    </izvorni_sadrzaj>
    <derivirana_varijabla naziv="DomainObject.Predmet.ProtuStrankaListNazivFormated_1">
      <item>BLUE NIGHT j.d.o.o.</item>
    </derivirana_varijabla>
  </DomainObject.Predmet.ProtuStrankaListNazivFormated>
  <DomainObject.Predmet.ProtuStrankaListNazivFormatedOIB>
    <izvorni_sadrzaj>
      <item>BLUE NIGHT j.d.o.o., OIB 31915181784</item>
    </izvorni_sadrzaj>
    <derivirana_varijabla naziv="DomainObject.Predmet.ProtuStrankaListNazivFormatedOIB_1">
      <item>BLUE NIGHT j.d.o.o., OIB 31915181784</item>
    </derivirana_varijabla>
  </DomainObject.Predmet.ProtuStrankaListNazivFormatedOIB>
  <DomainObject.Predmet.OstaliListFormated>
    <izvorni_sadrzaj>
      <item>Đurđica Milković punomoćnik sudionika u postupku BLUE NIGHT j.d.o.o.</item>
    </izvorni_sadrzaj>
    <derivirana_varijabla naziv="DomainObject.Predmet.OstaliListFormated_1">
      <item>Đurđica Milković punomoćnik sudionika u postupku BLUE NIGHT j.d.o.o.</item>
    </derivirana_varijabla>
  </DomainObject.Predmet.OstaliListFormated>
  <DomainObject.Predmet.OstaliListFormatedOIB>
    <izvorni_sadrzaj>
      <item>Đurđica Milković, OIB 76824387978 punomoćnik sudionika u postupku BLUE NIGHT j.d.o.o.</item>
    </izvorni_sadrzaj>
    <derivirana_varijabla naziv="DomainObject.Predmet.OstaliListFormatedOIB_1">
      <item>Đurđica Milković, OIB 76824387978 punomoćnik sudionika u postupku BLUE NIGHT j.d.o.o.</item>
    </derivirana_varijabla>
  </DomainObject.Predmet.OstaliListFormatedOIB>
  <DomainObject.Predmet.OstaliListFormatedWithAdress>
    <izvorni_sadrzaj>
      <item>Đurđica Milković, Ivana Gorana Kovačića 1, 10010 Velika Mlaka punomoćnik sudionika u postupku BLUE NIGHT j.d.o.o.</item>
    </izvorni_sadrzaj>
    <derivirana_varijabla naziv="DomainObject.Predmet.OstaliListFormatedWithAdress_1">
      <item>Đurđica Milković, Ivana Gorana Kovačića 1, 10010 Velika Mlaka punomoćnik sudionika u postupku BLUE NIGHT j.d.o.o.</item>
    </derivirana_varijabla>
  </DomainObject.Predmet.OstaliListFormatedWithAdress>
  <DomainObject.Predmet.OstaliListFormatedWithAdressOIB>
    <izvorni_sadrzaj>
      <item>Đurđica Milković, OIB 76824387978, Ivana Gorana Kovačića 1, 10010 Velika Mlaka punomoćnik sudionika u postupku BLUE NIGHT j.d.o.o.</item>
    </izvorni_sadrzaj>
    <derivirana_varijabla naziv="DomainObject.Predmet.OstaliListFormatedWithAdressOIB_1">
      <item>Đurđica Milković, OIB 76824387978, Ivana Gorana Kovačića 1, 10010 Velika Mlaka punomoćnik sudionika u postupku BLUE NIGHT j.d.o.o.</item>
    </derivirana_varijabla>
  </DomainObject.Predmet.OstaliListFormatedWithAdressOIB>
  <DomainObject.Predmet.OstaliListNazivFormated>
    <izvorni_sadrzaj>
      <item>Đurđica Milković</item>
    </izvorni_sadrzaj>
    <derivirana_varijabla naziv="DomainObject.Predmet.OstaliListNazivFormated_1">
      <item>Đurđica Milković</item>
    </derivirana_varijabla>
  </DomainObject.Predmet.OstaliListNazivFormated>
  <DomainObject.Predmet.OstaliListNazivFormatedOIB>
    <izvorni_sadrzaj>
      <item>Đurđica Milković, OIB 76824387978</item>
    </izvorni_sadrzaj>
    <derivirana_varijabla naziv="DomainObject.Predmet.OstaliListNazivFormatedOIB_1">
      <item>Đurđica Milković, OIB 76824387978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NIGHT j.d.o.o.</izvorni_sadrzaj>
    <derivirana_varijabla naziv="DomainObject.Predmet.ProtustrankaIDrugi_1">BLUE NIGHT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NIGHT j.d.o.o., OIB 31915181784, Ivana Gorana Kovačića 1, 10408 Velika Mlaka</izvorni_sadrzaj>
    <derivirana_varijabla naziv="DomainObject.Predmet.ProtustrankaIDrugiAdressOIB_1">BLUE NIGHT j.d.o.o., OIB 31915181784, Ivana Gorana Kovačića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NIGHT j.d.o.o.</item>
      <item>Đurđica Milković</item>
    </izvorni_sadrzaj>
    <derivirana_varijabla naziv="DomainObject.Predmet.SudioniciListNaziv_1">
      <item>FINA Regionalni centar Zagreb</item>
      <item>BLUE NIGHT j.d.o.o.</item>
      <item>Đurđica Milković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BLUE NIGHT j.d.o.o., OIB 31915181784, Ivana Gorana Kovačića 1,10408 Velika Mlaka</item>
      <item>Đurđica Milković, OIB 76824387978, Ivana Gorana Kovačića 1,10010 Velika Mlaka</item>
    </izvorni_sadrzaj>
    <derivirana_varijabla naziv="DomainObject.Predmet.SudioniciListAdressOIB_1">
      <item>FINA Regionalni centar Zagreb, OIB 85821130368, Trg svibanjskih žrtava 1995. 1,10000 Zagreb</item>
      <item>BLUE NIGHT j.d.o.o., OIB 31915181784, Ivana Gorana Kovačića 1,10408 Velika Mlaka</item>
      <item>Đurđica Milković, OIB 76824387978, Ivana Gorana Kovačića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31915181784</item>
      <item>, OIB 76824387978</item>
    </izvorni_sadrzaj>
    <derivirana_varijabla naziv="DomainObject.Predmet.SudioniciListNazivOIB_1">
      <item>, OIB 85821130368</item>
      <item>, OIB 31915181784</item>
      <item>, OIB 76824387978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2222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2016-06-20T07:31:00Z</dcterms:created>
  <dc:creator>Sudsko vijeæe</dc:creator>
  <cp:lastModifiedBy>Mirela Šantek</cp:lastModifiedBy>
  <cp:lastPrinted>2016-08-12T09:47:00Z</cp:lastPrinted>
  <dcterms:modified xmlns:xsi="http://www.w3.org/2001/XMLSchema-instance" xsi:type="dcterms:W3CDTF">2016-08-12T09:47:00Z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