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4283" w14:paraId="8ca4283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C86BB3">
        <w:t xml:space="preserve">  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F7487A">
        <w:t>901</w:t>
      </w:r>
      <w:proofErr w:type="spellEnd"/>
      <w:r w:rsidR="00F7487A">
        <w:t>/</w:t>
      </w:r>
      <w:proofErr w:type="spellStart"/>
      <w:r w:rsidR="00F7487A">
        <w:t>13</w:t>
      </w:r>
      <w:proofErr w:type="spellEnd"/>
      <w:r w:rsidR="009F3AAA">
        <w:t>-</w:t>
      </w:r>
      <w:proofErr w:type="spellStart"/>
      <w:r w:rsidR="009F3AAA">
        <w:t>208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624927" w:rsidR="00325400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r w:rsidR="00F7487A" w:rsidRPr="00F7487A">
        <w:t xml:space="preserve">PZ </w:t>
      </w:r>
      <w:proofErr w:type="spellStart"/>
      <w:r w:rsidR="00F7487A" w:rsidRPr="00F7487A">
        <w:t>PETROVA</w:t>
      </w:r>
      <w:proofErr w:type="spellEnd"/>
      <w:r w:rsidR="00F7487A" w:rsidRPr="00F7487A">
        <w:t xml:space="preserve">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325400">
        <w:t xml:space="preserve">, </w:t>
      </w:r>
      <w:r w:rsidR="00D51C43" w:rsidRPr="00F47E3D">
        <w:t xml:space="preserve">dana </w:t>
      </w:r>
      <w:r w:rsidR="00C86BB3">
        <w:t xml:space="preserve">1.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9F3AAA" w:rsidR="00770DED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9F3AAA" w:rsidRPr="006F3865">
        <w:t>Antun</w:t>
      </w:r>
      <w:r w:rsidR="009F3AAA">
        <w:t>u</w:t>
      </w:r>
      <w:r w:rsidR="009F3AAA" w:rsidRPr="006F3865">
        <w:t xml:space="preserve"> </w:t>
      </w:r>
      <w:proofErr w:type="spellStart"/>
      <w:r w:rsidR="009F3AAA" w:rsidRPr="006F3865">
        <w:t>Crlenjak</w:t>
      </w:r>
      <w:r w:rsidR="009F3AAA">
        <w:t>u</w:t>
      </w:r>
      <w:proofErr w:type="spellEnd"/>
      <w:r w:rsidR="009F3AAA" w:rsidRPr="006F3865">
        <w:t xml:space="preserve">, Zagreb, </w:t>
      </w:r>
    </w:p>
    <w:p w:rsidRDefault="009F3AAA" w:rsidP="00770DED" w:rsidR="00B51EB9">
      <w:pPr>
        <w:jc w:val="both"/>
      </w:pPr>
      <w:proofErr w:type="spellStart"/>
      <w:r w:rsidRPr="006F3865">
        <w:t>Podgorska</w:t>
      </w:r>
      <w:proofErr w:type="spellEnd"/>
      <w:r w:rsidRPr="006F3865">
        <w:t xml:space="preserve"> 7, </w:t>
      </w:r>
      <w:proofErr w:type="spellStart"/>
      <w:r w:rsidRPr="006F3865">
        <w:t>OIB</w:t>
      </w:r>
      <w:proofErr w:type="spellEnd"/>
      <w:r w:rsidRPr="006F3865">
        <w:t xml:space="preserve">: </w:t>
      </w:r>
      <w:proofErr w:type="spellStart"/>
      <w:r w:rsidRPr="006F3865">
        <w:t>39256803465</w:t>
      </w:r>
      <w:proofErr w:type="spellEnd"/>
      <w:r>
        <w:t xml:space="preserve"> </w:t>
      </w:r>
      <w:r w:rsidR="006C4E83">
        <w:t>nekretnine</w:t>
      </w:r>
      <w:r w:rsidR="00B51EB9">
        <w:t xml:space="preserve"> stečajnog dužnika  </w:t>
      </w:r>
      <w:r w:rsidR="00F7487A" w:rsidRPr="00F7487A">
        <w:t xml:space="preserve">PZ PETROVA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B51EB9">
        <w:t>,</w:t>
      </w:r>
      <w:r w:rsidR="00B17DA6">
        <w:t xml:space="preserve"> </w:t>
      </w:r>
      <w:r w:rsidR="00B51EB9">
        <w:t xml:space="preserve">i to: </w:t>
      </w:r>
    </w:p>
    <w:p w:rsidRDefault="004D5451" w:rsidP="004D5451" w:rsidR="004D5451">
      <w:pPr>
        <w:ind w:left="708"/>
        <w:jc w:val="both"/>
      </w:pPr>
    </w:p>
    <w:p w:rsidRDefault="00B17DA6" w:rsidP="00261983" w:rsidR="00062B7E">
      <w:pPr>
        <w:pStyle w:val="Odlomakpopisa"/>
        <w:numPr>
          <w:ilvl w:val="0"/>
          <w:numId w:val="12"/>
        </w:numPr>
        <w:jc w:val="both"/>
      </w:pPr>
      <w:r w:rsidRPr="00557DEA">
        <w:t>oranica, uk</w:t>
      </w:r>
      <w:r>
        <w:t xml:space="preserve">upne površine </w:t>
      </w:r>
      <w:proofErr w:type="spellStart"/>
      <w:r>
        <w:t>694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upisana u </w:t>
      </w:r>
      <w:proofErr w:type="spellStart"/>
      <w:r>
        <w:t>z</w:t>
      </w:r>
      <w:r w:rsidRPr="00557DEA">
        <w:t>.k</w:t>
      </w:r>
      <w:proofErr w:type="spellEnd"/>
      <w:r w:rsidRPr="00557DEA">
        <w:t xml:space="preserve">. ul. </w:t>
      </w:r>
      <w:proofErr w:type="spellStart"/>
      <w:r w:rsidRPr="00557DEA">
        <w:t>553</w:t>
      </w:r>
      <w:proofErr w:type="spellEnd"/>
      <w:r w:rsidRPr="00557DEA">
        <w:t xml:space="preserve"> </w:t>
      </w:r>
      <w:r>
        <w:t xml:space="preserve">k.č.br. </w:t>
      </w:r>
      <w:proofErr w:type="spellStart"/>
      <w:r>
        <w:t>743</w:t>
      </w:r>
      <w:proofErr w:type="spellEnd"/>
      <w:r>
        <w:t xml:space="preserve"> </w:t>
      </w:r>
      <w:r w:rsidRPr="00557DEA">
        <w:t xml:space="preserve">k.o. </w:t>
      </w:r>
      <w:proofErr w:type="spellStart"/>
      <w:r w:rsidRPr="00557DEA">
        <w:t>Bović</w:t>
      </w:r>
      <w:proofErr w:type="spellEnd"/>
      <w:r w:rsidRPr="00557DEA">
        <w:t xml:space="preserve"> (</w:t>
      </w:r>
      <w:proofErr w:type="spellStart"/>
      <w:r w:rsidRPr="00557DEA">
        <w:t>MBR</w:t>
      </w:r>
      <w:proofErr w:type="spellEnd"/>
      <w:r w:rsidRPr="00557DEA">
        <w:t xml:space="preserve"> </w:t>
      </w:r>
      <w:proofErr w:type="spellStart"/>
      <w:r w:rsidRPr="00557DEA">
        <w:t>333514</w:t>
      </w:r>
      <w:proofErr w:type="spellEnd"/>
      <w:r w:rsidRPr="00557DEA">
        <w:t xml:space="preserve">) </w:t>
      </w:r>
      <w:r>
        <w:t xml:space="preserve"> </w:t>
      </w:r>
      <w:r w:rsidR="00F7487A">
        <w:t>kod Zemljišno-knjižnog odjela Gvozd, Općinskog suda u Sisku, Stalna služba u Glini</w:t>
      </w:r>
      <w:r w:rsidR="004D5451">
        <w:t>.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5D4988" w:rsidR="001E0E34" w:rsidRPr="00F47E3D">
      <w:pPr>
        <w:jc w:val="both"/>
      </w:pPr>
      <w:r w:rsidRPr="00F47E3D">
        <w:tab/>
        <w:t>Rješenje o</w:t>
      </w:r>
      <w:r w:rsidR="00C862FE" w:rsidRPr="00F47E3D">
        <w:t xml:space="preserve"> dosudi ovog suda broj St-</w:t>
      </w:r>
      <w:proofErr w:type="spellStart"/>
      <w:r w:rsidR="007B3F49">
        <w:t>901</w:t>
      </w:r>
      <w:proofErr w:type="spellEnd"/>
      <w:r w:rsidR="007B3F49">
        <w:t>/</w:t>
      </w:r>
      <w:proofErr w:type="spellStart"/>
      <w:r w:rsidR="007B3F49">
        <w:t>13</w:t>
      </w:r>
      <w:proofErr w:type="spellEnd"/>
      <w:r w:rsidR="00ED6590">
        <w:t xml:space="preserve"> </w:t>
      </w:r>
      <w:r w:rsidR="00D51C43" w:rsidRPr="00F47E3D">
        <w:t xml:space="preserve"> od </w:t>
      </w:r>
      <w:r w:rsidR="000C3008">
        <w:t xml:space="preserve">5. veljače </w:t>
      </w:r>
      <w:proofErr w:type="spellStart"/>
      <w:r w:rsidR="000C3008">
        <w:t>2019</w:t>
      </w:r>
      <w:proofErr w:type="spellEnd"/>
      <w:r w:rsidR="00A333BC">
        <w:t>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0C3008">
        <w:t>4. ožujka</w:t>
      </w:r>
      <w:r w:rsidR="008D435D">
        <w:t xml:space="preserve"> </w:t>
      </w:r>
      <w:proofErr w:type="spellStart"/>
      <w:r w:rsidR="008D435D">
        <w:t>2019</w:t>
      </w:r>
      <w:proofErr w:type="spellEnd"/>
      <w:r w:rsidR="008D435D">
        <w:t>.</w:t>
      </w:r>
      <w:r w:rsidR="006C17DB">
        <w:t xml:space="preserve"> </w:t>
      </w:r>
      <w:r w:rsidR="00ED6590">
        <w:t>godine 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6C4E83">
        <w:t xml:space="preserve">citiranom </w:t>
      </w:r>
      <w:r w:rsidR="008F4612">
        <w:t xml:space="preserve">rješenju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8D435D">
        <w:t>1.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B21E48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 xml:space="preserve">Protiv zaključka nije dopuštena žalba (članak 11 stavak 9 SZ-a, NN </w:t>
      </w:r>
      <w:r w:rsidRPr="00113978">
        <w:t>44/96, 29/99, 129/00, 123/03, 82/06, 116/10, 25/12, 133/12, 45/13</w:t>
      </w:r>
      <w:r>
        <w:t>).</w:t>
      </w:r>
    </w:p>
    <w:p w:rsidRDefault="00624927" w:rsidP="00624927" w:rsidR="00624927"/>
    <w:p w:rsidRDefault="00B21E48" w:rsidR="00B21E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B21E48" w:rsidR="00B21E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B21E48" w:rsidR="005E7948" w:rsidRPr="00F47E3D">
      <w:pPr>
        <w:pStyle w:val="Odlomakpopisa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11"/>
  </w:num>
  <w:num w:numId="9">
    <w:abstractNumId w:val="8"/>
  </w:num>
  <w:num w:numId="10">
    <w:abstractNumId w:val="4"/>
  </w:num>
  <w:num w:numId="11">
    <w:abstractNumId w:val="1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601D24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0DED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17DA6"/>
    <w:rsid w:val="00B21E48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1061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2019-04-01T09:09:00Z</dcterms:created>
  <dc:creator>kraljicn</dc:creator>
  <cp:lastModifiedBy>Vinka Mihalinčić</cp:lastModifiedBy>
  <cp:lastPrinted>2019-04-01T09:12:00Z</cp:lastPrinted>
  <dcterms:modified xmlns:xsi="http://www.w3.org/2001/XMLSchema-instance" xsi:type="dcterms:W3CDTF">2019-04-01T09:12:00Z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(St-901-13-zaključak_o_predaji_nekretnine_kao_kupcu - Antun Crlenjak.docx)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