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980c" w14:paraId="a8b980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B0958">
        <w:t>6646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80305">
        <w:t>30</w:t>
      </w:r>
      <w:r w:rsidR="00AC4528" w:rsidRPr="00D80305">
        <w:t>.</w:t>
      </w:r>
      <w:r w:rsidR="00F8310C" w:rsidRPr="00D80305">
        <w:t xml:space="preserve"> studenog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B0958" w:rsidRPr="003B0958">
        <w:t xml:space="preserve">PM. </w:t>
      </w:r>
      <w:proofErr w:type="spellStart"/>
      <w:r w:rsidR="003B0958" w:rsidRPr="003B0958">
        <w:t>Studia</w:t>
      </w:r>
      <w:proofErr w:type="spellEnd"/>
      <w:r w:rsidR="003B0958" w:rsidRPr="003B0958">
        <w:t xml:space="preserve"> Forum d.o.o. u likvidaciji</w:t>
      </w:r>
      <w:r w:rsidR="003B0958">
        <w:t xml:space="preserve">, </w:t>
      </w:r>
      <w:r w:rsidR="00061039" w:rsidRPr="00D80305">
        <w:t>Zagreb</w:t>
      </w:r>
      <w:r w:rsidR="00D80305">
        <w:t xml:space="preserve">, </w:t>
      </w:r>
      <w:r w:rsidR="003B0958" w:rsidRPr="003B0958">
        <w:t>Domagojeva 23</w:t>
      </w:r>
      <w:r w:rsidR="000566AD" w:rsidRPr="00D80305">
        <w:t xml:space="preserve">, OIB: </w:t>
      </w:r>
      <w:r w:rsidR="003B0958" w:rsidRPr="003B0958">
        <w:t>31935222799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3B0958">
        <w:t>434.241,55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80305">
        <w:t>30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 w:rsidRPr="009C5689">
      <w:pPr>
        <w:ind w:left="6372"/>
        <w:jc w:val="center"/>
      </w:pPr>
      <w:r>
        <w:t xml:space="preserve">         Daniela Nizić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="00F9335E">
        <w:t>zz</w:t>
      </w:r>
      <w:proofErr w:type="spellEnd"/>
      <w:r w:rsidR="00F9335E">
        <w:t xml:space="preserve"> dužnika na adresu</w:t>
      </w:r>
    </w:p>
    <w:sectPr w:rsidSect="00ED6AA8" w:rsidR="00D62F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84369"/>
    <w:rsid w:val="00297E94"/>
    <w:rsid w:val="002B758E"/>
    <w:rsid w:val="00325398"/>
    <w:rsid w:val="0036569F"/>
    <w:rsid w:val="0038246E"/>
    <w:rsid w:val="00384CCE"/>
    <w:rsid w:val="003B0958"/>
    <w:rsid w:val="003D35F9"/>
    <w:rsid w:val="003E3A15"/>
    <w:rsid w:val="003F7520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60CFE"/>
    <w:rsid w:val="0067317A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B1696"/>
    <w:rsid w:val="009C5689"/>
    <w:rsid w:val="009C6F6E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272D2"/>
    <w:rsid w:val="00C405FD"/>
    <w:rsid w:val="00C41A71"/>
    <w:rsid w:val="00C836B9"/>
    <w:rsid w:val="00C958E9"/>
    <w:rsid w:val="00CB55C0"/>
    <w:rsid w:val="00CE7362"/>
    <w:rsid w:val="00D01B78"/>
    <w:rsid w:val="00D270CF"/>
    <w:rsid w:val="00D62FF6"/>
    <w:rsid w:val="00D66226"/>
    <w:rsid w:val="00D80305"/>
    <w:rsid w:val="00EC3302"/>
    <w:rsid w:val="00ED6AA8"/>
    <w:rsid w:val="00F034D3"/>
    <w:rsid w:val="00F510B3"/>
    <w:rsid w:val="00F8310C"/>
    <w:rsid w:val="00F9335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6646</izvorni_sadrzaj>
    <derivirana_varijabla naziv="DomainObject.Predmet.Broj_1">6646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St-6646/2015</izvorni_sadrzaj>
    <derivirana_varijabla naziv="DomainObject.Predmet.OznakaBroj_1">St-6646/2015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PM. Studia Forum d.o.o. u likvidaciji zastupanog po punomoćniku Perica Milišić</izvorni_sadrzaj>
    <derivirana_varijabla naziv="DomainObject.Predmet.ProtustrankaFormated_1">  PM. Studia Forum d.o.o. u likvidaciji zastupanog po punomoćniku Perica Milišić</derivirana_varijabla>
  </DomainObject.Predmet.ProtustrankaFormated>
  <DomainObject.Predmet.ProtustrankaFormatedOIB>
    <izvorni_sadrzaj>  PM. Studia Forum d.o.o. u likvidaciji, OIB 31935222799 zastupanog po punomoćniku Perica Milišić</izvorni_sadrzaj>
    <derivirana_varijabla naziv="DomainObject.Predmet.ProtustrankaFormatedOIB_1">  PM. Studia Forum d.o.o. u likvidaciji, OIB 31935222799 zastupanog po punomoćniku Perica Milišić</derivirana_varijabla>
  </DomainObject.Predmet.ProtustrankaFormatedOIB>
  <DomainObject.Predmet.ProtustrankaFormatedWithAdress>
    <izvorni_sadrzaj> PM. Studia Forum d.o.o. u likvidaciji, Domagojeva 23, 10000 Zagreb zastupanog po punomoćniku Perica Milišić</izvorni_sadrzaj>
    <derivirana_varijabla naziv="DomainObject.Predmet.ProtustrankaFormatedWithAdress_1"> PM. Studia Forum d.o.o. u likvidaciji, Domagojeva 23, 10000 Zagreb zastupanog po punomoćniku Perica Milišić</derivirana_varijabla>
  </DomainObject.Predmet.ProtustrankaFormatedWithAdress>
  <DomainObject.Predmet.ProtustrankaFormatedWithAdressOIB>
    <izvorni_sadrzaj> PM. Studia Forum d.o.o. u likvidaciji, OIB 31935222799, Domagojeva 23, 10000 Zagreb zastupanog po punomoćniku Perica Milišić</izvorni_sadrzaj>
    <derivirana_varijabla naziv="DomainObject.Predmet.ProtustrankaFormatedWithAdressOIB_1"> PM. Studia Forum d.o.o. u likvidaciji, OIB 31935222799, Domagojeva 23, 10000 Zagreb zastupanog po punomoćniku Perica Milišić</derivirana_varijabla>
  </DomainObject.Predmet.ProtustrankaFormatedWithAdressOIB>
  <DomainObject.Predmet.ProtustrankaWithAdress>
    <izvorni_sadrzaj>PM. Studia Forum d.o.o. u likvidaciji Domagojeva 23, 10000 Zagreb</izvorni_sadrzaj>
    <derivirana_varijabla naziv="DomainObject.Predmet.ProtustrankaWithAdress_1">PM. Studia Forum d.o.o. u likvidaciji Domagojeva 23, 10000 Zagreb</derivirana_varijabla>
  </DomainObject.Predmet.ProtustrankaWithAdress>
  <DomainObject.Predmet.ProtustrankaWithAdressOIB>
    <izvorni_sadrzaj>PM. Studia Forum d.o.o. u likvidaciji, OIB 31935222799, Domagojeva 23, 10000 Zagreb</izvorni_sadrzaj>
    <derivirana_varijabla naziv="DomainObject.Predmet.ProtustrankaWithAdressOIB_1">PM. Studia Forum d.o.o. u likvidaciji, OIB 31935222799, Domagojeva 23, 10000 Zagreb</derivirana_varijabla>
  </DomainObject.Predmet.ProtustrankaWithAdressOIB>
  <DomainObject.Predmet.ProtustrankaNazivFormated>
    <izvorni_sadrzaj>PM. Studia Forum d.o.o. u likvidaciji</izvorni_sadrzaj>
    <derivirana_varijabla naziv="DomainObject.Predmet.ProtustrankaNazivFormated_1">PM. Studia Forum d.o.o. u likvidaciji</derivirana_varijabla>
  </DomainObject.Predmet.ProtustrankaNazivFormated>
  <DomainObject.Predmet.ProtustrankaNazivFormatedOIB>
    <izvorni_sadrzaj>PM. Studia Forum d.o.o. u likvidaciji, OIB 31935222799</izvorni_sadrzaj>
    <derivirana_varijabla naziv="DomainObject.Predmet.ProtustrankaNazivFormatedOIB_1">PM. Studia Forum d.o.o. u likvidaciji, OIB 31935222799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PM. Studia Forum d.o.o. u likvidaciji zastupanog po punomoćniku Perica Milišić</item>
    </izvorni_sadrzaj>
    <derivirana_varijabla naziv="DomainObject.Predmet.ProtuStrankaListFormated_1">
      <item>PM. Studia Forum d.o.o. u likvidaciji zastupanog po punomoćniku Perica Milišić</item>
    </derivirana_varijabla>
  </DomainObject.Predmet.ProtuStrankaListFormated>
  <DomainObject.Predmet.ProtuStrankaListFormatedOIB>
    <izvorni_sadrzaj>
      <item>PM. Studia Forum d.o.o. u likvidaciji, OIB 31935222799 zastupanog po punomoćniku Perica Milišić</item>
    </izvorni_sadrzaj>
    <derivirana_varijabla naziv="DomainObject.Predmet.ProtuStrankaListFormatedOIB_1">
      <item>PM. Studia Forum d.o.o. u likvidaciji, OIB 31935222799 zastupanog po punomoćniku Perica Milišić</item>
    </derivirana_varijabla>
  </DomainObject.Predmet.ProtuStrankaListFormatedOIB>
  <DomainObject.Predmet.ProtuStrankaListFormatedWithAdress>
    <izvorni_sadrzaj>
      <item>PM. Studia Forum d.o.o. u likvidaciji, Domagojeva 23, 10000 Zagreb zastupanog po punomoćniku Perica Milišić</item>
    </izvorni_sadrzaj>
    <derivirana_varijabla naziv="DomainObject.Predmet.ProtuStrankaListFormatedWithAdress_1">
      <item>PM. Studia Forum d.o.o. u likvidaciji, Domagojeva 23, 10000 Zagreb zastupanog po punomoćniku Perica Milišić</item>
    </derivirana_varijabla>
  </DomainObject.Predmet.ProtuStrankaListFormatedWithAdress>
  <DomainObject.Predmet.ProtuStrankaListFormatedWithAdressOIB>
    <izvorni_sadrzaj>
      <item>PM. Studia Forum d.o.o. u likvidaciji, OIB 31935222799, Domagojeva 23, 10000 Zagreb zastupanog po punomoćniku Perica Milišić</item>
    </izvorni_sadrzaj>
    <derivirana_varijabla naziv="DomainObject.Predmet.ProtuStrankaListFormatedWithAdressOIB_1">
      <item>PM. Studia Forum d.o.o. u likvidaciji, OIB 31935222799, Domagojeva 23, 10000 Zagreb zastupanog po punomoćniku Perica Milišić</item>
    </derivirana_varijabla>
  </DomainObject.Predmet.ProtuStrankaListFormatedWithAdressOIB>
  <DomainObject.Predmet.ProtuStrankaListNazivFormated>
    <izvorni_sadrzaj>
      <item>PM. Studia Forum d.o.o. u likvidaciji</item>
    </izvorni_sadrzaj>
    <derivirana_varijabla naziv="DomainObject.Predmet.ProtuStrankaListNazivFormated_1">
      <item>PM. Studia Forum d.o.o. u likvidaciji</item>
    </derivirana_varijabla>
  </DomainObject.Predmet.ProtuStrankaListNazivFormated>
  <DomainObject.Predmet.ProtuStrankaListNazivFormatedOIB>
    <izvorni_sadrzaj>
      <item>PM. Studia Forum d.o.o. u likvidaciji, OIB 31935222799</item>
    </izvorni_sadrzaj>
    <derivirana_varijabla naziv="DomainObject.Predmet.ProtuStrankaListNazivFormatedOIB_1">
      <item>PM. Studia Forum d.o.o. u likvidaciji, OIB 31935222799</item>
    </derivirana_varijabla>
  </DomainObject.Predmet.ProtuStrankaListNazivFormatedOIB>
  <DomainObject.Predmet.OstaliListFormated>
    <izvorni_sadrzaj>
      <item>Perica Milišić punomoćnik sudionika u postupku PM. Studia Forum d.o.o. u likvidaciji</item>
    </izvorni_sadrzaj>
    <derivirana_varijabla naziv="DomainObject.Predmet.OstaliListFormated_1">
      <item>Perica Milišić punomoćnik sudionika u postupku PM. Studia Forum d.o.o. u likvidaciji</item>
    </derivirana_varijabla>
  </DomainObject.Predmet.OstaliListFormated>
  <DomainObject.Predmet.OstaliListFormatedOIB>
    <izvorni_sadrzaj>
      <item>Perica Milišić, OIB 84086695489 punomoćnik sudionika u postupku PM. Studia Forum d.o.o. u likvidaciji</item>
    </izvorni_sadrzaj>
    <derivirana_varijabla naziv="DomainObject.Predmet.OstaliListFormatedOIB_1">
      <item>Perica Milišić, OIB 84086695489 punomoćnik sudionika u postupku PM. Studia Forum d.o.o. u likvidaciji</item>
    </derivirana_varijabla>
  </DomainObject.Predmet.OstaliListFormatedOIB>
  <DomainObject.Predmet.OstaliListFormatedWithAdress>
    <izvorni_sadrzaj>
      <item>Perica Milišić, Domagojeva 23, 10000 Zagreb punomoćnik sudionika u postupku PM. Studia Forum d.o.o. u likvidaciji</item>
    </izvorni_sadrzaj>
    <derivirana_varijabla naziv="DomainObject.Predmet.OstaliListFormatedWithAdress_1">
      <item>Perica Milišić, Domagojeva 23, 10000 Zagreb punomoćnik sudionika u postupku PM. Studia Forum d.o.o. u likvidaciji</item>
    </derivirana_varijabla>
  </DomainObject.Predmet.OstaliListFormatedWithAdress>
  <DomainObject.Predmet.OstaliListFormatedWithAdressOIB>
    <izvorni_sadrzaj>
      <item>Perica Milišić, OIB 84086695489, Domagojeva 23, 10000 Zagreb punomoćnik sudionika u postupku PM. Studia Forum d.o.o. u likvidaciji</item>
    </izvorni_sadrzaj>
    <derivirana_varijabla naziv="DomainObject.Predmet.OstaliListFormatedWithAdressOIB_1">
      <item>Perica Milišić, OIB 84086695489, Domagojeva 23, 10000 Zagreb punomoćnik sudionika u postupku PM. Studia Forum d.o.o. u likvidaciji</item>
    </derivirana_varijabla>
  </DomainObject.Predmet.OstaliListFormatedWithAdressOIB>
  <DomainObject.Predmet.OstaliListNazivFormated>
    <izvorni_sadrzaj>
      <item>Perica Milišić</item>
    </izvorni_sadrzaj>
    <derivirana_varijabla naziv="DomainObject.Predmet.OstaliListNazivFormated_1">
      <item>Perica Milišić</item>
    </derivirana_varijabla>
  </DomainObject.Predmet.OstaliListNazivFormated>
  <DomainObject.Predmet.OstaliListNazivFormatedOIB>
    <izvorni_sadrzaj>
      <item>Perica Milišić, OIB 84086695489</item>
    </izvorni_sadrzaj>
    <derivirana_varijabla naziv="DomainObject.Predmet.OstaliListNazivFormatedOIB_1">
      <item>Perica Milišić, OIB 84086695489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PM. Studia Forum d.o.o. u likvidaciji</izvorni_sadrzaj>
    <derivirana_varijabla naziv="DomainObject.Predmet.ProtustrankaIDrugi_1">PM. Studia Forum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PM. Studia Forum d.o.o. u likvidaciji, OIB 31935222799, Domagojeva 23, 10000 Zagreb</izvorni_sadrzaj>
    <derivirana_varijabla naziv="DomainObject.Predmet.ProtustrankaIDrugiAdressOIB_1">PM. Studia Forum d.o.o. u likvidaciji, OIB 31935222799, Domagojeva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PM. Studia Forum d.o.o. u likvidaciji</item>
      <item>Perica Milišić</item>
    </izvorni_sadrzaj>
    <derivirana_varijabla naziv="DomainObject.Predmet.SudioniciListNaziv_1">
      <item>FINA Regionalni centar Zagreb</item>
      <item>PM. Studia Forum d.o.o. u likvidaciji</item>
      <item>Perica Milišić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PM. Studia Forum d.o.o. u likvidaciji, OIB 31935222799, Domagojeva 23,10000 Zagreb</item>
      <item>Perica Milišić, OIB 84086695489, Domagojeva 23,10000 Zagreb</item>
    </izvorni_sadrzaj>
    <derivirana_varijabla naziv="DomainObject.Predmet.SudioniciListAdressOIB_1">
      <item>FINA Regionalni centar Zagreb, OIB 85821130368, Trg svibanjskih žrtava 1995. 1,10000 Zagreb</item>
      <item>PM. Studia Forum d.o.o. u likvidaciji, OIB 31935222799, Domagojeva 23,10000 Zagreb</item>
      <item>Perica Milišić, OIB 84086695489, Domagojeva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31935222799</item>
      <item>, OIB 84086695489</item>
    </izvorni_sadrzaj>
    <derivirana_varijabla naziv="DomainObject.Predmet.SudioniciListNazivOIB_1">
      <item>, OIB 85821130368</item>
      <item>, OIB 31935222799</item>
      <item>, OIB 84086695489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D7596-0AAC-4A5E-912F-ADFED5164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1354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2015-11-30T09:31:00Z</dcterms:created>
  <dc:creator>ilukac</dc:creator>
  <cp:lastModifiedBy>Katica Franjić</cp:lastModifiedBy>
  <cp:lastPrinted>2015-11-30T09:06:00Z</cp:lastPrinted>
  <dcterms:modified xmlns:xsi="http://www.w3.org/2001/XMLSchema-instance" xsi:type="dcterms:W3CDTF">2015-11-30T09:34:00Z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