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409c" w14:paraId="faa409c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5417CA">
        <w:t>1092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417CA">
        <w:t xml:space="preserve">TALES USLUGE TURISTIČKA AGENCIJA d.o.o. za trgovinu i usluge, Zagreb, Ćire Truhelke 39, MBS: 080861312, OIB: 22022080129, </w:t>
      </w:r>
      <w:r>
        <w:t xml:space="preserve">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5417CA" w:rsidR="009D2F35">
      <w:pPr>
        <w:tabs>
          <w:tab w:pos="6023" w:val="left"/>
        </w:tabs>
        <w:ind w:firstLine="708"/>
        <w:jc w:val="both"/>
      </w:pPr>
      <w:r>
        <w:t xml:space="preserve">               </w:t>
      </w:r>
      <w:r w:rsidR="005417CA">
        <w:tab/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</w:t>
      </w:r>
      <w:r w:rsidR="005417CA">
        <w:rPr>
          <w:bCs/>
        </w:rPr>
        <w:t xml:space="preserve">TALES USLUGE TURISTIČKA AGENCIJA d.o.o. za trgovinu i usluge, Zagreb, Ćire Truhelke 39, MBS: 080861312, OIB: 22022080129.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417CA" w:rsidR="005417CA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5417CA">
        <w:t xml:space="preserve">Sanela Kučar, Osijek, J. J. Strossmayera 37, OIB: 97473612486 </w:t>
      </w:r>
    </w:p>
    <w:p w:rsidRDefault="001416CB" w:rsidP="005417CA" w:rsidR="001416CB" w:rsidRPr="005417CA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417CA">
        <w:t xml:space="preserve">TALES USLUGE TURISTIČKA AGENCIJA d.o.o. za trgovinu i usluge, Zagreb, Ćire Truhelke 39, MBS: 080861312, OIB: 22022080129.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5417CA">
        <w:rPr>
          <w:bCs/>
        </w:rPr>
        <w:t>15</w:t>
      </w:r>
      <w:r w:rsidRPr="00F877AB">
        <w:rPr>
          <w:bCs/>
        </w:rPr>
        <w:t xml:space="preserve">. </w:t>
      </w:r>
      <w:r w:rsidR="005417CA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5417CA">
        <w:rPr>
          <w:bCs/>
        </w:rPr>
        <w:t>2590</w:t>
      </w:r>
      <w:r w:rsidRPr="00F877AB">
        <w:rPr>
          <w:bCs/>
        </w:rPr>
        <w:t xml:space="preserve"> od </w:t>
      </w:r>
      <w:r w:rsidR="005417CA">
        <w:rPr>
          <w:bCs/>
        </w:rPr>
        <w:t>11</w:t>
      </w:r>
      <w:r w:rsidR="001416CB">
        <w:rPr>
          <w:bCs/>
        </w:rPr>
        <w:t xml:space="preserve">. </w:t>
      </w:r>
      <w:r w:rsidR="005417CA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5417CA">
        <w:t xml:space="preserve">TALES USLUGE TURISTIČKA AGENCIJA d.o.o. za trgovinu i usluge, Zagreb, Ćire Truhelke 39, MBS: 080861312, OIB: 22022080129. 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5417CA">
        <w:rPr>
          <w:bCs/>
        </w:rPr>
        <w:t>1092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427F7B">
        <w:t>04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417CA">
        <w:t>109</w:t>
      </w:r>
      <w:r w:rsidR="00427F7B">
        <w:t>2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417CA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841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17C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D6841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8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68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68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68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68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D68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68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68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68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68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1092</izvorni_sadrzaj>
    <derivirana_varijabla naziv="DomainObject.Predmet.Broj_1">1092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St-1092/2017</izvorni_sadrzaj>
    <derivirana_varijabla naziv="DomainObject.Predmet.OznakaBroj_1">St-1092/2017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TALES USLUGE TURISTIČKA AGENCIJA d.o.o.</izvorni_sadrzaj>
    <derivirana_varijabla naziv="DomainObject.Predmet.ProtustrankaFormated_1">  TALES USLUGE TURISTIČKA AGENCIJA d.o.o.</derivirana_varijabla>
  </DomainObject.Predmet.ProtustrankaFormated>
  <DomainObject.Predmet.ProtustrankaFormatedOIB>
    <izvorni_sadrzaj>  TALES USLUGE TURISTIČKA AGENCIJA d.o.o., OIB 22022080129</izvorni_sadrzaj>
    <derivirana_varijabla naziv="DomainObject.Predmet.ProtustrankaFormatedOIB_1">  TALES USLUGE TURISTIČKA AGENCIJA d.o.o., OIB 22022080129</derivirana_varijabla>
  </DomainObject.Predmet.ProtustrankaFormatedOIB>
  <DomainObject.Predmet.ProtustrankaFormatedWithAdress>
    <izvorni_sadrzaj> TALES USLUGE TURISTIČKA AGENCIJA d.o.o., Ćire Truhelke 39, 10000 Zagreb</izvorni_sadrzaj>
    <derivirana_varijabla naziv="DomainObject.Predmet.ProtustrankaFormatedWithAdress_1"> TALES USLUGE TURISTIČKA AGENCIJA d.o.o., Ćire Truhelke 39, 10000 Zagreb</derivirana_varijabla>
  </DomainObject.Predmet.ProtustrankaFormatedWithAdress>
  <DomainObject.Predmet.ProtustrankaFormatedWithAdressOIB>
    <izvorni_sadrzaj> TALES USLUGE TURISTIČKA AGENCIJA d.o.o., OIB 22022080129, Ćire Truhelke 39, 10000 Zagreb</izvorni_sadrzaj>
    <derivirana_varijabla naziv="DomainObject.Predmet.ProtustrankaFormatedWithAdressOIB_1"> TALES USLUGE TURISTIČKA AGENCIJA d.o.o., OIB 22022080129, Ćire Truhelke 39, 10000 Zagreb</derivirana_varijabla>
  </DomainObject.Predmet.ProtustrankaFormatedWithAdressOIB>
  <DomainObject.Predmet.ProtustrankaWithAdress>
    <izvorni_sadrzaj>TALES USLUGE TURISTIČKA AGENCIJA d.o.o. Ćire Truhelke 39, 10000 Zagreb</izvorni_sadrzaj>
    <derivirana_varijabla naziv="DomainObject.Predmet.ProtustrankaWithAdress_1">TALES USLUGE TURISTIČKA AGENCIJA d.o.o. Ćire Truhelke 39, 10000 Zagreb</derivirana_varijabla>
  </DomainObject.Predmet.ProtustrankaWithAdress>
  <DomainObject.Predmet.ProtustrankaWithAdressOIB>
    <izvorni_sadrzaj>TALES USLUGE TURISTIČKA AGENCIJA d.o.o., OIB 22022080129, Ćire Truhelke 39, 10000 Zagreb</izvorni_sadrzaj>
    <derivirana_varijabla naziv="DomainObject.Predmet.ProtustrankaWithAdressOIB_1">TALES USLUGE TURISTIČKA AGENCIJA d.o.o., OIB 22022080129, Ćire Truhelke 39, 10000 Zagreb</derivirana_varijabla>
  </DomainObject.Predmet.ProtustrankaWithAdressOIB>
  <DomainObject.Predmet.ProtustrankaNazivFormated>
    <izvorni_sadrzaj>TALES USLUGE TURISTIČKA AGENCIJA d.o.o.</izvorni_sadrzaj>
    <derivirana_varijabla naziv="DomainObject.Predmet.ProtustrankaNazivFormated_1">TALES USLUGE TURISTIČKA AGENCIJA d.o.o.</derivirana_varijabla>
  </DomainObject.Predmet.ProtustrankaNazivFormated>
  <DomainObject.Predmet.ProtustrankaNazivFormatedOIB>
    <izvorni_sadrzaj>TALES USLUGE TURISTIČKA AGENCIJA d.o.o., OIB 22022080129</izvorni_sadrzaj>
    <derivirana_varijabla naziv="DomainObject.Predmet.ProtustrankaNazivFormatedOIB_1">TALES USLUGE TURISTIČKA AGENCIJA d.o.o., OIB 22022080129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TALES USLUGE TURISTIČKA AGENCIJA d.o.o.</item>
    </izvorni_sadrzaj>
    <derivirana_varijabla naziv="DomainObject.Predmet.ProtuStrankaListFormated_1">
      <item>TALES USLUGE TURISTIČKA AGENCIJA d.o.o.</item>
    </derivirana_varijabla>
  </DomainObject.Predmet.ProtuStrankaListFormated>
  <DomainObject.Predmet.ProtuStrankaListFormatedOIB>
    <izvorni_sadrzaj>
      <item>TALES USLUGE TURISTIČKA AGENCIJA d.o.o., OIB 22022080129</item>
    </izvorni_sadrzaj>
    <derivirana_varijabla naziv="DomainObject.Predmet.ProtuStrankaListFormatedOIB_1">
      <item>TALES USLUGE TURISTIČKA AGENCIJA d.o.o., OIB 22022080129</item>
    </derivirana_varijabla>
  </DomainObject.Predmet.ProtuStrankaListFormatedOIB>
  <DomainObject.Predmet.ProtuStrankaListFormatedWithAdress>
    <izvorni_sadrzaj>
      <item>TALES USLUGE TURISTIČKA AGENCIJA d.o.o., Ćire Truhelke 39, 10000 Zagreb</item>
    </izvorni_sadrzaj>
    <derivirana_varijabla naziv="DomainObject.Predmet.ProtuStrankaListFormatedWithAdress_1">
      <item>TALES USLUGE TURISTIČKA AGENCIJA d.o.o., Ćire Truhelke 39, 10000 Zagreb</item>
    </derivirana_varijabla>
  </DomainObject.Predmet.ProtuStrankaListFormatedWithAdress>
  <DomainObject.Predmet.ProtuStrankaListFormatedWithAdressOIB>
    <izvorni_sadrzaj>
      <item>TALES USLUGE TURISTIČKA AGENCIJA d.o.o., OIB 22022080129, Ćire Truhelke 39, 10000 Zagreb</item>
    </izvorni_sadrzaj>
    <derivirana_varijabla naziv="DomainObject.Predmet.ProtuStrankaListFormatedWithAdressOIB_1">
      <item>TALES USLUGE TURISTIČKA AGENCIJA d.o.o., OIB 22022080129, Ćire Truhelke 39, 10000 Zagreb</item>
    </derivirana_varijabla>
  </DomainObject.Predmet.ProtuStrankaListFormatedWithAdressOIB>
  <DomainObject.Predmet.ProtuStrankaListNazivFormated>
    <izvorni_sadrzaj>
      <item>TALES USLUGE TURISTIČKA AGENCIJA d.o.o.</item>
    </izvorni_sadrzaj>
    <derivirana_varijabla naziv="DomainObject.Predmet.ProtuStrankaListNazivFormated_1">
      <item>TALES USLUGE TURISTIČKA AGENCIJA d.o.o.</item>
    </derivirana_varijabla>
  </DomainObject.Predmet.ProtuStrankaListNazivFormated>
  <DomainObject.Predmet.ProtuStrankaListNazivFormatedOIB>
    <izvorni_sadrzaj>
      <item>TALES USLUGE TURISTIČKA AGENCIJA d.o.o., OIB 22022080129</item>
    </izvorni_sadrzaj>
    <derivirana_varijabla naziv="DomainObject.Predmet.ProtuStrankaListNazivFormatedOIB_1">
      <item>TALES USLUGE TURISTIČKA AGENCIJA d.o.o., OIB 22022080129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TALES USLUGE TURISTIČKA AGENCIJA d.o.o.</izvorni_sadrzaj>
    <derivirana_varijabla naziv="DomainObject.Predmet.ProtustrankaIDrugi_1">TALES USLUGE TURISTIČKA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TALES USLUGE TURISTIČKA AGENCIJA d.o.o., OIB 22022080129, Ćire Truhelke 39, 10000 Zagreb</izvorni_sadrzaj>
    <derivirana_varijabla naziv="DomainObject.Predmet.ProtustrankaIDrugiAdressOIB_1">TALES USLUGE TURISTIČKA AGENCIJA d.o.o., OIB 22022080129, Ćire Truhelke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TALES USLUGE TURISTIČKA AGENCIJA d.o.o.</item>
      <item>FINA Regionalni centar Zagreb</item>
    </izvorni_sadrzaj>
    <derivirana_varijabla naziv="DomainObject.Predmet.SudioniciListNaziv_1">
      <item>TALES USLUGE TURISTIČKA AGENCIJA d.o.o.</item>
      <item>FINA Regionalni centar Zagreb</item>
    </derivirana_varijabla>
  </DomainObject.Predmet.SudioniciListNaziv>
  <DomainObject.Predmet.SudioniciListAdressOIB>
    <izvorni_sadrzaj>
      <item>TALES USLUGE TURISTIČKA AGENCIJA d.o.o., OIB 22022080129, Ćire Truhelke 39,10000 Zagreb</item>
      <item>FINA Regionalni centar Zagreb, OIB 85821130368, Trg svibanjskih žrtava 1995. 1,10000 Zagreb</item>
    </izvorni_sadrzaj>
    <derivirana_varijabla naziv="DomainObject.Predmet.SudioniciListAdressOIB_1">
      <item>TALES USLUGE TURISTIČKA AGENCIJA d.o.o., OIB 22022080129, Ćire Truhelke 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22022080129</item>
      <item>, OIB 85821130368</item>
    </izvorni_sadrzaj>
    <derivirana_varijabla naziv="DomainObject.Predmet.SudioniciListNazivOIB_1">
      <item>, OIB 22022080129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DDC47-5754-443B-97A6-51784311C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3200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2017-11-28T08:56:00Z</dcterms:created>
  <dc:creator>Korisnik</dc:creator>
  <cp:lastModifiedBy>Gordana Harc</cp:lastModifiedBy>
  <cp:lastPrinted>2017-11-28T08:56:00Z</cp:lastPrinted>
  <dcterms:modified xmlns:xsi="http://www.w3.org/2001/XMLSchema-instance" xsi:type="dcterms:W3CDTF">2017-11-28T08:59:00Z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