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8086" w14:paraId="28f8086" w:rsidRDefault="00DD5FAA" w:rsidP="00DD5FAA" w:rsidR="00DD5FA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FAA" w:rsidP="00DD5FAA" w:rsidR="00DD5FA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D5FAA" w:rsidP="00DD5FAA" w:rsidR="00DD5FA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D5FAA" w:rsidP="00DD5FAA" w:rsidR="00DD5FA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D5FAA" w:rsidP="00DD5FAA" w:rsidR="00DD5FAA"/>
    <w:p w:rsidRDefault="00DD5FAA" w:rsidP="00DD5FAA" w:rsidR="00DD5F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D5FAA" w:rsidP="00DD5FAA" w:rsidR="00DD5F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D5FAA" w:rsidP="00DD5FAA" w:rsidR="00DD5F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7246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UMAG – COD d. o. o. Umag, Ulica I. M. Ronjgova 8, OIB 56483991500,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D5FAA" w:rsidP="00DD5FAA" w:rsidR="00DD5F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D5FAA" w:rsidP="00DD5FAA" w:rsidR="00DD5F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5FAA" w:rsidP="00DD5FAA" w:rsidR="00DD5FA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UMAG – COD d. o. o. Umag, Ulica I. M. Ronjgova 8, OIB 56483991500.</w:t>
      </w: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UMAG – COD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2994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469.567,93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D5FAA" w:rsidP="00DD5FAA" w:rsidR="00DD5F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D5FAA" w:rsidP="00DD5FAA" w:rsidR="00DD5FA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D5FAA" w:rsidP="00DD5FAA" w:rsidR="00DD5FA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D5FAA" w:rsidP="00DD5FAA" w:rsidR="00DD5FA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D5FAA" w:rsidP="00DD5FAA" w:rsidR="00DD5FA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D5FAA" w:rsidP="00DD5FAA" w:rsidR="00DD5F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D5FAA" w:rsidP="00DD5FAA" w:rsidR="00DD5FA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D5FAA" w:rsidP="00DD5FAA" w:rsidR="00DD5FA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>
      <w:pPr>
        <w:tabs>
          <w:tab w:pos="4116" w:val="left"/>
        </w:tabs>
      </w:pPr>
    </w:p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 w:rsidRPr="00D05CA9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DD5FAA" w:rsidP="00DD5FAA" w:rsidR="00DD5FAA"/>
    <w:p w:rsidRDefault="00F84D2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585" w:rsidP="00DD5FAA" w:rsidR="00750585">
      <w:r>
        <w:separator/>
      </w:r>
    </w:p>
  </w:endnote>
  <w:endnote w:id="0" w:type="continuationSeparator">
    <w:p w:rsidRDefault="00750585" w:rsidP="00DD5FAA" w:rsidR="00750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585" w:rsidP="00DD5FAA" w:rsidR="00750585">
      <w:r>
        <w:separator/>
      </w:r>
    </w:p>
  </w:footnote>
  <w:footnote w:id="0" w:type="continuationSeparator">
    <w:p w:rsidRDefault="00750585" w:rsidP="00DD5FAA" w:rsidR="00750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85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4D2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St-2</w:t>
    </w:r>
    <w:r>
      <w:t>8</w:t>
    </w:r>
    <w:r w:rsidR="00DD5FAA">
      <w:t>3</w:t>
    </w:r>
    <w:r w:rsidRPr="00F65D9B"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585" w:rsidP="00A81E97" w:rsidR="00A81E97">
    <w:pPr>
      <w:pStyle w:val="Zaglavlje"/>
      <w:jc w:val="right"/>
    </w:pPr>
    <w:r>
      <w:t>11 St-28</w:t>
    </w:r>
    <w:r w:rsidR="00DD5FAA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62A"/>
    <w:rsid w:val="00750585"/>
    <w:rsid w:val="009A6044"/>
    <w:rsid w:val="00AF362A"/>
    <w:rsid w:val="00BF033F"/>
    <w:rsid w:val="00DD5FAA"/>
    <w:rsid w:val="00F8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FA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5F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F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F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5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5FA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84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D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D2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D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D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FA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5F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F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F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5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5FA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84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D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D2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D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D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COD, društvo s ograničenom odgovornošću za proizvodnju, trgovinu, posredovanje i zastupstvo</izvorni_sadrzaj>
    <derivirana_varijabla naziv="DomainObject.Predmet.ProtustrankaFormated_1">  UMAG - COD, društvo s ograničenom odgovornošću za proizvodnju, trgovinu, posredovanje i zastupstvo</derivirana_varijabla>
  </DomainObject.Predmet.ProtustrankaFormated>
  <DomainObject.Predmet.ProtustrankaFormatedOIB>
    <izvorni_sadrzaj>  UMAG - COD, društvo s ograničenom odgovornošću za proizvodnju, trgovinu, posredovanje i zastupstvo, OIB 56483991500</izvorni_sadrzaj>
    <derivirana_varijabla naziv="DomainObject.Predmet.ProtustrankaFormatedOIB_1">  UMAG - COD, društvo s ograničenom odgovornošću za proizvodnju, trgovinu, posredovanje i zastupstvo, OIB 56483991500</derivirana_varijabla>
  </DomainObject.Predmet.ProtustrankaFormatedOIB>
  <DomainObject.Predmet.ProtustrankaFormatedWithAdress>
    <izvorni_sadrzaj> UMAG - COD, društvo s ograničenom odgovornošću za proizvodnju, trgovinu, posredovanje i zastupstvo, Ulica I.M.Ronjgova 8, 52470 Umag</izvorni_sadrzaj>
    <derivirana_varijabla naziv="DomainObject.Predmet.ProtustrankaFormatedWithAdress_1"> UMAG - COD, društvo s ograničenom odgovornošću za proizvodnju, trgovinu, posredovanje i zastupstvo, Ulica I.M.Ronjgova 8, 52470 Umag</derivirana_varijabla>
  </DomainObject.Predmet.ProtustrankaFormatedWithAdress>
  <DomainObject.Predmet.ProtustrankaFormatedWithAdressOIB>
    <izvorni_sadrzaj> UMAG - COD, društvo s ograničenom odgovornošću za proizvodnju, trgovinu, posredovanje i zastupstvo, OIB 56483991500, Ulica I.M.Ronjgova 8, 52470 Umag</izvorni_sadrzaj>
    <derivirana_varijabla naziv="DomainObject.Predmet.ProtustrankaFormatedWithAdressOIB_1"> UMAG - COD, društvo s ograničenom odgovornošću za proizvodnju, trgovinu, posredovanje i zastupstvo, OIB 56483991500, Ulica I.M.Ronjgova 8, 52470 Umag</derivirana_varijabla>
  </DomainObject.Predmet.ProtustrankaFormatedWithAdressOIB>
  <DomainObject.Predmet.ProtustrankaWithAdress>
    <izvorni_sadrzaj>UMAG - COD, društvo s ograničenom odgovornošću za proizvodnju, trgovinu, posredovanje i zastupstvo Ulica I.M.Ronjgova 8, 52470 Umag</izvorni_sadrzaj>
    <derivirana_varijabla naziv="DomainObject.Predmet.ProtustrankaWithAdress_1">UMAG - COD, društvo s ograničenom odgovornošću za proizvodnju, trgovinu, posredovanje i zastupstvo Ulica I.M.Ronjgova 8, 52470 Umag</derivirana_varijabla>
  </DomainObject.Predmet.ProtustrankaWithAdress>
  <DomainObject.Predmet.ProtustrankaWithAdressOIB>
    <izvorni_sadrzaj>UMAG - COD, društvo s ograničenom odgovornošću za proizvodnju, trgovinu, posredovanje i zastupstvo, OIB 56483991500, Ulica I.M.Ronjgova 8, 52470 Umag</izvorni_sadrzaj>
    <derivirana_varijabla naziv="DomainObject.Predmet.ProtustrankaWithAdressOIB_1">UMAG - COD, društvo s ograničenom odgovornošću za proizvodnju, trgovinu, posredovanje i zastupstvo, OIB 56483991500, Ulica I.M.Ronjgova 8, 52470 Umag</derivirana_varijabla>
  </DomainObject.Predmet.ProtustrankaWithAdressOIB>
  <DomainObject.Predmet.ProtustrankaNazivFormated>
    <izvorni_sadrzaj>UMAG - COD, društvo s ograničenom odgovornošću za proizvodnju, trgovinu, posredovanje i zastupstvo</izvorni_sadrzaj>
    <derivirana_varijabla naziv="DomainObject.Predmet.ProtustrankaNazivFormated_1">UMAG - COD, društvo s ograničenom odgovornošću za proizvodnju, trgovinu, posredovanje i zastupstvo</derivirana_varijabla>
  </DomainObject.Predmet.ProtustrankaNazivFormated>
  <DomainObject.Predmet.ProtustrankaNazivFormatedOIB>
    <izvorni_sadrzaj>UMAG - COD, društvo s ograničenom odgovornošću za proizvodnju, trgovinu, posredovanje i zastupstvo, OIB 56483991500</izvorni_sadrzaj>
    <derivirana_varijabla naziv="DomainObject.Predmet.ProtustrankaNazivFormatedOIB_1">UMAG - COD, društvo s ograničenom odgovornošću za proizvodnju, trgovinu, posredovanje i zastupstvo,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UMAG - COD, društvo s ograničenom odgovornošću za proizvodnju, trgovinu, posredovanje i zastupstvo</item>
    </izvorni_sadrzaj>
    <derivirana_varijabla naziv="DomainObject.Predmet.ProtuStrankaListFormated_1">
      <item>UMAG - COD, društvo s ograničenom odgovornošću za proizvodnju, trgovinu, posredovanje i zastupstvo</item>
    </derivirana_varijabla>
  </DomainObject.Predmet.ProtuStrankaListFormated>
  <DomainObject.Predmet.ProtuStrankaListFormatedOIB>
    <izvorni_sadrzaj>
      <item>UMAG - COD, društvo s ograničenom odgovornošću za proizvodnju, trgovinu, posredovanje i zastupstvo, OIB 56483991500</item>
    </izvorni_sadrzaj>
    <derivirana_varijabla naziv="DomainObject.Predmet.ProtuStrankaListFormatedOIB_1">
      <item>UMAG - COD, društvo s ograničenom odgovornošću za proizvodnju, trgovinu, posredovanje i zastupstvo, OIB 56483991500</item>
    </derivirana_varijabla>
  </DomainObject.Predmet.ProtuStrankaListFormatedOIB>
  <DomainObject.Predmet.ProtuStrankaListFormatedWithAdress>
    <izvorni_sadrzaj>
      <item>UMAG - COD, društvo s ograničenom odgovornošću za proizvodnju, trgovinu, posredovanje i zastupstvo, Ulica I.M.Ronjgova 8, 52470 Umag</item>
    </izvorni_sadrzaj>
    <derivirana_varijabla naziv="DomainObject.Predmet.ProtuStrankaListFormatedWithAdress_1">
      <item>UMAG - COD, društvo s ograničenom odgovornošću za proizvodnju, trgovinu, posredovanje i zastupstvo, Ulica I.M.Ronjgova 8, 52470 Umag</item>
    </derivirana_varijabla>
  </DomainObject.Predmet.ProtuStrankaListFormatedWithAdress>
  <DomainObject.Predmet.ProtuStrankaListFormatedWithAdressOIB>
    <izvorni_sadrzaj>
      <item>UMAG - COD, društvo s ograničenom odgovornošću za proizvodnju, trgovinu, posredovanje i zastupstvo, OIB 56483991500, Ulica I.M.Ronjgova 8, 52470 Umag</item>
    </izvorni_sadrzaj>
    <derivirana_varijabla naziv="DomainObject.Predmet.ProtuStrankaListFormatedWithAdressOIB_1">
      <item>UMAG - COD, društvo s ograničenom odgovornošću za proizvodnju, trgovinu, posredovanje i zastupstvo, OIB 56483991500, Ulica I.M.Ronjgova 8, 52470 Umag</item>
    </derivirana_varijabla>
  </DomainObject.Predmet.ProtuStrankaListFormatedWithAdressOIB>
  <DomainObject.Predmet.ProtuStrankaListNazivFormated>
    <izvorni_sadrzaj>
      <item>UMAG - COD, društvo s ograničenom odgovornošću za proizvodnju, trgovinu, posredovanje i zastupstvo</item>
    </izvorni_sadrzaj>
    <derivirana_varijabla naziv="DomainObject.Predmet.ProtuStrankaListNazivFormated_1">
      <item>UMAG - COD, društvo s ograničenom odgovornošću za proizvodnju, trgovinu, posredovanje i zastupstvo</item>
    </derivirana_varijabla>
  </DomainObject.Predmet.ProtuStrankaListNazivFormated>
  <DomainObject.Predmet.ProtuStrankaListNazivFormatedOIB>
    <izvorni_sadrzaj>
      <item>UMAG - COD, društvo s ograničenom odgovornošću za proizvodnju, trgovinu, posredovanje i zastupstvo, OIB 56483991500</item>
    </izvorni_sadrzaj>
    <derivirana_varijabla naziv="DomainObject.Predmet.ProtuStrankaListNazivFormatedOIB_1">
      <item>UMAG - COD, društvo s ograničenom odgovornošću za proizvodnju, trgovinu, posredovanje i zastupstvo, OIB 56483991500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UMAG - COD, društvo s ograničenom odgovornošću za proizvodnju, trgovinu, posredovanje i zastupstvo</izvorni_sadrzaj>
    <derivirana_varijabla naziv="DomainObject.Predmet.ProtustrankaIDrugi_1">UMAG - COD, društvo s ograničenom odgovornošću za proizvodnju, trgovinu, posredovanje i zastupstvo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UMAG - COD, društvo s ograničenom odgovornošću za proizvodnju, trgovinu, posredovanje i zastupstvo, OIB 56483991500, Ulica I.M.Ronjgova 8, 52470 Umag</izvorni_sadrzaj>
    <derivirana_varijabla naziv="DomainObject.Predmet.ProtustrankaIDrugiAdressOIB_1">UMAG - COD, društvo s ograničenom odgovornošću za proizvodnju, trgovinu, posredovanje i zastupstvo,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UMAG - COD, društvo s ograničenom odgovornošću za proizvodnju, trgovinu, posredovanje i zastupstvo</item>
    </izvorni_sadrzaj>
    <derivirana_varijabla naziv="DomainObject.Predmet.SudioniciListNaziv_1">
      <item>FINANCIJSKA AGENCIJA, RC RIJEKA, PODRUŽNICA PULA, PULA</item>
      <item>UMAG - COD, društvo s ograničenom odgovornošću za proizvodnju, trgovinu, posredovanje i zastupstvo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UMAG - COD, društvo s ograničenom odgovornošću za proizvodnju, trgovinu, posredovanje i zastupstvo, OIB 56483991500, Ulica I.M.Ronjgova 8,52470 Umag</item>
    </izvorni_sadrzaj>
    <derivirana_varijabla naziv="DomainObject.Predmet.SudioniciListAdressOIB_1">
      <item>FINANCIJSKA AGENCIJA, RC RIJEKA, PODRUŽNICA PULA, PULA, OIB 85821130368, Ulica grada Vukovara 70,Zagreb</item>
      <item>UMAG - COD, društvo s ograničenom odgovornošću za proizvodnju, trgovinu, posredovanje i zastupstvo, OIB 56483991500, Ulica I.M.Ronjgova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56483991500</item>
    </izvorni_sadrzaj>
    <derivirana_varijabla naziv="DomainObject.Predmet.SudioniciListNazivOIB_1">
      <item>, OIB 85821130368</item>
      <item>, OIB 56483991500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1967</properties:Characters>
  <properties:Lines>96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2015-11-18T12:39:00Z</dcterms:created>
  <dc:creator>Mihaela Kaligari</dc:creator>
  <dc:description/>
  <cp:keywords/>
  <cp:lastModifiedBy>Ana Jeromela</cp:lastModifiedBy>
  <cp:lastPrinted>2015-11-25T09:22:00Z</cp:lastPrinted>
  <dcterms:modified xmlns:xsi="http://www.w3.org/2001/XMLSchema-instance" xsi:type="dcterms:W3CDTF">2015-11-25T09:22:00Z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