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92da" w14:paraId="ce492da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33737F">
        <w:t>598</w:t>
      </w:r>
      <w:r w:rsidR="00E94D82">
        <w:t>/</w:t>
      </w:r>
      <w:r w:rsidR="00F2638E">
        <w:t>16</w:t>
      </w:r>
      <w:r w:rsidR="00E94D82">
        <w:t>-</w:t>
      </w:r>
      <w:r w:rsidR="0033737F">
        <w:t>18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33737F">
        <w:rPr>
          <w:color w:val="000000"/>
        </w:rPr>
        <w:t>XIAOQIU-PROMET d.o.o. za trgovinu i usluge, Matije Gupca 5, Županja, MBS: 080523100, OIB: 07839413377</w:t>
      </w:r>
      <w:r w:rsidR="001D55A5">
        <w:rPr>
          <w:bCs/>
        </w:rPr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E21234">
        <w:t>23</w:t>
      </w:r>
      <w:r w:rsidR="00E94D82">
        <w:t xml:space="preserve">. </w:t>
      </w:r>
      <w:r w:rsidR="00E21234">
        <w:t>ožujka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E21234">
        <w:t xml:space="preserve">Marijani Božić iz Osijeka, </w:t>
      </w:r>
      <w:proofErr w:type="spellStart"/>
      <w:r w:rsidR="00E21234">
        <w:t>Sjenjak</w:t>
      </w:r>
      <w:proofErr w:type="spellEnd"/>
      <w:r w:rsidR="00E21234">
        <w:t xml:space="preserve"> 50, OIB 73513875321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33737F">
        <w:rPr>
          <w:color w:val="000000"/>
        </w:rPr>
        <w:t>XIAOQIU-PROMET d.o.o. za trgovinu i usluge, Matije Gupca 5, Županja, MBS: 080523100, OIB: 07839413377</w:t>
      </w:r>
      <w:r w:rsidR="007C7A75">
        <w:t>.</w:t>
      </w:r>
      <w:r w:rsidR="0033737F">
        <w:t xml:space="preserve"> </w:t>
      </w:r>
    </w:p>
    <w:p w:rsidRDefault="00F20170" w:rsidP="00F20170" w:rsidR="00F20170">
      <w:pPr>
        <w:pStyle w:val="Tijeloteksta"/>
        <w:ind w:left="1065"/>
      </w:pPr>
    </w:p>
    <w:p w:rsidRDefault="00F20170" w:rsidP="0033737F" w:rsidR="0033737F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E21234">
        <w:t xml:space="preserve">Marijane Božić iz Osijeka, </w:t>
      </w:r>
      <w:proofErr w:type="spellStart"/>
      <w:r w:rsidR="00E21234">
        <w:t>Sjenjak</w:t>
      </w:r>
      <w:proofErr w:type="spellEnd"/>
      <w:r w:rsidR="00E21234">
        <w:t xml:space="preserve"> 50, OIB 73513875321</w:t>
      </w:r>
      <w:r w:rsidR="00747DCE">
        <w:t xml:space="preserve">, IBAN: </w:t>
      </w:r>
      <w:r w:rsidR="00E21234">
        <w:t>HR0625000093105337582</w:t>
      </w:r>
      <w:r w:rsidR="00747DCE">
        <w:t xml:space="preserve">, </w:t>
      </w:r>
      <w:r w:rsidR="0033737F">
        <w:t xml:space="preserve">sa </w:t>
      </w:r>
      <w:proofErr w:type="spellStart"/>
      <w:r w:rsidR="0033737F">
        <w:t>kontovnika</w:t>
      </w:r>
      <w:proofErr w:type="spellEnd"/>
      <w:r w:rsidR="0033737F">
        <w:t xml:space="preserve"> broj 8500 Fond za pokriće troškova stečajnog postupka,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DB5B8A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3737F">
        <w:rPr>
          <w:bCs/>
        </w:rPr>
        <w:t>598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282DE2">
        <w:rPr>
          <w:bCs/>
        </w:rPr>
        <w:t>12</w:t>
      </w:r>
      <w:r>
        <w:rPr>
          <w:bCs/>
        </w:rPr>
        <w:t xml:space="preserve"> od </w:t>
      </w:r>
      <w:r w:rsidR="0033737F">
        <w:rPr>
          <w:bCs/>
        </w:rPr>
        <w:t>2</w:t>
      </w:r>
      <w:r>
        <w:rPr>
          <w:bCs/>
        </w:rPr>
        <w:t xml:space="preserve">. </w:t>
      </w:r>
      <w:r w:rsidR="00E21234">
        <w:rPr>
          <w:bCs/>
        </w:rPr>
        <w:t>veljače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282DE2">
        <w:rPr>
          <w:color w:val="000000"/>
        </w:rPr>
        <w:t>XIAOQIU-PROMET d.o.o. za trgovinu i usluge, Matije Gupca 5, Županja, MBS: 080523100, OIB: 07839413377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E21234">
        <w:t>Marijan</w:t>
      </w:r>
      <w:r w:rsidR="00DB5B8A">
        <w:t>a</w:t>
      </w:r>
      <w:r w:rsidR="00E21234">
        <w:t xml:space="preserve"> Božić iz Osijeka, </w:t>
      </w:r>
      <w:proofErr w:type="spellStart"/>
      <w:r w:rsidR="00E21234">
        <w:t>Sjenjak</w:t>
      </w:r>
      <w:proofErr w:type="spellEnd"/>
      <w:r w:rsidR="00E21234">
        <w:t xml:space="preserve"> 50, OIB 73513875321,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1B34" w:rsidP="00DB5B8A" w:rsidR="00E21234" w:rsidRPr="00DB5B8A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2</w:t>
      </w:r>
      <w:r w:rsidR="00DB5B8A">
        <w:rPr>
          <w:bCs/>
        </w:rPr>
        <w:t xml:space="preserve"> - </w:t>
      </w:r>
    </w:p>
    <w:p w:rsidRDefault="00E21234" w:rsidP="008F13AE" w:rsidR="00E21234">
      <w:pPr>
        <w:jc w:val="right"/>
      </w:pPr>
    </w:p>
    <w:p w:rsidRDefault="008F13AE" w:rsidP="008F13AE" w:rsidR="008F13AE">
      <w:pPr>
        <w:jc w:val="right"/>
      </w:pPr>
      <w:r>
        <w:t>13 St-</w:t>
      </w:r>
      <w:r w:rsidR="0033737F">
        <w:t>598</w:t>
      </w:r>
      <w:r>
        <w:t>/16-</w:t>
      </w:r>
      <w:r w:rsidR="0033737F">
        <w:t>18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B03C6B" w:rsidP="008F13AE" w:rsidR="00916CB5">
      <w:pPr>
        <w:pStyle w:val="Tijeloteksta"/>
        <w:rPr>
          <w:bCs/>
        </w:rPr>
      </w:pPr>
      <w:r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700650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DB1B34">
        <w:rPr>
          <w:bCs/>
        </w:rPr>
        <w:t>16</w:t>
      </w:r>
      <w:r>
        <w:rPr>
          <w:bCs/>
        </w:rPr>
        <w:t xml:space="preserve">. </w:t>
      </w:r>
      <w:r w:rsidR="00E21234">
        <w:rPr>
          <w:bCs/>
        </w:rPr>
        <w:t>ožujka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E21234">
        <w:t>23</w:t>
      </w:r>
      <w:r>
        <w:t xml:space="preserve">. </w:t>
      </w:r>
      <w:r w:rsidR="00E21234">
        <w:t>ožujka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E21234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E2B" w:rsidR="00147E2B">
      <w:r>
        <w:separator/>
      </w:r>
    </w:p>
  </w:endnote>
  <w:endnote w:id="0" w:type="continuationSeparator">
    <w:p w:rsidRDefault="00147E2B" w:rsidR="00147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E2B" w:rsidR="00147E2B">
      <w:r>
        <w:separator/>
      </w:r>
    </w:p>
  </w:footnote>
  <w:footnote w:id="0" w:type="continuationSeparator">
    <w:p w:rsidRDefault="00147E2B" w:rsidR="00147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0A51"/>
    <w:rsid w:val="00143A3D"/>
    <w:rsid w:val="00146A6E"/>
    <w:rsid w:val="00147E2B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5A5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DE2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3737F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17B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6843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1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0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1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0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XIAOQIU-PROMET društvo s ograničenom odgovornošću za trgovinu i usluge</izvorni_sadrzaj>
    <derivirana_varijabla naziv="DomainObject.Predmet.ProtustrankaFormated_1">  XIAOQIU-PROMET društvo s ograničenom odgovornošću za trgovinu i usluge</derivirana_varijabla>
  </DomainObject.Predmet.ProtustrankaFormated>
  <DomainObject.Predmet.ProtustrankaFormatedOIB>
    <izvorni_sadrzaj>  XIAOQIU-PROMET društvo s ograničenom odgovornošću za trgovinu i usluge, OIB 07839413377</izvorni_sadrzaj>
    <derivirana_varijabla naziv="DomainObject.Predmet.ProtustrankaFormatedOIB_1">  XIAOQIU-PROMET društvo s ograničenom odgovornošću za trgovinu i usluge, OIB 07839413377</derivirana_varijabla>
  </DomainObject.Predmet.ProtustrankaFormatedOIB>
  <DomainObject.Predmet.ProtustrankaFormatedWithAdress>
    <izvorni_sadrzaj> XIAOQIU-PROMET društvo s ograničenom odgovornošću za trgovinu i usluge, Matije Gupca 5, 32270 Županja</izvorni_sadrzaj>
    <derivirana_varijabla naziv="DomainObject.Predmet.ProtustrankaFormatedWithAdress_1"> XIAOQIU-PROMET društvo s ograničenom odgovornošću za trgovinu i usluge, Matije Gupca 5, 32270 Županja</derivirana_varijabla>
  </DomainObject.Predmet.ProtustrankaFormatedWithAdress>
  <DomainObject.Predmet.ProtustrankaFormatedWithAdressOIB>
    <izvorni_sadrzaj> XIAOQIU-PROMET društvo s ograničenom odgovornošću za trgovinu i usluge, OIB 07839413377, Matije Gupca 5, 32270 Županja</izvorni_sadrzaj>
    <derivirana_varijabla naziv="DomainObject.Predmet.ProtustrankaFormatedWithAdressOIB_1"> XIAOQIU-PROMET društvo s ograničenom odgovornošću za trgovinu i usluge, OIB 07839413377, Matije Gupca 5, 32270 Županja</derivirana_varijabla>
  </DomainObject.Predmet.ProtustrankaFormatedWithAdressOIB>
  <DomainObject.Predmet.ProtustrankaWithAdress>
    <izvorni_sadrzaj>XIAOQIU-PROMET društvo s ograničenom odgovornošću za trgovinu i usluge Matije Gupca 5, 32270 Županja</izvorni_sadrzaj>
    <derivirana_varijabla naziv="DomainObject.Predmet.ProtustrankaWithAdress_1">XIAOQIU-PROMET društvo s ograničenom odgovornošću za trgovinu i usluge Matije Gupca 5, 32270 Županja</derivirana_varijabla>
  </DomainObject.Predmet.ProtustrankaWithAdress>
  <DomainObject.Predmet.ProtustrankaWithAdressOIB>
    <izvorni_sadrzaj>XIAOQIU-PROMET društvo s ograničenom odgovornošću za trgovinu i usluge, OIB 07839413377, Matije Gupca 5, 32270 Županja</izvorni_sadrzaj>
    <derivirana_varijabla naziv="DomainObject.Predmet.ProtustrankaWithAdressOIB_1">XIAOQIU-PROMET društvo s ograničenom odgovornošću za trgovinu i usluge, OIB 07839413377, Matije Gupca 5, 32270 Županja</derivirana_varijabla>
  </DomainObject.Predmet.ProtustrankaWithAdressOIB>
  <DomainObject.Predmet.ProtustrankaNazivFormated>
    <izvorni_sadrzaj>XIAOQIU-PROMET društvo s ograničenom odgovornošću za trgovinu i usluge</izvorni_sadrzaj>
    <derivirana_varijabla naziv="DomainObject.Predmet.ProtustrankaNazivFormated_1">XIAOQIU-PROMET društvo s ograničenom odgovornošću za trgovinu i usluge</derivirana_varijabla>
  </DomainObject.Predmet.ProtustrankaNazivFormated>
  <DomainObject.Predmet.ProtustrankaNazivFormatedOIB>
    <izvorni_sadrzaj>XIAOQIU-PROMET društvo s ograničenom odgovornošću za trgovinu i usluge, OIB 07839413377</izvorni_sadrzaj>
    <derivirana_varijabla naziv="DomainObject.Predmet.ProtustrankaNazivFormatedOIB_1">XIAOQIU-PROMET društvo s ograničenom odgovornošću za trgovinu i usluge, OIB 07839413377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XIAOQIU-PROMET društvo s ograničenom odgovornošću za trgovinu i usluge</item>
    </izvorni_sadrzaj>
    <derivirana_varijabla naziv="DomainObject.Predmet.ProtuStrankaListFormated_1">
      <item>XIAOQIU-PROMET društvo s ograničenom odgovornošću za trgovinu i usluge</item>
    </derivirana_varijabla>
  </DomainObject.Predmet.ProtuStrankaListFormated>
  <DomainObject.Predmet.ProtuStrankaListFormatedOIB>
    <izvorni_sadrzaj>
      <item>XIAOQIU-PROMET društvo s ograničenom odgovornošću za trgovinu i usluge, OIB 07839413377</item>
    </izvorni_sadrzaj>
    <derivirana_varijabla naziv="DomainObject.Predmet.ProtuStrankaListFormatedOIB_1">
      <item>XIAOQIU-PROMET društvo s ograničenom odgovornošću za trgovinu i usluge, OIB 07839413377</item>
    </derivirana_varijabla>
  </DomainObject.Predmet.ProtuStrankaListFormatedOIB>
  <DomainObject.Predmet.ProtuStrankaListFormatedWithAdress>
    <izvorni_sadrzaj>
      <item>XIAOQIU-PROMET društvo s ograničenom odgovornošću za trgovinu i usluge, Matije Gupca 5, 32270 Županja</item>
    </izvorni_sadrzaj>
    <derivirana_varijabla naziv="DomainObject.Predmet.ProtuStrankaListFormatedWithAdress_1">
      <item>XIAOQIU-PROMET društvo s ograničenom odgovornošću za trgovinu i usluge, Matije Gupca 5, 32270 Županja</item>
    </derivirana_varijabla>
  </DomainObject.Predmet.ProtuStrankaListFormatedWithAdress>
  <DomainObject.Predmet.ProtuStrankaListFormatedWithAdressOIB>
    <izvorni_sadrzaj>
      <item>XIAOQIU-PROMET društvo s ograničenom odgovornošću za trgovinu i usluge, OIB 07839413377, Matije Gupca 5, 32270 Županja</item>
    </izvorni_sadrzaj>
    <derivirana_varijabla naziv="DomainObject.Predmet.ProtuStrankaListFormatedWithAdressOIB_1">
      <item>XIAOQIU-PROMET društvo s ograničenom odgovornošću za trgovinu i usluge, OIB 07839413377, Matije Gupca 5, 32270 Županja</item>
    </derivirana_varijabla>
  </DomainObject.Predmet.ProtuStrankaListFormatedWithAdressOIB>
  <DomainObject.Predmet.ProtuStrankaListNazivFormated>
    <izvorni_sadrzaj>
      <item>XIAOQIU-PROMET društvo s ograničenom odgovornošću za trgovinu i usluge</item>
    </izvorni_sadrzaj>
    <derivirana_varijabla naziv="DomainObject.Predmet.ProtuStrankaListNazivFormated_1">
      <item>XIAOQIU-PROMET društvo s ograničenom odgovornošću za trgovinu i usluge</item>
    </derivirana_varijabla>
  </DomainObject.Predmet.ProtuStrankaListNazivFormated>
  <DomainObject.Predmet.ProtuStrankaListNazivFormatedOIB>
    <izvorni_sadrzaj>
      <item>XIAOQIU-PROMET društvo s ograničenom odgovornošću za trgovinu i usluge, OIB 07839413377</item>
    </izvorni_sadrzaj>
    <derivirana_varijabla naziv="DomainObject.Predmet.ProtuStrankaListNazivFormatedOIB_1">
      <item>XIAOQIU-PROMET društvo s ograničenom odgovornošću za trgovinu i usluge, OIB 07839413377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XIAOQIU-PROMET društvo s ograničenom odgovornošću za trgovinu i usluge</izvorni_sadrzaj>
    <derivirana_varijabla naziv="DomainObject.Predmet.ProtustrankaIDrugi_1">XIAOQIU-PROMET društvo s ograničenom odgovornošću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XIAOQIU-PROMET društvo s ograničenom odgovornošću za trgovinu i usluge, OIB 07839413377, Matije Gupca 5, 32270 Županja</izvorni_sadrzaj>
    <derivirana_varijabla naziv="DomainObject.Predmet.ProtustrankaIDrugiAdressOIB_1">XIAOQIU-PROMET društvo s ograničenom odgovornošću za trgovinu i usluge, OIB 07839413377, Matije Gupca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XIAOQIU-PROMET društvo s ograničenom odgovornošću za trgovinu i usluge</item>
      <item>RH MF POREZNA UPRAVA POREZNO MJESTO VUKOVAR</item>
    </izvorni_sadrzaj>
    <derivirana_varijabla naziv="DomainObject.Predmet.SudioniciListNaziv_1">
      <item>XIAOQIU-PROMET društvo s ograničenom odgovornošću za trgovinu i usluge</item>
      <item>RH MF POREZNA UPRAVA POREZNO MJESTO VUKOVAR</item>
    </derivirana_varijabla>
  </DomainObject.Predmet.SudioniciListNaziv>
  <DomainObject.Predmet.SudioniciListAdressOIB>
    <izvorni_sadrzaj>
      <item>XIAOQIU-PROMET društvo s ograničenom odgovornošću za trgovinu i usluge, OIB 07839413377, Matije Gupca 5,32270 Županja</item>
      <item>RH MF POREZNA UPRAVA POREZNO MJESTO VUKOVAR, OIB 18683136487</item>
    </izvorni_sadrzaj>
    <derivirana_varijabla naziv="DomainObject.Predmet.SudioniciListAdressOIB_1">
      <item>XIAOQIU-PROMET društvo s ograničenom odgovornošću za trgovinu i usluge, OIB 07839413377, Matije Gupca 5,32270 Županja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07839413377</item>
      <item>, OIB 18683136487</item>
    </izvorni_sadrzaj>
    <derivirana_varijabla naziv="DomainObject.Predmet.SudioniciListNazivOIB_1">
      <item>, OIB 07839413377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83532-B780-452A-8BEC-3A8F97C91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2391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2017-03-23T07:27:00Z</dcterms:created>
  <dc:creator>hermanj</dc:creator>
  <cp:lastModifiedBy>Snježana Markotić Jurić</cp:lastModifiedBy>
  <cp:lastPrinted>2017-03-23T07:21:00Z</cp:lastPrinted>
  <dcterms:modified xmlns:xsi="http://www.w3.org/2001/XMLSchema-instance" xsi:type="dcterms:W3CDTF">2017-03-23T07:28:00Z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