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0df9" w14:paraId="6f40df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750F3">
        <w:t>4569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750F3">
        <w:rPr>
          <w:rFonts w:eastAsia="Calibri"/>
          <w:lang w:eastAsia="en-US"/>
        </w:rPr>
        <w:t>DIGIBIT APLIKACIJA d.o.o., Zagreb, Malešnica II 11, OIB: 45335112995,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750F3">
        <w:rPr>
          <w:rFonts w:eastAsia="Calibri"/>
          <w:lang w:eastAsia="en-US"/>
        </w:rPr>
        <w:t>DIGIBIT APLIKACIJA d.o.o., Zagreb, Malešnica II 11, OIB: 45335112995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0750F3">
        <w:t>13,</w:t>
      </w:r>
      <w:r w:rsidR="00743A90">
        <w:t>40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750F3">
        <w:t>Slavica Orehovec, Čakovec, France Prešerna 11B, OIB: 69855771162.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0750F3">
        <w:rPr>
          <w:rFonts w:eastAsia="Calibri"/>
          <w:lang w:eastAsia="en-US"/>
        </w:rPr>
        <w:t>DIGIBIT APLIKACIJA d.o.o., Zagreb, Malešnica II 11, OIB: 45335112995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750F3">
        <w:rPr>
          <w:rFonts w:eastAsia="Calibri"/>
          <w:lang w:eastAsia="en-US"/>
        </w:rPr>
        <w:t>DIGIBIT APLIKACIJA d.o.o., Zagreb, Malešnica II 11, OIB: 45335112995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750F3">
        <w:rPr>
          <w:rFonts w:eastAsia="Calibri"/>
          <w:lang w:eastAsia="en-US"/>
        </w:rPr>
        <w:t>DIGIBIT APLIKACIJA d.o.o., Zagreb, Malešnica II 11, OIB: 45335112995</w:t>
      </w:r>
      <w:r w:rsidR="00631A90">
        <w:t xml:space="preserve">, dana </w:t>
      </w:r>
      <w:r w:rsidR="000750F3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0750F3">
        <w:t>4569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podneska FINA-e od </w:t>
      </w:r>
      <w:r w:rsidR="000750F3">
        <w:t>19.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0750F3">
        <w:t>286</w:t>
      </w:r>
      <w:r>
        <w:t xml:space="preserve"> dana u ukupnom iznosu od </w:t>
      </w:r>
      <w:r w:rsidR="000750F3">
        <w:t>38.975,56</w:t>
      </w:r>
      <w:r>
        <w:t xml:space="preserve"> kn (list </w:t>
      </w:r>
      <w:r w:rsidR="000750F3">
        <w:t>12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sustava e-Blokade proizlazi da je ukupan nenaplaćeni iznos obveza na dan 21. ožujka 2018. po svim neizvršenim osnovama za plaćanje na računu dužnika 1.045.471,52 kn, a početak blokade računa traje od 20. studenog 2014.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informacijskog sustava zemljišnih knjiga proizlazi da dužnik nije evidentiran kao vlasnik nekretnina (list 17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Uvjerenja Policijske uprave zagrebačke od 23. studenog 2017. proizlazi da dužnik nije evidentiran kao vlasnik vozila (list 18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podneska Porezne uprave, Područni ured Zagreb, od 14. prosinca 2017. proizlazi da dužnik ne posjeduje pokretnu odnosno nepokretnu imovinu (list 19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0750F3">
        <w:rPr>
          <w:rFonts w:eastAsia="Calibri"/>
          <w:lang w:eastAsia="en-US"/>
        </w:rPr>
        <w:t>DIGIBIT APLIKACIJA d.o.o., Zagreb, Malešnica II 11, OIB: 45335112995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0750F3">
        <w:t>4569</w:t>
      </w:r>
      <w:r w:rsidR="00B0604A">
        <w:t>/16</w:t>
      </w:r>
      <w:r>
        <w:t xml:space="preserve"> od </w:t>
      </w:r>
      <w:r w:rsidR="000750F3">
        <w:t>17.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750F3">
        <w:t>18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A7" w:rsidR="00E00DA7">
      <w:r>
        <w:separator/>
      </w:r>
    </w:p>
  </w:endnote>
  <w:endnote w:id="0" w:type="continuationSeparator">
    <w:p w:rsidRDefault="00E00DA7" w:rsidR="00E0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A7" w:rsidR="00E00DA7">
      <w:r>
        <w:separator/>
      </w:r>
    </w:p>
  </w:footnote>
  <w:footnote w:id="0" w:type="continuationSeparator">
    <w:p w:rsidRDefault="00E00DA7" w:rsidR="00E0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A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750F3">
      <w:t>4569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43A90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St-4569/2016</izvorni_sadrzaj>
    <derivirana_varijabla naziv="DomainObject.Predmet.OznakaBroj_1">St-4569/2016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DIGIBIT APLIKACIJA d.o.o. zastupanog po punomoćniku Ivan Rodić</izvorni_sadrzaj>
    <derivirana_varijabla naziv="DomainObject.Predmet.ProtustrankaFormated_1">  DIGIBIT APLIKACIJA d.o.o. zastupanog po punomoćniku Ivan Rodić</derivirana_varijabla>
  </DomainObject.Predmet.ProtustrankaFormated>
  <DomainObject.Predmet.ProtustrankaFormatedOIB>
    <izvorni_sadrzaj>  DIGIBIT APLIKACIJA d.o.o., OIB 45335112995 zastupanog po punomoćniku Ivan Rodić</izvorni_sadrzaj>
    <derivirana_varijabla naziv="DomainObject.Predmet.ProtustrankaFormatedOIB_1">  DIGIBIT APLIKACIJA d.o.o., OIB 45335112995 zastupanog po punomoćniku Ivan Rodić</derivirana_varijabla>
  </DomainObject.Predmet.ProtustrankaFormatedOIB>
  <DomainObject.Predmet.ProtustrankaFormatedWithAdress>
    <izvorni_sadrzaj> DIGIBIT APLIKACIJA d.o.o., Malešnica II 11, 10000 Zagreb zastupanog po punomoćniku Ivan Rodić</izvorni_sadrzaj>
    <derivirana_varijabla naziv="DomainObject.Predmet.ProtustrankaFormatedWithAdress_1"> DIGIBIT APLIKACIJA d.o.o., Malešnica II 11, 10000 Zagreb zastupanog po punomoćniku Ivan Rodić</derivirana_varijabla>
  </DomainObject.Predmet.ProtustrankaFormatedWithAdress>
  <DomainObject.Predmet.ProtustrankaFormatedWithAdressOIB>
    <izvorni_sadrzaj> DIGIBIT APLIKACIJA d.o.o., OIB 45335112995, Malešnica II 11, 10000 Zagreb zastupanog po punomoćniku Ivan Rodić</izvorni_sadrzaj>
    <derivirana_varijabla naziv="DomainObject.Predmet.ProtustrankaFormatedWithAdressOIB_1"> DIGIBIT APLIKACIJA d.o.o., OIB 45335112995, Malešnica II 11, 10000 Zagreb zastupanog po punomoćniku Ivan Rodić</derivirana_varijabla>
  </DomainObject.Predmet.ProtustrankaFormatedWithAdressOIB>
  <DomainObject.Predmet.ProtustrankaWithAdress>
    <izvorni_sadrzaj>DIGIBIT APLIKACIJA d.o.o. Malešnica II 11, 10000 Zagreb</izvorni_sadrzaj>
    <derivirana_varijabla naziv="DomainObject.Predmet.ProtustrankaWithAdress_1">DIGIBIT APLIKACIJA d.o.o. Malešnica II 11, 10000 Zagreb</derivirana_varijabla>
  </DomainObject.Predmet.ProtustrankaWithAdress>
  <DomainObject.Predmet.ProtustrankaWithAdressOIB>
    <izvorni_sadrzaj>DIGIBIT APLIKACIJA d.o.o., OIB 45335112995, Malešnica II 11, 10000 Zagreb</izvorni_sadrzaj>
    <derivirana_varijabla naziv="DomainObject.Predmet.ProtustrankaWithAdressOIB_1">DIGIBIT APLIKACIJA d.o.o., OIB 45335112995, Malešnica II 11, 10000 Zagreb</derivirana_varijabla>
  </DomainObject.Predmet.ProtustrankaWithAdressOIB>
  <DomainObject.Predmet.ProtustrankaNazivFormated>
    <izvorni_sadrzaj>DIGIBIT APLIKACIJA d.o.o.</izvorni_sadrzaj>
    <derivirana_varijabla naziv="DomainObject.Predmet.ProtustrankaNazivFormated_1">DIGIBIT APLIKACIJA d.o.o.</derivirana_varijabla>
  </DomainObject.Predmet.ProtustrankaNazivFormated>
  <DomainObject.Predmet.ProtustrankaNazivFormatedOIB>
    <izvorni_sadrzaj>DIGIBIT APLIKACIJA d.o.o., OIB 45335112995</izvorni_sadrzaj>
    <derivirana_varijabla naziv="DomainObject.Predmet.ProtustrankaNazivFormatedOIB_1">DIGIBIT APLIKACIJA d.o.o., OIB 45335112995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DIGIBIT APLIKACIJA d.o.o. zastupanog po punomoćniku Ivan Rodić</item>
    </izvorni_sadrzaj>
    <derivirana_varijabla naziv="DomainObject.Predmet.ProtuStrankaListFormated_1">
      <item>DIGIBIT APLIKACIJA d.o.o. zastupanog po punomoćniku Ivan Rodić</item>
    </derivirana_varijabla>
  </DomainObject.Predmet.ProtuStrankaListFormated>
  <DomainObject.Predmet.ProtuStrankaListFormatedOIB>
    <izvorni_sadrzaj>
      <item>DIGIBIT APLIKACIJA d.o.o., OIB 45335112995 zastupanog po punomoćniku Ivan Rodić</item>
    </izvorni_sadrzaj>
    <derivirana_varijabla naziv="DomainObject.Predmet.ProtuStrankaListFormatedOIB_1">
      <item>DIGIBIT APLIKACIJA d.o.o., OIB 45335112995 zastupanog po punomoćniku Ivan Rodić</item>
    </derivirana_varijabla>
  </DomainObject.Predmet.ProtuStrankaListFormatedOIB>
  <DomainObject.Predmet.ProtuStrankaListFormatedWithAdress>
    <izvorni_sadrzaj>
      <item>DIGIBIT APLIKACIJA d.o.o., Malešnica II 11, 10000 Zagreb zastupanog po punomoćniku Ivan Rodić</item>
    </izvorni_sadrzaj>
    <derivirana_varijabla naziv="DomainObject.Predmet.ProtuStrankaListFormatedWithAdress_1">
      <item>DIGIBIT APLIKACIJA d.o.o., Malešnica II 11, 10000 Zagreb zastupanog po punomoćniku Ivan Rodić</item>
    </derivirana_varijabla>
  </DomainObject.Predmet.ProtuStrankaListFormatedWithAdress>
  <DomainObject.Predmet.ProtuStrankaListFormatedWithAdressOIB>
    <izvorni_sadrzaj>
      <item>DIGIBIT APLIKACIJA d.o.o., OIB 45335112995, Malešnica II 11, 10000 Zagreb zastupanog po punomoćniku Ivan Rodić</item>
    </izvorni_sadrzaj>
    <derivirana_varijabla naziv="DomainObject.Predmet.ProtuStrankaListFormatedWithAdressOIB_1">
      <item>DIGIBIT APLIKACIJA d.o.o., OIB 45335112995, Malešnica II 11, 10000 Zagreb zastupanog po punomoćniku Ivan Rodić</item>
    </derivirana_varijabla>
  </DomainObject.Predmet.ProtuStrankaListFormatedWithAdressOIB>
  <DomainObject.Predmet.ProtuStrankaListNazivFormated>
    <izvorni_sadrzaj>
      <item>DIGIBIT APLIKACIJA d.o.o.</item>
    </izvorni_sadrzaj>
    <derivirana_varijabla naziv="DomainObject.Predmet.ProtuStrankaListNazivFormated_1">
      <item>DIGIBIT APLIKACIJA d.o.o.</item>
    </derivirana_varijabla>
  </DomainObject.Predmet.ProtuStrankaListNazivFormated>
  <DomainObject.Predmet.ProtuStrankaListNazivFormatedOIB>
    <izvorni_sadrzaj>
      <item>DIGIBIT APLIKACIJA d.o.o., OIB 45335112995</item>
    </izvorni_sadrzaj>
    <derivirana_varijabla naziv="DomainObject.Predmet.ProtuStrankaListNazivFormatedOIB_1">
      <item>DIGIBIT APLIKACIJA d.o.o., OIB 45335112995</item>
    </derivirana_varijabla>
  </DomainObject.Predmet.ProtuStrankaListNazivFormatedOIB>
  <DomainObject.Predmet.OstaliListFormated>
    <izvorni_sadrzaj>
      <item>Ivan Rodić punomoćnik sudionika u postupku DIGIBIT APLIKACIJA d.o.o.</item>
    </izvorni_sadrzaj>
    <derivirana_varijabla naziv="DomainObject.Predmet.OstaliListFormated_1">
      <item>Ivan Rodić punomoćnik sudionika u postupku DIGIBIT APLIKACIJA d.o.o.</item>
    </derivirana_varijabla>
  </DomainObject.Predmet.OstaliListFormated>
  <DomainObject.Predmet.OstaliListFormatedOIB>
    <izvorni_sadrzaj>
      <item>Ivan Rodić, OIB 32435424965 punomoćnik sudionika u postupku DIGIBIT APLIKACIJA d.o.o.</item>
    </izvorni_sadrzaj>
    <derivirana_varijabla naziv="DomainObject.Predmet.OstaliListFormatedOIB_1">
      <item>Ivan Rodić, OIB 32435424965 punomoćnik sudionika u postupku DIGIBIT APLIKACIJA d.o.o.</item>
    </derivirana_varijabla>
  </DomainObject.Predmet.OstaliListFormatedOIB>
  <DomainObject.Predmet.OstaliListFormatedWithAdress>
    <izvorni_sadrzaj>
      <item>Ivan Rodić, Malešnica Ii. 11, 10000 Zagreb punomoćnik sudionika u postupku DIGIBIT APLIKACIJA d.o.o.</item>
    </izvorni_sadrzaj>
    <derivirana_varijabla naziv="DomainObject.Predmet.OstaliListFormatedWithAdress_1">
      <item>Ivan Rodić, Malešnica Ii. 11, 10000 Zagreb punomoćnik sudionika u postupku DIGIBIT APLIKACIJA d.o.o.</item>
    </derivirana_varijabla>
  </DomainObject.Predmet.OstaliListFormatedWithAdress>
  <DomainObject.Predmet.OstaliListFormatedWithAdressOIB>
    <izvorni_sadrzaj>
      <item>Ivan Rodić, OIB 32435424965, Malešnica Ii. 11, 10000 Zagreb punomoćnik sudionika u postupku DIGIBIT APLIKACIJA d.o.o.</item>
    </izvorni_sadrzaj>
    <derivirana_varijabla naziv="DomainObject.Predmet.OstaliListFormatedWithAdressOIB_1">
      <item>Ivan Rodić, OIB 32435424965, Malešnica Ii. 11, 10000 Zagreb punomoćnik sudionika u postupku DIGIBIT APLIKACIJA d.o.o.</item>
    </derivirana_varijabla>
  </DomainObject.Predmet.OstaliListFormatedWithAdressOIB>
  <DomainObject.Predmet.OstaliListNazivFormated>
    <izvorni_sadrzaj>
      <item>Ivan Rodić</item>
    </izvorni_sadrzaj>
    <derivirana_varijabla naziv="DomainObject.Predmet.OstaliListNazivFormated_1">
      <item>Ivan Rodić</item>
    </derivirana_varijabla>
  </DomainObject.Predmet.OstaliListNazivFormated>
  <DomainObject.Predmet.OstaliListNazivFormatedOIB>
    <izvorni_sadrzaj>
      <item>Ivan Rodić, OIB 32435424965</item>
    </izvorni_sadrzaj>
    <derivirana_varijabla naziv="DomainObject.Predmet.OstaliListNazivFormatedOIB_1">
      <item>Ivan Rodić, OIB 32435424965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DIGIBIT APLIKACIJA d.o.o.</izvorni_sadrzaj>
    <derivirana_varijabla naziv="DomainObject.Predmet.ProtustrankaIDrugi_1">DIGIBIT APLIKACIJA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DIGIBIT APLIKACIJA d.o.o., OIB 45335112995, Malešnica II 11, 10000 Zagreb</izvorni_sadrzaj>
    <derivirana_varijabla naziv="DomainObject.Predmet.ProtustrankaIDrugiAdressOIB_1">DIGIBIT APLIKACIJA d.o.o., OIB 45335112995, Malešnica II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DIGIBIT APLIKACIJA d.o.o.</item>
      <item>Ivan Rodić</item>
    </izvorni_sadrzaj>
    <derivirana_varijabla naziv="DomainObject.Predmet.SudioniciListNaziv_1">
      <item>FINA Regionalni centar Zagreb</item>
      <item>DIGIBIT APLIKACIJA d.o.o.</item>
      <item>Ivan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izvorni_sadrzaj>
    <derivirana_varijabla naziv="DomainObject.Predmet.SudioniciListAdressOIB_1"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45335112995</item>
      <item>, OIB 32435424965</item>
    </izvorni_sadrzaj>
    <derivirana_varijabla naziv="DomainObject.Predmet.SudioniciListNazivOIB_1">
      <item>, OIB 85821130368</item>
      <item>, OIB 45335112995</item>
      <item>, OIB 32435424965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646</properties:Words>
  <properties:Characters>3424</properties:Characters>
  <properties:Lines>102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2018-03-21T12:30:00Z</dcterms:created>
  <dc:creator>Korisnik</dc:creator>
  <cp:lastModifiedBy>Draženka Prpić</cp:lastModifiedBy>
  <cp:lastPrinted>2018-03-21T12:32:00Z</cp:lastPrinted>
  <dcterms:modified xmlns:xsi="http://www.w3.org/2001/XMLSchema-instance" xsi:type="dcterms:W3CDTF">2018-03-21T12:32:00Z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-DIGIBIT APLIKACIJA-St-4569-16.docx)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