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7ae95" w14:paraId="197ae95" w:rsidRDefault="008615FD" w:rsidP="008615FD" w:rsidR="008615FD" w:rsidRPr="00047B69">
      <w:pPr>
        <w15:collapsed w:val="false"/>
      </w:pPr>
      <w:r w:rsidRPr="00047B69">
        <w:rPr>
          <w:rStyle w:val="Naglaeno"/>
          <w:b w:val="false"/>
        </w:rPr>
        <w:t xml:space="preserve">             </w:t>
      </w:r>
      <w:r w:rsidR="00574060" w:rsidRPr="00047B69">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615FD" w:rsidP="008615FD" w:rsidR="008615FD" w:rsidRPr="00047B69">
      <w:pPr>
        <w:ind w:hanging="720" w:left="360"/>
      </w:pPr>
      <w:r w:rsidRPr="00047B69">
        <w:t xml:space="preserve">     </w:t>
      </w:r>
      <w:r w:rsidR="00A8162D" w:rsidRPr="00047B69">
        <w:t xml:space="preserve">   </w:t>
      </w:r>
      <w:r w:rsidRPr="00047B69">
        <w:t>REPUBLIKA HRVATSKA</w:t>
      </w:r>
    </w:p>
    <w:p w:rsidRDefault="008615FD" w:rsidP="00737216" w:rsidR="009A7277" w:rsidRPr="00047B69">
      <w:pPr>
        <w:ind w:hanging="720" w:left="360"/>
      </w:pPr>
      <w:r w:rsidRPr="00047B69">
        <w:t xml:space="preserve">     TRGOVAČKI SUD U OSIJEKU</w:t>
      </w:r>
    </w:p>
    <w:p w:rsidRDefault="00737216" w:rsidP="00A8600C" w:rsidR="00737216" w:rsidRPr="00047B69"/>
    <w:p w:rsidRDefault="00BB0522" w:rsidP="00BB0522" w:rsidR="00BB0522" w:rsidRPr="00047B69">
      <w:pPr>
        <w:jc w:val="center"/>
      </w:pPr>
      <w:r w:rsidRPr="00047B69">
        <w:t>Z A K L J U Č A K</w:t>
      </w:r>
    </w:p>
    <w:p w:rsidRDefault="003D6AB3" w:rsidP="003D6AB3" w:rsidR="003D6AB3">
      <w:pPr>
        <w:jc w:val="both"/>
      </w:pPr>
    </w:p>
    <w:p w:rsidRDefault="00702FE5" w:rsidP="003D6AB3" w:rsidR="00702FE5" w:rsidRPr="00047B69">
      <w:pPr>
        <w:jc w:val="both"/>
      </w:pPr>
    </w:p>
    <w:p w:rsidRDefault="00C750E3" w:rsidP="00C750E3" w:rsidR="00C750E3" w:rsidRPr="00B37760">
      <w:pPr>
        <w:ind w:firstLine="708"/>
        <w:jc w:val="both"/>
      </w:pPr>
      <w:r w:rsidRPr="00B37760">
        <w:rPr>
          <w:color w:val="000000"/>
        </w:rPr>
        <w:t xml:space="preserve">Trgovački sud u Osijeku, </w:t>
      </w:r>
      <w:r w:rsidRPr="00B37760">
        <w:t>po stečajnom sucu mr. sc. Borisu Vukoviću</w:t>
      </w:r>
      <w:r w:rsidRPr="00B37760">
        <w:rPr>
          <w:color w:val="000000"/>
        </w:rPr>
        <w:t xml:space="preserve">, povodom prijedloga </w:t>
      </w:r>
      <w:r>
        <w:t xml:space="preserve">REPUBLIKA HRVATSKA Ministarstvo financija, OIB: </w:t>
      </w:r>
      <w:r w:rsidRPr="00DD5B76">
        <w:t>52634238587</w:t>
      </w:r>
      <w:r>
        <w:t xml:space="preserve">, zastupana po Županijskom državnom odvjetništvu u Osijeku za otvaranje stečajnog postupka nad dužnikom </w:t>
      </w:r>
      <w:r w:rsidRPr="007D0F26">
        <w:t>USUS j.d.o.o.</w:t>
      </w:r>
      <w:r>
        <w:t xml:space="preserve">, </w:t>
      </w:r>
      <w:r w:rsidRPr="007D0F26">
        <w:t>Antunovac</w:t>
      </w:r>
      <w:r>
        <w:t xml:space="preserve">, </w:t>
      </w:r>
      <w:r w:rsidRPr="007D0F26">
        <w:t>Kralja Zvonimira 59</w:t>
      </w:r>
      <w:r>
        <w:t xml:space="preserve">, MBS: </w:t>
      </w:r>
      <w:r w:rsidRPr="007D0F26">
        <w:t>030129613</w:t>
      </w:r>
      <w:r>
        <w:t xml:space="preserve">, OIB: </w:t>
      </w:r>
      <w:r w:rsidRPr="007D0F26">
        <w:t>42528267176</w:t>
      </w:r>
      <w:r w:rsidRPr="00B37760">
        <w:rPr>
          <w:color w:val="000000"/>
        </w:rPr>
        <w:t xml:space="preserve">, dana </w:t>
      </w:r>
      <w:r>
        <w:rPr>
          <w:color w:val="000000"/>
        </w:rPr>
        <w:t>15. veljače 2018</w:t>
      </w:r>
      <w:r w:rsidRPr="00B37760">
        <w:rPr>
          <w:color w:val="000000"/>
        </w:rPr>
        <w:t>. godine</w:t>
      </w:r>
      <w:r>
        <w:rPr>
          <w:color w:val="000000"/>
        </w:rPr>
        <w:t xml:space="preserve"> </w:t>
      </w:r>
    </w:p>
    <w:p w:rsidRDefault="009D4F88" w:rsidP="00E02E46" w:rsidR="009D4F88">
      <w:pPr>
        <w:jc w:val="both"/>
      </w:pPr>
    </w:p>
    <w:p w:rsidRDefault="008029EB" w:rsidP="00A30A54" w:rsidR="00FB76BC" w:rsidRPr="00047B69">
      <w:pPr>
        <w:ind w:firstLine="708"/>
        <w:jc w:val="both"/>
      </w:pPr>
      <w:r w:rsidRPr="00047B69">
        <w:t xml:space="preserve"> </w:t>
      </w:r>
    </w:p>
    <w:p w:rsidRDefault="00BB0522" w:rsidP="00BB0522" w:rsidR="00BB0522" w:rsidRPr="00047B69">
      <w:pPr>
        <w:jc w:val="center"/>
      </w:pPr>
      <w:r w:rsidRPr="00047B69">
        <w:t>z a k l j u č i o  j e</w:t>
      </w:r>
    </w:p>
    <w:p w:rsidRDefault="00737216" w:rsidP="00BB0522" w:rsidR="00737216" w:rsidRPr="00047B69">
      <w:pPr>
        <w:jc w:val="both"/>
      </w:pPr>
    </w:p>
    <w:p w:rsidRDefault="00BB0522" w:rsidP="005F2AC3" w:rsidR="00BB0522" w:rsidRPr="00047B69">
      <w:pPr>
        <w:jc w:val="both"/>
      </w:pPr>
    </w:p>
    <w:p w:rsidRDefault="00892F39" w:rsidP="00892F39" w:rsidR="00892F39" w:rsidRPr="00047B69">
      <w:pPr>
        <w:jc w:val="both"/>
      </w:pPr>
      <w:r w:rsidRPr="00047B69">
        <w:t xml:space="preserve">1. Poziva se osoba ovlaštena za zastupanje dužnika </w:t>
      </w:r>
      <w:r w:rsidR="00E02E46" w:rsidRPr="00E02E46">
        <w:t xml:space="preserve">Domagoj </w:t>
      </w:r>
      <w:proofErr w:type="spellStart"/>
      <w:r w:rsidR="00E02E46" w:rsidRPr="00E02E46">
        <w:t>Kranic</w:t>
      </w:r>
      <w:proofErr w:type="spellEnd"/>
      <w:r w:rsidR="00E02E46" w:rsidRPr="00E02E46">
        <w:t>, OIB: 42635032447</w:t>
      </w:r>
      <w:r w:rsidRPr="00047B69">
        <w:t xml:space="preserve">, </w:t>
      </w:r>
      <w:r w:rsidR="00E02E46" w:rsidRPr="00E02E46">
        <w:t>Osijek, Ružina ulica 75</w:t>
      </w:r>
      <w:r w:rsidRPr="00047B69">
        <w:t>, da u roku 8 (osam) dana uplati:</w:t>
      </w:r>
    </w:p>
    <w:p w:rsidRDefault="00892F39" w:rsidP="00892F39" w:rsidR="00892F39" w:rsidRPr="00047B69">
      <w:pPr>
        <w:ind w:hanging="284" w:left="284"/>
        <w:jc w:val="both"/>
      </w:pPr>
    </w:p>
    <w:p w:rsidRDefault="00892F39" w:rsidP="00892F39" w:rsidR="00892F39" w:rsidRPr="00047B69">
      <w:pPr>
        <w:ind w:hanging="426" w:left="284"/>
        <w:jc w:val="both"/>
      </w:pPr>
      <w:r w:rsidRPr="00047B69">
        <w:tab/>
        <w:t>-predujam od 1.000,00 kn u Fond za namirenje troškova stečajnog postupka na žiro-račun Trgovačkog suda u Osijeku broj HR312390 0011300000200 s pozivom na broj HR02 8500 i</w:t>
      </w:r>
    </w:p>
    <w:p w:rsidRDefault="00892F39" w:rsidP="00892F39" w:rsidR="00892F39" w:rsidRPr="00047B69">
      <w:pPr>
        <w:ind w:hanging="426" w:left="284"/>
        <w:jc w:val="both"/>
      </w:pPr>
      <w:r w:rsidRPr="00047B69">
        <w:tab/>
        <w:t xml:space="preserve">-dodatni iznos predujma </w:t>
      </w:r>
      <w:r w:rsidRPr="007601E5">
        <w:t>koji čini jednokratna nagrada privremenom stečajnom upravitelju</w:t>
      </w:r>
      <w:r w:rsidRPr="00827C79">
        <w:rPr>
          <w:b/>
        </w:rPr>
        <w:t xml:space="preserve"> </w:t>
      </w:r>
      <w:r w:rsidRPr="00047B69">
        <w:t xml:space="preserve">u iznosu od </w:t>
      </w:r>
      <w:r>
        <w:t>3.500,00</w:t>
      </w:r>
      <w:r w:rsidRPr="00047B69">
        <w:t xml:space="preserve"> kn na žiro-račun Trgovačkog suda u Osijeku broj HR312390 0011300000200 s pozivom na broj HR05 272-</w:t>
      </w:r>
      <w:r w:rsidR="00482017">
        <w:t>122</w:t>
      </w:r>
      <w:r>
        <w:t>-</w:t>
      </w:r>
      <w:r w:rsidR="00482017">
        <w:t>18</w:t>
      </w:r>
    </w:p>
    <w:p w:rsidRDefault="00892F39" w:rsidP="00892F39" w:rsidR="00892F39" w:rsidRPr="00047B69">
      <w:pPr>
        <w:ind w:hanging="284" w:left="284"/>
        <w:jc w:val="both"/>
      </w:pPr>
    </w:p>
    <w:p w:rsidRDefault="00892F39" w:rsidP="00892F39" w:rsidR="00892F39" w:rsidRPr="00047B69">
      <w:pPr>
        <w:ind w:left="284"/>
        <w:jc w:val="both"/>
      </w:pPr>
      <w:r w:rsidRPr="00047B69">
        <w:t>te</w:t>
      </w:r>
      <w:r>
        <w:t xml:space="preserve"> po izvršenim uplatama dostavi</w:t>
      </w:r>
      <w:r w:rsidRPr="00047B69">
        <w:t xml:space="preserve"> dokaze u spis.</w:t>
      </w:r>
    </w:p>
    <w:p w:rsidRDefault="00892F39" w:rsidP="00892F39" w:rsidR="00892F39" w:rsidRPr="00047B69">
      <w:pPr>
        <w:ind w:hanging="284" w:left="284"/>
        <w:jc w:val="both"/>
      </w:pPr>
    </w:p>
    <w:p w:rsidRDefault="00892F39" w:rsidP="00892F39" w:rsidR="00892F39" w:rsidRPr="00047B69">
      <w:pPr>
        <w:jc w:val="both"/>
      </w:pPr>
      <w:r w:rsidRPr="00047B69">
        <w:t>2. Ako osoba iz t. 1. izreke ovoga rješenja ne plati predujam u propisanom roku isti će se naplatiti primjenom pravila o prisilnoj naplati novčane kazne u parničnom postupku.</w:t>
      </w:r>
    </w:p>
    <w:p w:rsidRDefault="00892F39" w:rsidP="00892F39" w:rsidR="00892F39" w:rsidRPr="00047B69">
      <w:pPr>
        <w:ind w:hanging="284" w:left="284"/>
        <w:jc w:val="both"/>
      </w:pPr>
    </w:p>
    <w:p w:rsidRDefault="00892F39" w:rsidP="00892F39" w:rsidR="00892F39" w:rsidRPr="00047B69">
      <w:pPr>
        <w:jc w:val="both"/>
      </w:pPr>
      <w:r w:rsidRPr="00047B69">
        <w:t xml:space="preserve">3. Naređuje se zakonskom zastupniku dužnika </w:t>
      </w:r>
      <w:r w:rsidR="00F17E85">
        <w:t xml:space="preserve">Domagoju </w:t>
      </w:r>
      <w:proofErr w:type="spellStart"/>
      <w:r w:rsidR="00F17E85">
        <w:t>Kranic</w:t>
      </w:r>
      <w:proofErr w:type="spellEnd"/>
      <w:r w:rsidR="00F17E85">
        <w:t>, OIB: 42635032447, Osijek, Ružina ulica 75</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892F39" w:rsidP="00892F39" w:rsidR="00892F39" w:rsidRPr="00047B69">
      <w:pPr>
        <w:ind w:hanging="284" w:left="284"/>
        <w:jc w:val="both"/>
      </w:pPr>
    </w:p>
    <w:p w:rsidRDefault="00892F39" w:rsidP="00892F39" w:rsidR="00892F39" w:rsidRPr="00047B69">
      <w:pPr>
        <w:jc w:val="both"/>
        <w:rPr>
          <w:rFonts w:eastAsia="Calibri"/>
        </w:rPr>
      </w:pPr>
      <w:r w:rsidRPr="00047B69">
        <w:t>4. U  p</w:t>
      </w:r>
      <w:r w:rsidRPr="00047B69">
        <w:rPr>
          <w:rFonts w:eastAsia="Calibri"/>
        </w:rPr>
        <w:t>isano</w:t>
      </w:r>
      <w:r w:rsidRPr="00047B69">
        <w:t>m izvješću</w:t>
      </w:r>
      <w:r w:rsidRPr="00047B69">
        <w:rPr>
          <w:rFonts w:eastAsia="Calibri"/>
        </w:rPr>
        <w:t xml:space="preserve"> o financijsko-gospodar</w:t>
      </w:r>
      <w:r w:rsidRPr="00047B69">
        <w:t>skom stanju dužnika, među ostalim, trebaju</w:t>
      </w:r>
      <w:r w:rsidRPr="00047B69">
        <w:rPr>
          <w:rFonts w:eastAsia="Calibri"/>
        </w:rPr>
        <w:t xml:space="preserve"> biti naznačeni</w:t>
      </w:r>
      <w:r w:rsidRPr="00047B69">
        <w:t xml:space="preserve"> i</w:t>
      </w:r>
      <w:r w:rsidRPr="00047B69">
        <w:rPr>
          <w:rFonts w:eastAsia="Calibri"/>
        </w:rPr>
        <w:t xml:space="preserve"> podaci</w:t>
      </w:r>
      <w:r w:rsidRPr="00047B69">
        <w:t xml:space="preserve"> o imovini dužnika,</w:t>
      </w:r>
      <w:r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892F39" w:rsidP="00892F39" w:rsidR="00892F39" w:rsidRPr="00047B69">
      <w:pPr>
        <w:jc w:val="both"/>
      </w:pPr>
    </w:p>
    <w:p w:rsidRDefault="00892F39" w:rsidP="00892F39" w:rsidR="00892F39">
      <w:pPr>
        <w:ind w:right="-2"/>
        <w:jc w:val="both"/>
      </w:pPr>
      <w:r w:rsidRPr="00047B69">
        <w:lastRenderedPageBreak/>
        <w:t xml:space="preserve">Popis imovine i obveze dužnika </w:t>
      </w:r>
      <w:r w:rsidR="00691C4A">
        <w:t>USUS j.d.o.o., Antunovac, Kralja Zvonimira 59, MBS: 030129613, OIB: 42528267176</w:t>
      </w:r>
      <w:r w:rsidRPr="00047B69">
        <w:t xml:space="preserve">, u skladu s odredbom čl. 17. </w:t>
      </w:r>
      <w:r>
        <w:t xml:space="preserve">st. 1. </w:t>
      </w:r>
      <w:r w:rsidRPr="00047B69">
        <w:t xml:space="preserve">Stečajnog zakona mora sadržavati </w:t>
      </w:r>
      <w:r>
        <w:t>naznaku:</w:t>
      </w:r>
    </w:p>
    <w:p w:rsidRDefault="00892F39" w:rsidP="00892F39" w:rsidR="00892F39">
      <w:pPr>
        <w:ind w:right="-2"/>
        <w:jc w:val="both"/>
      </w:pPr>
    </w:p>
    <w:p w:rsidRDefault="00892F39" w:rsidP="00892F39" w:rsidR="00892F39">
      <w:pPr>
        <w:pStyle w:val="Odlomakpopisa"/>
        <w:numPr>
          <w:ilvl w:val="0"/>
          <w:numId w:val="13"/>
        </w:numPr>
        <w:ind w:right="-2"/>
        <w:jc w:val="both"/>
      </w:pPr>
      <w:r>
        <w:t>nekretnina i pokretnina dužnika</w:t>
      </w:r>
    </w:p>
    <w:p w:rsidRDefault="00892F39" w:rsidP="00892F39" w:rsidR="00892F39">
      <w:pPr>
        <w:pStyle w:val="Odlomakpopisa"/>
        <w:numPr>
          <w:ilvl w:val="0"/>
          <w:numId w:val="13"/>
        </w:numPr>
        <w:ind w:right="-2"/>
        <w:jc w:val="both"/>
      </w:pPr>
      <w:r>
        <w:t>imovinskih prava dužnika na tuđim stvarima</w:t>
      </w:r>
    </w:p>
    <w:p w:rsidRDefault="00892F39" w:rsidP="00892F39" w:rsidR="00892F39">
      <w:pPr>
        <w:pStyle w:val="Odlomakpopisa"/>
        <w:numPr>
          <w:ilvl w:val="0"/>
          <w:numId w:val="13"/>
        </w:numPr>
        <w:ind w:right="-2"/>
        <w:jc w:val="both"/>
      </w:pPr>
      <w:r>
        <w:t>novčanih i nenovčanih tražbina dužnika</w:t>
      </w:r>
    </w:p>
    <w:p w:rsidRDefault="00892F39" w:rsidP="00892F39" w:rsidR="00892F39">
      <w:pPr>
        <w:pStyle w:val="Odlomakpopisa"/>
        <w:numPr>
          <w:ilvl w:val="0"/>
          <w:numId w:val="13"/>
        </w:numPr>
        <w:ind w:right="-2"/>
        <w:jc w:val="both"/>
      </w:pPr>
      <w:r>
        <w:t>drugih prava koja čine imovinu dužnika</w:t>
      </w:r>
    </w:p>
    <w:p w:rsidRDefault="00892F39" w:rsidP="00892F39" w:rsidR="00892F39">
      <w:pPr>
        <w:pStyle w:val="Odlomakpopisa"/>
        <w:numPr>
          <w:ilvl w:val="0"/>
          <w:numId w:val="13"/>
        </w:numPr>
        <w:ind w:right="-2"/>
        <w:jc w:val="both"/>
      </w:pPr>
      <w:r>
        <w:t xml:space="preserve">novčanih sredstava na računima </w:t>
      </w:r>
    </w:p>
    <w:p w:rsidRDefault="00892F39" w:rsidP="00892F39" w:rsidR="00892F39">
      <w:pPr>
        <w:pStyle w:val="Odlomakpopisa"/>
        <w:numPr>
          <w:ilvl w:val="0"/>
          <w:numId w:val="13"/>
        </w:numPr>
        <w:ind w:right="-2"/>
        <w:jc w:val="both"/>
      </w:pPr>
      <w:r>
        <w:t>druge imovine dužnika</w:t>
      </w:r>
    </w:p>
    <w:p w:rsidRDefault="00892F39" w:rsidP="00892F39" w:rsidR="00892F39">
      <w:pPr>
        <w:pStyle w:val="Odlomakpopisa"/>
        <w:numPr>
          <w:ilvl w:val="0"/>
          <w:numId w:val="13"/>
        </w:numPr>
        <w:ind w:right="-2"/>
        <w:jc w:val="both"/>
      </w:pPr>
      <w:r>
        <w:t>obveza dužnika unesenih u njegove poslovne knjige</w:t>
      </w:r>
    </w:p>
    <w:p w:rsidRDefault="00892F39" w:rsidP="00892F39" w:rsidR="00892F39">
      <w:pPr>
        <w:pStyle w:val="Odlomakpopisa"/>
        <w:numPr>
          <w:ilvl w:val="0"/>
          <w:numId w:val="13"/>
        </w:numPr>
        <w:ind w:right="-2"/>
        <w:jc w:val="both"/>
      </w:pPr>
      <w:r>
        <w:t>drugih novčanih i nenovčanih obveza dužnika</w:t>
      </w:r>
    </w:p>
    <w:p w:rsidRDefault="00892F39" w:rsidP="00892F39" w:rsidR="00892F39">
      <w:pPr>
        <w:pStyle w:val="Odlomakpopisa"/>
        <w:numPr>
          <w:ilvl w:val="0"/>
          <w:numId w:val="13"/>
        </w:numPr>
        <w:ind w:right="-2"/>
        <w:jc w:val="both"/>
      </w:pPr>
      <w:proofErr w:type="spellStart"/>
      <w:r>
        <w:t>razlučnih</w:t>
      </w:r>
      <w:proofErr w:type="spellEnd"/>
      <w:r>
        <w:t xml:space="preserve"> prava na imovini dužnika</w:t>
      </w:r>
    </w:p>
    <w:p w:rsidRDefault="00892F39" w:rsidP="00892F39" w:rsidR="00892F39">
      <w:pPr>
        <w:pStyle w:val="Odlomakpopisa"/>
        <w:numPr>
          <w:ilvl w:val="0"/>
          <w:numId w:val="13"/>
        </w:numPr>
        <w:ind w:right="-2"/>
        <w:jc w:val="both"/>
      </w:pPr>
      <w:r>
        <w:t>izlučnih prava</w:t>
      </w:r>
    </w:p>
    <w:p w:rsidRDefault="00892F39" w:rsidP="00892F39" w:rsidR="00892F39">
      <w:pPr>
        <w:pStyle w:val="Odlomakpopisa"/>
        <w:numPr>
          <w:ilvl w:val="0"/>
          <w:numId w:val="13"/>
        </w:numPr>
        <w:ind w:right="-2"/>
        <w:jc w:val="both"/>
      </w:pPr>
      <w:r>
        <w:t>prosječnih mjesečnih troškova redovnoga poslovanja dužnika u posljednjih godinu dana</w:t>
      </w:r>
    </w:p>
    <w:p w:rsidRDefault="00892F39" w:rsidP="00892F39" w:rsidR="00892F39">
      <w:pPr>
        <w:pStyle w:val="Odlomakpopisa"/>
        <w:numPr>
          <w:ilvl w:val="0"/>
          <w:numId w:val="13"/>
        </w:numPr>
        <w:ind w:right="-2"/>
        <w:jc w:val="both"/>
      </w:pPr>
      <w:r>
        <w:t>postupaka pred sudovima  ili javnopravnim tijelima u kojima je dužnik stranka i visinu ili opis tražbine koja je predmet postupka.</w:t>
      </w:r>
    </w:p>
    <w:p w:rsidRDefault="00892F39" w:rsidP="00892F39" w:rsidR="00892F39">
      <w:pPr>
        <w:ind w:right="-2"/>
        <w:jc w:val="both"/>
      </w:pPr>
    </w:p>
    <w:p w:rsidRDefault="00892F39" w:rsidP="00892F39" w:rsidR="00892F39">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892F39" w:rsidP="00892F39" w:rsidR="00892F39" w:rsidRPr="00047B69">
      <w:pPr>
        <w:ind w:right="-2"/>
        <w:jc w:val="both"/>
        <w:rPr>
          <w:rFonts w:eastAsia="Calibri"/>
        </w:rPr>
      </w:pPr>
    </w:p>
    <w:p w:rsidRDefault="00892F39" w:rsidP="00892F39" w:rsidR="00892F39" w:rsidRPr="00047B69">
      <w:pPr>
        <w:jc w:val="both"/>
        <w:rPr>
          <w:rFonts w:eastAsia="Calibri"/>
        </w:rPr>
      </w:pPr>
      <w:r w:rsidRPr="00047B69">
        <w:t>5.</w:t>
      </w:r>
      <w:r w:rsidRPr="00047B69">
        <w:rPr>
          <w:rFonts w:eastAsia="Calibri"/>
        </w:rPr>
        <w:t xml:space="preserve"> Ako osoba ovlaštena za zastupanje dužnika u roku iz točke 1. ovog zaključka ne dostavi pisano izvješće o financijsko-gospodarskom stanju dužnika,</w:t>
      </w:r>
      <w:r w:rsidRPr="00047B69">
        <w:t xml:space="preserve"> sud može</w:t>
      </w:r>
      <w:r w:rsidRPr="00047B69">
        <w:rPr>
          <w:rFonts w:eastAsia="Calibri"/>
        </w:rPr>
        <w:t xml:space="preserve"> odrediti saslušanje osobe ovlaštene za zastupanje dužnika.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6.</w:t>
      </w:r>
      <w:r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892F39" w:rsidP="00892F39" w:rsidR="00892F39" w:rsidRPr="00047B69">
      <w:pPr>
        <w:jc w:val="both"/>
        <w:rPr>
          <w:rFonts w:eastAsia="Calibri"/>
        </w:rPr>
      </w:pPr>
    </w:p>
    <w:p w:rsidRDefault="00892F39" w:rsidP="00892F39" w:rsidR="00892F39" w:rsidRPr="00047B69">
      <w:pPr>
        <w:jc w:val="both"/>
        <w:rPr>
          <w:rFonts w:eastAsia="Calibri"/>
        </w:rPr>
      </w:pPr>
      <w:r w:rsidRPr="00047B69">
        <w:t xml:space="preserve">7. </w:t>
      </w:r>
      <w:r w:rsidRPr="00047B69">
        <w:rPr>
          <w:rFonts w:eastAsia="Calibri"/>
        </w:rPr>
        <w:t>Osobe ovlaštene za zastupanje dužnika odgovaraju kazneno za davanje netočnih ili nepotpunih podataka, obavijesti i izvješća kao za davanje lažnog iskaza u postupku pred sudom.</w:t>
      </w:r>
    </w:p>
    <w:p w:rsidRDefault="00892F39" w:rsidP="00892F39" w:rsidR="00892F39" w:rsidRPr="00047B69">
      <w:pPr>
        <w:jc w:val="both"/>
        <w:rPr>
          <w:rFonts w:eastAsia="Calibri"/>
        </w:rPr>
      </w:pPr>
    </w:p>
    <w:p w:rsidRDefault="00892F39" w:rsidP="00892F39" w:rsidR="00892F39" w:rsidRPr="00047B69">
      <w:pPr>
        <w:jc w:val="center"/>
      </w:pPr>
      <w:r w:rsidRPr="00047B69">
        <w:t>Obrazloženje</w:t>
      </w:r>
    </w:p>
    <w:p w:rsidRDefault="00892F39" w:rsidP="00892F39" w:rsidR="00892F39" w:rsidRPr="00047B69">
      <w:pPr>
        <w:jc w:val="both"/>
      </w:pPr>
    </w:p>
    <w:p w:rsidRDefault="00892F39" w:rsidP="00892F39" w:rsidR="00892F39" w:rsidRPr="00047B69">
      <w:pPr>
        <w:jc w:val="both"/>
      </w:pPr>
    </w:p>
    <w:p w:rsidRDefault="00691C4A" w:rsidP="00892F39" w:rsidR="00691C4A">
      <w:pPr>
        <w:ind w:firstLine="708"/>
        <w:jc w:val="both"/>
      </w:pPr>
      <w:r>
        <w:t xml:space="preserve">Podneskom zaprimljenim, kod ovog suda dana 21. prosinca 2017. godine, vjerovnik REPUBLIKA HRVATSKA Ministarstvo financija, OIB: </w:t>
      </w:r>
      <w:r w:rsidRPr="00DD5B76">
        <w:t>52634238587</w:t>
      </w:r>
      <w:r>
        <w:t xml:space="preserve">, zastupana po Županijskom državnom odvjetništvu u Osijeku, podnijela je  prijedlog za otvaranjem stečajnog postupka nad dužnikom USUS j.d.o.o., Antunovac, Kralja Zvonimira 59, MBS: 030129613, OIB: 42528267176, uz koji prijedlog je dostavila dokaz o postojanju svoje tražbine i postojanju stečajnog razloga iz članka 6. stav 2. Stečajnog zakona: nesposobnosti za plaćanje. </w:t>
      </w:r>
    </w:p>
    <w:p w:rsidRDefault="00892F39" w:rsidP="00892F39" w:rsidR="00892F39">
      <w:pPr>
        <w:ind w:firstLine="708"/>
        <w:jc w:val="both"/>
      </w:pPr>
      <w:r>
        <w:lastRenderedPageBreak/>
        <w:t xml:space="preserve">Sud je utvrdio da je predlagatelj ovlašten za podnošenje predmetnoga prijedloga temeljem odredbe čl. 109. st. 1. </w:t>
      </w:r>
      <w:r>
        <w:rPr>
          <w:color w:val="000000"/>
        </w:rPr>
        <w:t>Stečajnog zakona (Narodne novine 71/15 i 104/17 dalje: SZ-a)</w:t>
      </w:r>
      <w:r>
        <w:t>, a kako osoba iz čl. 110. st. 2. SZ-a nije podnijela prijedlog za otvaranje stečajnog postupka u propisanom roku, sud joj je po službenoj dužnosti naložio plaćanje predujma za namirenje troškova stečajnog postupka, dostavu popisa imovine i obveza dužnika kao i pisanog izvješća o financijsko-gospodarskom stanju dužnika sukladno odredbi čl. 113., čl. 114. SZ-a, te odlučio kao u izreci temeljem odredbi čl. 16., čl. 17., čl. 117, čl. 177., čl. 178. i čl. 180. SZ-a.</w:t>
      </w:r>
    </w:p>
    <w:p w:rsidRDefault="00892F39" w:rsidP="00892F39" w:rsidR="00892F39">
      <w:pPr>
        <w:jc w:val="both"/>
      </w:pPr>
    </w:p>
    <w:p w:rsidRDefault="00892F39" w:rsidP="00892F39" w:rsidR="00892F39" w:rsidRPr="00047B69">
      <w:pPr>
        <w:jc w:val="both"/>
      </w:pPr>
    </w:p>
    <w:p w:rsidRDefault="00892F39" w:rsidP="00892F39" w:rsidR="00892F39">
      <w:pPr>
        <w:jc w:val="center"/>
      </w:pPr>
      <w:r w:rsidRPr="00047B69">
        <w:t xml:space="preserve">U Osijeku </w:t>
      </w:r>
      <w:r w:rsidR="00CE242B">
        <w:t>1</w:t>
      </w:r>
      <w:r>
        <w:t>5. veljače 2018.</w:t>
      </w:r>
    </w:p>
    <w:p w:rsidRDefault="00892F39" w:rsidP="00892F39" w:rsidR="00892F39" w:rsidRPr="00047B69">
      <w:pPr>
        <w:jc w:val="center"/>
      </w:pPr>
    </w:p>
    <w:p w:rsidRDefault="00892F39" w:rsidP="00892F39" w:rsidR="00892F39"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892F39" w:rsidP="00892F39" w:rsidR="00892F39">
      <w:pPr>
        <w:ind w:left="4956"/>
        <w:jc w:val="center"/>
      </w:pPr>
      <w:r w:rsidRPr="00047B69">
        <w:t xml:space="preserve">       mr. sc. Boris Vuković</w:t>
      </w:r>
      <w:bookmarkStart w:name="_GoBack" w:id="0"/>
      <w:bookmarkEnd w:id="0"/>
    </w:p>
    <w:p w:rsidRDefault="00892F39" w:rsidP="00892F39" w:rsidR="00892F39" w:rsidRPr="00047B69">
      <w:pPr>
        <w:ind w:left="4956"/>
        <w:jc w:val="center"/>
      </w:pPr>
    </w:p>
    <w:p w:rsidRDefault="00892F39" w:rsidP="00892F39" w:rsidR="00892F39">
      <w:pPr>
        <w:ind w:left="4956"/>
        <w:jc w:val="center"/>
      </w:pPr>
    </w:p>
    <w:p w:rsidRDefault="00892F39" w:rsidP="00892F39" w:rsidR="00892F39">
      <w:pPr>
        <w:ind w:left="4956"/>
        <w:jc w:val="center"/>
      </w:pPr>
    </w:p>
    <w:p w:rsidRDefault="00892F39" w:rsidP="00892F39" w:rsidR="00892F39" w:rsidRPr="00047B69">
      <w:pPr>
        <w:ind w:left="4956"/>
        <w:jc w:val="center"/>
      </w:pPr>
    </w:p>
    <w:p w:rsidRDefault="00892F39" w:rsidP="00892F39" w:rsidR="00892F39" w:rsidRPr="00047B69">
      <w:pPr>
        <w:ind w:left="4956"/>
        <w:jc w:val="center"/>
      </w:pPr>
    </w:p>
    <w:p w:rsidRDefault="00892F39" w:rsidP="00892F39" w:rsidR="00892F39" w:rsidRPr="00047B69">
      <w:pPr>
        <w:jc w:val="both"/>
      </w:pPr>
      <w:r w:rsidRPr="00047B69">
        <w:t xml:space="preserve">Zapisničar: Danijela Špeletić                                                                        </w:t>
      </w:r>
    </w:p>
    <w:p w:rsidRDefault="00892F39" w:rsidP="00892F39" w:rsidR="00892F39" w:rsidRPr="00047B69">
      <w:pPr>
        <w:jc w:val="both"/>
      </w:pPr>
    </w:p>
    <w:p w:rsidRDefault="00892F39" w:rsidP="00892F39" w:rsidR="00892F39" w:rsidRPr="00047B69">
      <w:pPr>
        <w:pStyle w:val="Tijeloteksta"/>
        <w:jc w:val="left"/>
        <w:rPr>
          <w:sz w:val="24"/>
        </w:rPr>
      </w:pPr>
      <w:r>
        <w:rPr>
          <w:sz w:val="24"/>
        </w:rPr>
        <w:t>UPUTA</w:t>
      </w:r>
      <w:r w:rsidRPr="00047B69">
        <w:rPr>
          <w:sz w:val="24"/>
        </w:rPr>
        <w:t xml:space="preserve"> O PRAVNOM LIJEKU:</w:t>
      </w:r>
    </w:p>
    <w:p w:rsidRDefault="00892F39" w:rsidP="00892F39" w:rsidR="00892F39" w:rsidRPr="00047B69">
      <w:pPr>
        <w:pStyle w:val="Tijeloteksta"/>
        <w:jc w:val="left"/>
        <w:rPr>
          <w:sz w:val="24"/>
        </w:rPr>
      </w:pPr>
      <w:r w:rsidRPr="00047B69">
        <w:rPr>
          <w:sz w:val="24"/>
        </w:rPr>
        <w:t>Protiv ovog zaključka nije dopuštena posebna žalba (čl. 19. st. 7. Stečajnog zakona).</w:t>
      </w:r>
    </w:p>
    <w:p w:rsidRDefault="00892F39" w:rsidP="00892F39" w:rsidR="00892F39">
      <w:pPr>
        <w:jc w:val="both"/>
      </w:pPr>
    </w:p>
    <w:p w:rsidRDefault="00892F39" w:rsidP="00892F39" w:rsidR="00892F39" w:rsidRPr="00047B69">
      <w:pPr>
        <w:jc w:val="both"/>
      </w:pPr>
    </w:p>
    <w:p w:rsidRDefault="00892F39" w:rsidP="00892F39" w:rsidR="00892F39" w:rsidRPr="00047B69">
      <w:pPr>
        <w:jc w:val="both"/>
      </w:pPr>
      <w:r w:rsidRPr="00047B69">
        <w:t>D N A:</w:t>
      </w:r>
    </w:p>
    <w:p w:rsidRDefault="00892F39" w:rsidP="00504E17" w:rsidR="003A57C4">
      <w:pPr>
        <w:jc w:val="both"/>
        <w:rPr>
          <w:color w:val="000000"/>
        </w:rPr>
      </w:pPr>
      <w:r w:rsidRPr="00047B69">
        <w:t xml:space="preserve">1. </w:t>
      </w:r>
      <w:proofErr w:type="spellStart"/>
      <w:r w:rsidRPr="00397061">
        <w:t>zz</w:t>
      </w:r>
      <w:proofErr w:type="spellEnd"/>
      <w:r w:rsidRPr="00397061">
        <w:t xml:space="preserve"> dužnika </w:t>
      </w:r>
      <w:r w:rsidR="003A57C4">
        <w:rPr>
          <w:color w:val="000000"/>
        </w:rPr>
        <w:t xml:space="preserve">Domagoj </w:t>
      </w:r>
      <w:proofErr w:type="spellStart"/>
      <w:r w:rsidR="003A57C4">
        <w:rPr>
          <w:color w:val="000000"/>
        </w:rPr>
        <w:t>Kranic</w:t>
      </w:r>
      <w:proofErr w:type="spellEnd"/>
      <w:r w:rsidR="003A57C4">
        <w:rPr>
          <w:color w:val="000000"/>
        </w:rPr>
        <w:t>, Osijek, Ružina ulica 75</w:t>
      </w:r>
    </w:p>
    <w:p w:rsidRDefault="00892F39" w:rsidP="00504E17" w:rsidR="00504E17">
      <w:pPr>
        <w:jc w:val="both"/>
        <w:rPr>
          <w:color w:val="000000"/>
        </w:rPr>
      </w:pPr>
      <w:r w:rsidRPr="00047B69">
        <w:t xml:space="preserve">2. Dužnik </w:t>
      </w:r>
      <w:r w:rsidR="003A57C4">
        <w:t>USUS j.d.o.o., Antunovac, Kralja Zvonimira 59</w:t>
      </w:r>
    </w:p>
    <w:p w:rsidRDefault="00892F39" w:rsidP="00892F39" w:rsidR="00892F39" w:rsidRPr="00047B69">
      <w:pPr>
        <w:jc w:val="both"/>
      </w:pPr>
      <w:r w:rsidRPr="00047B69">
        <w:t xml:space="preserve">3. e-oglasna ploča </w:t>
      </w:r>
    </w:p>
    <w:p w:rsidRDefault="00892F39" w:rsidP="00892F39" w:rsidR="00892F39" w:rsidRPr="00B37760">
      <w:pPr>
        <w:jc w:val="both"/>
      </w:pPr>
      <w:r>
        <w:t>4</w:t>
      </w:r>
      <w:r w:rsidRPr="00047B69">
        <w:t xml:space="preserve">. </w:t>
      </w:r>
      <w:r>
        <w:t xml:space="preserve">R </w:t>
      </w:r>
      <w:r w:rsidR="003A57C4">
        <w:t>19</w:t>
      </w:r>
      <w:r>
        <w:t>.4.2018.</w:t>
      </w:r>
    </w:p>
    <w:p w:rsidRDefault="00892F39" w:rsidP="00892F39" w:rsidR="00892F39" w:rsidRPr="00B37760">
      <w:pPr>
        <w:jc w:val="both"/>
      </w:pPr>
    </w:p>
    <w:p w:rsidRDefault="00892F39" w:rsidP="00892F39" w:rsidR="00892F39" w:rsidRPr="00047B69">
      <w:pPr>
        <w:jc w:val="both"/>
      </w:pPr>
    </w:p>
    <w:p w:rsidRDefault="008615FD" w:rsidP="008615FD" w:rsidR="008615FD" w:rsidRPr="00047B69">
      <w:pPr>
        <w:pStyle w:val="Tijeloteksta"/>
        <w:ind w:left="360"/>
        <w:jc w:val="left"/>
        <w:rPr>
          <w:sz w:val="24"/>
        </w:rPr>
      </w:pPr>
    </w:p>
    <w:p w:rsidRDefault="008615FD" w:rsidP="008615FD" w:rsidR="008615FD" w:rsidRPr="00047B69"/>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p>
    <w:p w:rsidRDefault="008615FD" w:rsidP="008615FD" w:rsidR="008615FD" w:rsidRPr="00047B69">
      <w:pPr>
        <w:pStyle w:val="Tijeloteksta"/>
        <w:jc w:val="left"/>
        <w:rPr>
          <w:sz w:val="24"/>
        </w:rPr>
      </w:pPr>
      <w:r w:rsidRPr="00047B69">
        <w:rPr>
          <w:sz w:val="24"/>
        </w:rPr>
        <w:t xml:space="preserve">                                                                                                                                </w:t>
      </w:r>
      <w:r w:rsidRPr="00047B69">
        <w:rPr>
          <w:sz w:val="24"/>
        </w:rPr>
        <w:tab/>
      </w:r>
      <w:r w:rsidRPr="00047B69">
        <w:rPr>
          <w:sz w:val="24"/>
        </w:rPr>
        <w:tab/>
      </w:r>
      <w:r w:rsidRPr="00047B69">
        <w:rPr>
          <w:sz w:val="24"/>
        </w:rPr>
        <w:tab/>
      </w:r>
    </w:p>
    <w:p w:rsidRDefault="008615FD" w:rsidP="008615FD" w:rsidR="008615FD" w:rsidRPr="00047B69">
      <w:pPr>
        <w:pStyle w:val="Tijeloteksta"/>
        <w:jc w:val="left"/>
        <w:rPr>
          <w:sz w:val="24"/>
        </w:rPr>
      </w:pPr>
      <w:r w:rsidRPr="00047B69">
        <w:rPr>
          <w:sz w:val="24"/>
        </w:rPr>
        <w:tab/>
      </w:r>
      <w:r w:rsidRPr="00047B69">
        <w:rPr>
          <w:sz w:val="24"/>
        </w:rPr>
        <w:tab/>
      </w:r>
      <w:r w:rsidRPr="00047B69">
        <w:rPr>
          <w:sz w:val="24"/>
        </w:rPr>
        <w:tab/>
      </w:r>
      <w:r w:rsidRPr="00047B69">
        <w:rPr>
          <w:sz w:val="24"/>
        </w:rPr>
        <w:tab/>
        <w:t xml:space="preserve">   </w:t>
      </w:r>
      <w:r w:rsidRPr="00047B69">
        <w:rPr>
          <w:sz w:val="24"/>
        </w:rPr>
        <w:tab/>
        <w:t xml:space="preserve">                                                </w:t>
      </w:r>
    </w:p>
    <w:p w:rsidRDefault="008615FD" w:rsidP="008615FD" w:rsidR="008615FD" w:rsidRPr="00047B69">
      <w:pPr>
        <w:pStyle w:val="Tijeloteksta"/>
        <w:jc w:val="left"/>
        <w:rPr>
          <w:sz w:val="24"/>
        </w:rPr>
      </w:pPr>
    </w:p>
    <w:p w:rsidRDefault="006D3C3F" w:rsidP="008615FD" w:rsidR="006D3C3F" w:rsidRPr="00047B69"/>
    <w:sectPr w:rsidSect="00606835" w:rsidR="006D3C3F" w:rsidRPr="00047B69">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3831" w:rsidR="00863831">
      <w:r>
        <w:separator/>
      </w:r>
    </w:p>
  </w:endnote>
  <w:endnote w:id="0" w:type="continuationSeparator">
    <w:p w:rsidRDefault="00863831" w:rsidR="008638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3831" w:rsidR="00863831">
      <w:r>
        <w:separator/>
      </w:r>
    </w:p>
  </w:footnote>
  <w:footnote w:id="0" w:type="continuationSeparator">
    <w:p w:rsidRDefault="00863831" w:rsidR="008638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63F59">
      <w:rPr>
        <w:rStyle w:val="Brojstranice"/>
        <w:noProof/>
      </w:rPr>
      <w:t>3</w:t>
    </w:r>
    <w:r>
      <w:rPr>
        <w:rStyle w:val="Brojstranice"/>
      </w:rPr>
      <w:fldChar w:fldCharType="end"/>
    </w:r>
  </w:p>
  <w:p w:rsidRDefault="003614A1" w:rsidP="003614A1" w:rsidR="003614A1">
    <w:pPr>
      <w:jc w:val="right"/>
    </w:pPr>
    <w:r>
      <w:t>7 St-122/18-12</w:t>
    </w:r>
  </w:p>
  <w:p w:rsidRDefault="008901FC" w:rsidP="008901FC" w:rsidR="008901FC">
    <w:pPr>
      <w:jc w:val="right"/>
    </w:pPr>
  </w:p>
  <w:p w:rsidRDefault="002A6B28" w:rsidP="00861AB0" w:rsidR="002A6B28">
    <w:pPr>
      <w:jc w:val="right"/>
    </w:pPr>
  </w:p>
  <w:p w:rsidRDefault="00474F05" w:rsidP="00861AB0" w:rsidR="00474F0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14A1" w:rsidP="003614A1" w:rsidR="003614A1">
    <w:pPr>
      <w:jc w:val="right"/>
    </w:pPr>
    <w:r>
      <w:t>7 St-122/18-12</w:t>
    </w:r>
  </w:p>
  <w:p w:rsidRDefault="00BF3E59" w:rsidP="00DE5F8A" w:rsidR="00BF3E59" w:rsidRPr="00AE45C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19AF"/>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1A5F"/>
    <w:rsid w:val="000B20E7"/>
    <w:rsid w:val="000B2C43"/>
    <w:rsid w:val="000B3D31"/>
    <w:rsid w:val="000B4533"/>
    <w:rsid w:val="000B495B"/>
    <w:rsid w:val="000B4A40"/>
    <w:rsid w:val="000B501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1EF0"/>
    <w:rsid w:val="00102146"/>
    <w:rsid w:val="00105A24"/>
    <w:rsid w:val="00110D41"/>
    <w:rsid w:val="00113AB0"/>
    <w:rsid w:val="00113ADF"/>
    <w:rsid w:val="00113C62"/>
    <w:rsid w:val="001153EE"/>
    <w:rsid w:val="00115C87"/>
    <w:rsid w:val="00116CBA"/>
    <w:rsid w:val="00121D34"/>
    <w:rsid w:val="00121EAD"/>
    <w:rsid w:val="00122077"/>
    <w:rsid w:val="0012242E"/>
    <w:rsid w:val="00123360"/>
    <w:rsid w:val="00123B55"/>
    <w:rsid w:val="001252C0"/>
    <w:rsid w:val="001256B4"/>
    <w:rsid w:val="00126AEC"/>
    <w:rsid w:val="001306D4"/>
    <w:rsid w:val="00131136"/>
    <w:rsid w:val="0013197A"/>
    <w:rsid w:val="00134BCA"/>
    <w:rsid w:val="00135E2A"/>
    <w:rsid w:val="00136F12"/>
    <w:rsid w:val="001375A0"/>
    <w:rsid w:val="00140055"/>
    <w:rsid w:val="00141772"/>
    <w:rsid w:val="00144D3E"/>
    <w:rsid w:val="0014722A"/>
    <w:rsid w:val="0015031F"/>
    <w:rsid w:val="001521A5"/>
    <w:rsid w:val="0015543C"/>
    <w:rsid w:val="00156575"/>
    <w:rsid w:val="0015748B"/>
    <w:rsid w:val="00160291"/>
    <w:rsid w:val="00161440"/>
    <w:rsid w:val="001618B4"/>
    <w:rsid w:val="00164CBA"/>
    <w:rsid w:val="00165A1B"/>
    <w:rsid w:val="00165F6E"/>
    <w:rsid w:val="00166D03"/>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B31"/>
    <w:rsid w:val="001B4F31"/>
    <w:rsid w:val="001C036B"/>
    <w:rsid w:val="001C1AEF"/>
    <w:rsid w:val="001C5920"/>
    <w:rsid w:val="001C612D"/>
    <w:rsid w:val="001C6991"/>
    <w:rsid w:val="001C7AF8"/>
    <w:rsid w:val="001D0270"/>
    <w:rsid w:val="001D1D56"/>
    <w:rsid w:val="001D3B07"/>
    <w:rsid w:val="001D65A9"/>
    <w:rsid w:val="001D6EAD"/>
    <w:rsid w:val="001E12BE"/>
    <w:rsid w:val="001E2409"/>
    <w:rsid w:val="001E4170"/>
    <w:rsid w:val="001E53C8"/>
    <w:rsid w:val="001E6626"/>
    <w:rsid w:val="001E6E23"/>
    <w:rsid w:val="001F0363"/>
    <w:rsid w:val="001F07BF"/>
    <w:rsid w:val="001F12F8"/>
    <w:rsid w:val="001F22E0"/>
    <w:rsid w:val="001F2D81"/>
    <w:rsid w:val="001F4357"/>
    <w:rsid w:val="001F4FE5"/>
    <w:rsid w:val="002009C8"/>
    <w:rsid w:val="00203168"/>
    <w:rsid w:val="00204041"/>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6B28"/>
    <w:rsid w:val="002A76F1"/>
    <w:rsid w:val="002A7F1D"/>
    <w:rsid w:val="002B0DAF"/>
    <w:rsid w:val="002B32C7"/>
    <w:rsid w:val="002B4168"/>
    <w:rsid w:val="002B4316"/>
    <w:rsid w:val="002C309E"/>
    <w:rsid w:val="002C3A38"/>
    <w:rsid w:val="002C42F1"/>
    <w:rsid w:val="002C46EC"/>
    <w:rsid w:val="002C496F"/>
    <w:rsid w:val="002D09BB"/>
    <w:rsid w:val="002D4076"/>
    <w:rsid w:val="002D50AA"/>
    <w:rsid w:val="002D5E8D"/>
    <w:rsid w:val="002E2327"/>
    <w:rsid w:val="002E32F1"/>
    <w:rsid w:val="002E4945"/>
    <w:rsid w:val="002E67D0"/>
    <w:rsid w:val="002E741D"/>
    <w:rsid w:val="002E7F5F"/>
    <w:rsid w:val="002F199D"/>
    <w:rsid w:val="002F2EA0"/>
    <w:rsid w:val="002F48B0"/>
    <w:rsid w:val="002F6466"/>
    <w:rsid w:val="003056B2"/>
    <w:rsid w:val="003079FE"/>
    <w:rsid w:val="0031019E"/>
    <w:rsid w:val="00310BB4"/>
    <w:rsid w:val="00310F77"/>
    <w:rsid w:val="00311577"/>
    <w:rsid w:val="003145BD"/>
    <w:rsid w:val="00315D49"/>
    <w:rsid w:val="0031631F"/>
    <w:rsid w:val="0032279A"/>
    <w:rsid w:val="003273A5"/>
    <w:rsid w:val="00327789"/>
    <w:rsid w:val="00330D15"/>
    <w:rsid w:val="003310B6"/>
    <w:rsid w:val="00331161"/>
    <w:rsid w:val="00333978"/>
    <w:rsid w:val="00342932"/>
    <w:rsid w:val="0034388F"/>
    <w:rsid w:val="00343A29"/>
    <w:rsid w:val="00345532"/>
    <w:rsid w:val="00345BCD"/>
    <w:rsid w:val="003462CE"/>
    <w:rsid w:val="00351B43"/>
    <w:rsid w:val="00351D5D"/>
    <w:rsid w:val="0035291B"/>
    <w:rsid w:val="00352FB9"/>
    <w:rsid w:val="00354DDB"/>
    <w:rsid w:val="00354DDD"/>
    <w:rsid w:val="003559E6"/>
    <w:rsid w:val="00356E09"/>
    <w:rsid w:val="0035711D"/>
    <w:rsid w:val="003576DA"/>
    <w:rsid w:val="0036126D"/>
    <w:rsid w:val="003614A1"/>
    <w:rsid w:val="003619EE"/>
    <w:rsid w:val="00362003"/>
    <w:rsid w:val="0036377D"/>
    <w:rsid w:val="00365E87"/>
    <w:rsid w:val="00365F80"/>
    <w:rsid w:val="00371081"/>
    <w:rsid w:val="0037380B"/>
    <w:rsid w:val="0037417F"/>
    <w:rsid w:val="00374643"/>
    <w:rsid w:val="003751E5"/>
    <w:rsid w:val="0037659F"/>
    <w:rsid w:val="0038135F"/>
    <w:rsid w:val="003818D8"/>
    <w:rsid w:val="00382858"/>
    <w:rsid w:val="00382E90"/>
    <w:rsid w:val="00383E72"/>
    <w:rsid w:val="003840CA"/>
    <w:rsid w:val="00392066"/>
    <w:rsid w:val="00394C6C"/>
    <w:rsid w:val="00397F89"/>
    <w:rsid w:val="003A1B4C"/>
    <w:rsid w:val="003A248A"/>
    <w:rsid w:val="003A42A9"/>
    <w:rsid w:val="003A57C4"/>
    <w:rsid w:val="003A59E5"/>
    <w:rsid w:val="003A7A75"/>
    <w:rsid w:val="003B1229"/>
    <w:rsid w:val="003B1C9C"/>
    <w:rsid w:val="003B3410"/>
    <w:rsid w:val="003B41FE"/>
    <w:rsid w:val="003B481A"/>
    <w:rsid w:val="003B567A"/>
    <w:rsid w:val="003B692D"/>
    <w:rsid w:val="003C0CEA"/>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3CC9"/>
    <w:rsid w:val="004242F7"/>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338B"/>
    <w:rsid w:val="00474F05"/>
    <w:rsid w:val="00475155"/>
    <w:rsid w:val="0047589D"/>
    <w:rsid w:val="004766DB"/>
    <w:rsid w:val="00476AA5"/>
    <w:rsid w:val="0047790E"/>
    <w:rsid w:val="004779CF"/>
    <w:rsid w:val="00481614"/>
    <w:rsid w:val="00482017"/>
    <w:rsid w:val="00486204"/>
    <w:rsid w:val="00486C17"/>
    <w:rsid w:val="0048705B"/>
    <w:rsid w:val="004879D1"/>
    <w:rsid w:val="00496141"/>
    <w:rsid w:val="0049672A"/>
    <w:rsid w:val="00497E7B"/>
    <w:rsid w:val="004A12FF"/>
    <w:rsid w:val="004A201E"/>
    <w:rsid w:val="004A34CD"/>
    <w:rsid w:val="004A38FA"/>
    <w:rsid w:val="004A5B9A"/>
    <w:rsid w:val="004A62DA"/>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D7C5C"/>
    <w:rsid w:val="004E4381"/>
    <w:rsid w:val="004F0B03"/>
    <w:rsid w:val="004F2AA7"/>
    <w:rsid w:val="004F3C29"/>
    <w:rsid w:val="004F422A"/>
    <w:rsid w:val="004F5289"/>
    <w:rsid w:val="004F5315"/>
    <w:rsid w:val="004F5AF1"/>
    <w:rsid w:val="005013B9"/>
    <w:rsid w:val="00502501"/>
    <w:rsid w:val="00503088"/>
    <w:rsid w:val="00504C4B"/>
    <w:rsid w:val="00504E17"/>
    <w:rsid w:val="0050594E"/>
    <w:rsid w:val="00510069"/>
    <w:rsid w:val="00510B11"/>
    <w:rsid w:val="00510D93"/>
    <w:rsid w:val="005131C9"/>
    <w:rsid w:val="0051629B"/>
    <w:rsid w:val="005163D8"/>
    <w:rsid w:val="005174EE"/>
    <w:rsid w:val="00523B38"/>
    <w:rsid w:val="00525A1C"/>
    <w:rsid w:val="005262FA"/>
    <w:rsid w:val="00526482"/>
    <w:rsid w:val="00531931"/>
    <w:rsid w:val="00532716"/>
    <w:rsid w:val="00533BBE"/>
    <w:rsid w:val="00533E3B"/>
    <w:rsid w:val="00535D80"/>
    <w:rsid w:val="005402F5"/>
    <w:rsid w:val="005408B2"/>
    <w:rsid w:val="00540DB9"/>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2812"/>
    <w:rsid w:val="0056360D"/>
    <w:rsid w:val="005657EB"/>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C38EC"/>
    <w:rsid w:val="005C3ABC"/>
    <w:rsid w:val="005C4C95"/>
    <w:rsid w:val="005C4CE3"/>
    <w:rsid w:val="005C7107"/>
    <w:rsid w:val="005D0A65"/>
    <w:rsid w:val="005D25E3"/>
    <w:rsid w:val="005D3101"/>
    <w:rsid w:val="005D380B"/>
    <w:rsid w:val="005D39A9"/>
    <w:rsid w:val="005D4161"/>
    <w:rsid w:val="005D41E5"/>
    <w:rsid w:val="005D43F7"/>
    <w:rsid w:val="005D4B6A"/>
    <w:rsid w:val="005D7190"/>
    <w:rsid w:val="005D754F"/>
    <w:rsid w:val="005E26ED"/>
    <w:rsid w:val="005E3194"/>
    <w:rsid w:val="005E4D49"/>
    <w:rsid w:val="005E6A40"/>
    <w:rsid w:val="005F0145"/>
    <w:rsid w:val="005F07E4"/>
    <w:rsid w:val="005F2AAC"/>
    <w:rsid w:val="005F2AC3"/>
    <w:rsid w:val="005F2E9C"/>
    <w:rsid w:val="005F2EA5"/>
    <w:rsid w:val="005F54CD"/>
    <w:rsid w:val="00600812"/>
    <w:rsid w:val="006018EF"/>
    <w:rsid w:val="006021E3"/>
    <w:rsid w:val="0060264C"/>
    <w:rsid w:val="006028AF"/>
    <w:rsid w:val="00602F62"/>
    <w:rsid w:val="00604AD6"/>
    <w:rsid w:val="00606835"/>
    <w:rsid w:val="006101EA"/>
    <w:rsid w:val="006123E0"/>
    <w:rsid w:val="0061303A"/>
    <w:rsid w:val="0061311D"/>
    <w:rsid w:val="00615E36"/>
    <w:rsid w:val="006170FB"/>
    <w:rsid w:val="006171AB"/>
    <w:rsid w:val="006179E2"/>
    <w:rsid w:val="006200E2"/>
    <w:rsid w:val="006205E0"/>
    <w:rsid w:val="006212FE"/>
    <w:rsid w:val="006227B7"/>
    <w:rsid w:val="00622A93"/>
    <w:rsid w:val="00624CCB"/>
    <w:rsid w:val="00627B84"/>
    <w:rsid w:val="0063272B"/>
    <w:rsid w:val="00633664"/>
    <w:rsid w:val="00633EF0"/>
    <w:rsid w:val="006350CC"/>
    <w:rsid w:val="00637C90"/>
    <w:rsid w:val="00640529"/>
    <w:rsid w:val="00641E46"/>
    <w:rsid w:val="006445EF"/>
    <w:rsid w:val="00644965"/>
    <w:rsid w:val="00644E71"/>
    <w:rsid w:val="006457EA"/>
    <w:rsid w:val="0064699F"/>
    <w:rsid w:val="006503A9"/>
    <w:rsid w:val="0065394C"/>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7130"/>
    <w:rsid w:val="006874B5"/>
    <w:rsid w:val="006904CA"/>
    <w:rsid w:val="00691C4A"/>
    <w:rsid w:val="00692FCA"/>
    <w:rsid w:val="006957B4"/>
    <w:rsid w:val="00695E9A"/>
    <w:rsid w:val="00695F9F"/>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6F86"/>
    <w:rsid w:val="006B72EF"/>
    <w:rsid w:val="006B7989"/>
    <w:rsid w:val="006B7F34"/>
    <w:rsid w:val="006C05C3"/>
    <w:rsid w:val="006C39FE"/>
    <w:rsid w:val="006C7CB1"/>
    <w:rsid w:val="006D0058"/>
    <w:rsid w:val="006D3C3F"/>
    <w:rsid w:val="006D694B"/>
    <w:rsid w:val="006D78BA"/>
    <w:rsid w:val="006E13F9"/>
    <w:rsid w:val="006E25EA"/>
    <w:rsid w:val="006E3341"/>
    <w:rsid w:val="006E43B7"/>
    <w:rsid w:val="006E4BD5"/>
    <w:rsid w:val="006E5121"/>
    <w:rsid w:val="006E651D"/>
    <w:rsid w:val="006F08C0"/>
    <w:rsid w:val="006F1C17"/>
    <w:rsid w:val="006F3F27"/>
    <w:rsid w:val="006F48BA"/>
    <w:rsid w:val="006F51D9"/>
    <w:rsid w:val="006F616D"/>
    <w:rsid w:val="006F6DA4"/>
    <w:rsid w:val="006F782D"/>
    <w:rsid w:val="006F7D28"/>
    <w:rsid w:val="007026F5"/>
    <w:rsid w:val="007029EB"/>
    <w:rsid w:val="00702FE5"/>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6255"/>
    <w:rsid w:val="0072716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01E5"/>
    <w:rsid w:val="00763E6A"/>
    <w:rsid w:val="00763E6B"/>
    <w:rsid w:val="00764642"/>
    <w:rsid w:val="007703B9"/>
    <w:rsid w:val="007719D5"/>
    <w:rsid w:val="00771D9B"/>
    <w:rsid w:val="00772625"/>
    <w:rsid w:val="00772CCF"/>
    <w:rsid w:val="00773E7D"/>
    <w:rsid w:val="00774834"/>
    <w:rsid w:val="007755A5"/>
    <w:rsid w:val="00775EFA"/>
    <w:rsid w:val="00775FF9"/>
    <w:rsid w:val="00776B05"/>
    <w:rsid w:val="00777527"/>
    <w:rsid w:val="00777DE7"/>
    <w:rsid w:val="00780481"/>
    <w:rsid w:val="00782238"/>
    <w:rsid w:val="00787760"/>
    <w:rsid w:val="007903D5"/>
    <w:rsid w:val="00791EC8"/>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8D3"/>
    <w:rsid w:val="007B373D"/>
    <w:rsid w:val="007B5510"/>
    <w:rsid w:val="007B5995"/>
    <w:rsid w:val="007B7348"/>
    <w:rsid w:val="007B784C"/>
    <w:rsid w:val="007C0B2F"/>
    <w:rsid w:val="007C1DC5"/>
    <w:rsid w:val="007C3C49"/>
    <w:rsid w:val="007C4CC4"/>
    <w:rsid w:val="007C7D53"/>
    <w:rsid w:val="007D0AF9"/>
    <w:rsid w:val="007D1059"/>
    <w:rsid w:val="007E16E0"/>
    <w:rsid w:val="007E3390"/>
    <w:rsid w:val="007E3875"/>
    <w:rsid w:val="007E3946"/>
    <w:rsid w:val="007E43C9"/>
    <w:rsid w:val="007E452F"/>
    <w:rsid w:val="007E47B5"/>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CC"/>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1AB0"/>
    <w:rsid w:val="00862BE1"/>
    <w:rsid w:val="0086350F"/>
    <w:rsid w:val="00863831"/>
    <w:rsid w:val="008702D1"/>
    <w:rsid w:val="00870CA7"/>
    <w:rsid w:val="00871CB1"/>
    <w:rsid w:val="00872876"/>
    <w:rsid w:val="00877FF1"/>
    <w:rsid w:val="00880DC7"/>
    <w:rsid w:val="00881463"/>
    <w:rsid w:val="008814C5"/>
    <w:rsid w:val="00882502"/>
    <w:rsid w:val="00886343"/>
    <w:rsid w:val="00887AFC"/>
    <w:rsid w:val="00887DDF"/>
    <w:rsid w:val="008901B6"/>
    <w:rsid w:val="008901FC"/>
    <w:rsid w:val="00892C5D"/>
    <w:rsid w:val="00892F39"/>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1CA1"/>
    <w:rsid w:val="008F48AC"/>
    <w:rsid w:val="008F5024"/>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08E"/>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D4F88"/>
    <w:rsid w:val="009E08A8"/>
    <w:rsid w:val="009E0BE2"/>
    <w:rsid w:val="009E12EB"/>
    <w:rsid w:val="009E1F39"/>
    <w:rsid w:val="009E25D5"/>
    <w:rsid w:val="009E323E"/>
    <w:rsid w:val="009E358F"/>
    <w:rsid w:val="009E5A7E"/>
    <w:rsid w:val="009E5FA4"/>
    <w:rsid w:val="009E6BEE"/>
    <w:rsid w:val="009E6F2D"/>
    <w:rsid w:val="009F266E"/>
    <w:rsid w:val="009F30B3"/>
    <w:rsid w:val="009F4210"/>
    <w:rsid w:val="009F72D8"/>
    <w:rsid w:val="009F75B9"/>
    <w:rsid w:val="00A000D0"/>
    <w:rsid w:val="00A02121"/>
    <w:rsid w:val="00A02273"/>
    <w:rsid w:val="00A02523"/>
    <w:rsid w:val="00A02CA2"/>
    <w:rsid w:val="00A041AB"/>
    <w:rsid w:val="00A04D7C"/>
    <w:rsid w:val="00A0740C"/>
    <w:rsid w:val="00A07DF8"/>
    <w:rsid w:val="00A11CF8"/>
    <w:rsid w:val="00A13C83"/>
    <w:rsid w:val="00A14DE5"/>
    <w:rsid w:val="00A15A89"/>
    <w:rsid w:val="00A16B89"/>
    <w:rsid w:val="00A22BB8"/>
    <w:rsid w:val="00A246FD"/>
    <w:rsid w:val="00A27F09"/>
    <w:rsid w:val="00A30A54"/>
    <w:rsid w:val="00A35298"/>
    <w:rsid w:val="00A35A50"/>
    <w:rsid w:val="00A400A4"/>
    <w:rsid w:val="00A410AA"/>
    <w:rsid w:val="00A41187"/>
    <w:rsid w:val="00A419B8"/>
    <w:rsid w:val="00A432CA"/>
    <w:rsid w:val="00A43B20"/>
    <w:rsid w:val="00A446B3"/>
    <w:rsid w:val="00A44E66"/>
    <w:rsid w:val="00A45981"/>
    <w:rsid w:val="00A46005"/>
    <w:rsid w:val="00A4696D"/>
    <w:rsid w:val="00A47277"/>
    <w:rsid w:val="00A506AC"/>
    <w:rsid w:val="00A50E42"/>
    <w:rsid w:val="00A51801"/>
    <w:rsid w:val="00A5302C"/>
    <w:rsid w:val="00A557DF"/>
    <w:rsid w:val="00A56501"/>
    <w:rsid w:val="00A56B72"/>
    <w:rsid w:val="00A57AA7"/>
    <w:rsid w:val="00A61EC8"/>
    <w:rsid w:val="00A621A8"/>
    <w:rsid w:val="00A627AF"/>
    <w:rsid w:val="00A64DC4"/>
    <w:rsid w:val="00A64EB9"/>
    <w:rsid w:val="00A663AD"/>
    <w:rsid w:val="00A67E32"/>
    <w:rsid w:val="00A71554"/>
    <w:rsid w:val="00A72521"/>
    <w:rsid w:val="00A73C9F"/>
    <w:rsid w:val="00A74939"/>
    <w:rsid w:val="00A74984"/>
    <w:rsid w:val="00A8049E"/>
    <w:rsid w:val="00A8162D"/>
    <w:rsid w:val="00A82042"/>
    <w:rsid w:val="00A820F9"/>
    <w:rsid w:val="00A8350A"/>
    <w:rsid w:val="00A84A3E"/>
    <w:rsid w:val="00A84C26"/>
    <w:rsid w:val="00A850A0"/>
    <w:rsid w:val="00A8600C"/>
    <w:rsid w:val="00A86B8B"/>
    <w:rsid w:val="00A872F1"/>
    <w:rsid w:val="00A87F95"/>
    <w:rsid w:val="00A901DC"/>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1676"/>
    <w:rsid w:val="00AC2F75"/>
    <w:rsid w:val="00AC48B9"/>
    <w:rsid w:val="00AC6C46"/>
    <w:rsid w:val="00AC7216"/>
    <w:rsid w:val="00AC7655"/>
    <w:rsid w:val="00AC771F"/>
    <w:rsid w:val="00AC79D3"/>
    <w:rsid w:val="00AD0139"/>
    <w:rsid w:val="00AD11C0"/>
    <w:rsid w:val="00AD11D4"/>
    <w:rsid w:val="00AD1960"/>
    <w:rsid w:val="00AD1C1B"/>
    <w:rsid w:val="00AD4CEC"/>
    <w:rsid w:val="00AD6B39"/>
    <w:rsid w:val="00AD7818"/>
    <w:rsid w:val="00AE20B4"/>
    <w:rsid w:val="00AE45C0"/>
    <w:rsid w:val="00AE7D7C"/>
    <w:rsid w:val="00AF1A34"/>
    <w:rsid w:val="00AF22F6"/>
    <w:rsid w:val="00AF3ECC"/>
    <w:rsid w:val="00AF5B14"/>
    <w:rsid w:val="00AF6846"/>
    <w:rsid w:val="00AF6C13"/>
    <w:rsid w:val="00AF7DAE"/>
    <w:rsid w:val="00B026F7"/>
    <w:rsid w:val="00B0554D"/>
    <w:rsid w:val="00B0792E"/>
    <w:rsid w:val="00B10327"/>
    <w:rsid w:val="00B11CC6"/>
    <w:rsid w:val="00B1351D"/>
    <w:rsid w:val="00B14188"/>
    <w:rsid w:val="00B15F6D"/>
    <w:rsid w:val="00B162DF"/>
    <w:rsid w:val="00B20B46"/>
    <w:rsid w:val="00B20ED1"/>
    <w:rsid w:val="00B22A9B"/>
    <w:rsid w:val="00B2408D"/>
    <w:rsid w:val="00B24D8D"/>
    <w:rsid w:val="00B26F71"/>
    <w:rsid w:val="00B30150"/>
    <w:rsid w:val="00B303AF"/>
    <w:rsid w:val="00B325AA"/>
    <w:rsid w:val="00B3537E"/>
    <w:rsid w:val="00B36972"/>
    <w:rsid w:val="00B3765C"/>
    <w:rsid w:val="00B41602"/>
    <w:rsid w:val="00B42F80"/>
    <w:rsid w:val="00B448FB"/>
    <w:rsid w:val="00B44AC0"/>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3177"/>
    <w:rsid w:val="00BB3E82"/>
    <w:rsid w:val="00BB72F3"/>
    <w:rsid w:val="00BB752B"/>
    <w:rsid w:val="00BB7CF0"/>
    <w:rsid w:val="00BB7E08"/>
    <w:rsid w:val="00BC3441"/>
    <w:rsid w:val="00BC50C5"/>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57E6E"/>
    <w:rsid w:val="00C6116A"/>
    <w:rsid w:val="00C62055"/>
    <w:rsid w:val="00C62592"/>
    <w:rsid w:val="00C62DAE"/>
    <w:rsid w:val="00C6391A"/>
    <w:rsid w:val="00C65C76"/>
    <w:rsid w:val="00C65C7C"/>
    <w:rsid w:val="00C66E59"/>
    <w:rsid w:val="00C67F4E"/>
    <w:rsid w:val="00C70AB2"/>
    <w:rsid w:val="00C71A39"/>
    <w:rsid w:val="00C73E39"/>
    <w:rsid w:val="00C74B21"/>
    <w:rsid w:val="00C750E3"/>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6DD5"/>
    <w:rsid w:val="00CB7057"/>
    <w:rsid w:val="00CC0427"/>
    <w:rsid w:val="00CC31B6"/>
    <w:rsid w:val="00CC3A70"/>
    <w:rsid w:val="00CC3C6C"/>
    <w:rsid w:val="00CC6031"/>
    <w:rsid w:val="00CC6DCF"/>
    <w:rsid w:val="00CC76A6"/>
    <w:rsid w:val="00CD1962"/>
    <w:rsid w:val="00CD46AF"/>
    <w:rsid w:val="00CD47DB"/>
    <w:rsid w:val="00CD4836"/>
    <w:rsid w:val="00CD5B65"/>
    <w:rsid w:val="00CD74EE"/>
    <w:rsid w:val="00CD77BE"/>
    <w:rsid w:val="00CD7F07"/>
    <w:rsid w:val="00CE242B"/>
    <w:rsid w:val="00CE35EB"/>
    <w:rsid w:val="00CE5174"/>
    <w:rsid w:val="00CE6917"/>
    <w:rsid w:val="00CF202C"/>
    <w:rsid w:val="00CF20E9"/>
    <w:rsid w:val="00CF22BA"/>
    <w:rsid w:val="00CF3398"/>
    <w:rsid w:val="00CF40E6"/>
    <w:rsid w:val="00CF5AAF"/>
    <w:rsid w:val="00CF7072"/>
    <w:rsid w:val="00D01711"/>
    <w:rsid w:val="00D0211F"/>
    <w:rsid w:val="00D039C0"/>
    <w:rsid w:val="00D1116B"/>
    <w:rsid w:val="00D11ABF"/>
    <w:rsid w:val="00D131E5"/>
    <w:rsid w:val="00D1346F"/>
    <w:rsid w:val="00D151AD"/>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0C68"/>
    <w:rsid w:val="00D917CC"/>
    <w:rsid w:val="00D91FA6"/>
    <w:rsid w:val="00D93907"/>
    <w:rsid w:val="00D93B28"/>
    <w:rsid w:val="00D94595"/>
    <w:rsid w:val="00D95819"/>
    <w:rsid w:val="00D9684E"/>
    <w:rsid w:val="00D9737F"/>
    <w:rsid w:val="00DA092E"/>
    <w:rsid w:val="00DA1006"/>
    <w:rsid w:val="00DA2971"/>
    <w:rsid w:val="00DA2DE2"/>
    <w:rsid w:val="00DA3097"/>
    <w:rsid w:val="00DA5644"/>
    <w:rsid w:val="00DA6841"/>
    <w:rsid w:val="00DB030F"/>
    <w:rsid w:val="00DB032C"/>
    <w:rsid w:val="00DB12B6"/>
    <w:rsid w:val="00DB1BF9"/>
    <w:rsid w:val="00DB6077"/>
    <w:rsid w:val="00DB62A5"/>
    <w:rsid w:val="00DB77DD"/>
    <w:rsid w:val="00DC29A9"/>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A92"/>
    <w:rsid w:val="00DF136F"/>
    <w:rsid w:val="00DF3547"/>
    <w:rsid w:val="00DF3E0A"/>
    <w:rsid w:val="00DF5C5B"/>
    <w:rsid w:val="00DF6E1C"/>
    <w:rsid w:val="00E0027F"/>
    <w:rsid w:val="00E01BF6"/>
    <w:rsid w:val="00E0260D"/>
    <w:rsid w:val="00E02A56"/>
    <w:rsid w:val="00E02DAF"/>
    <w:rsid w:val="00E02E46"/>
    <w:rsid w:val="00E02E55"/>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5F48"/>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3F59"/>
    <w:rsid w:val="00E66DED"/>
    <w:rsid w:val="00E7792C"/>
    <w:rsid w:val="00E80FDE"/>
    <w:rsid w:val="00E817AF"/>
    <w:rsid w:val="00E81D31"/>
    <w:rsid w:val="00E821EC"/>
    <w:rsid w:val="00E8243B"/>
    <w:rsid w:val="00E83AFC"/>
    <w:rsid w:val="00E8569D"/>
    <w:rsid w:val="00E86D19"/>
    <w:rsid w:val="00E91787"/>
    <w:rsid w:val="00E91BDC"/>
    <w:rsid w:val="00E93021"/>
    <w:rsid w:val="00E9484C"/>
    <w:rsid w:val="00E95587"/>
    <w:rsid w:val="00E9704E"/>
    <w:rsid w:val="00EA03E3"/>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6321"/>
    <w:rsid w:val="00EE1E00"/>
    <w:rsid w:val="00EE4028"/>
    <w:rsid w:val="00EE4204"/>
    <w:rsid w:val="00EF1E0A"/>
    <w:rsid w:val="00EF5551"/>
    <w:rsid w:val="00EF6A98"/>
    <w:rsid w:val="00EF7A6A"/>
    <w:rsid w:val="00F00BBA"/>
    <w:rsid w:val="00F02D9D"/>
    <w:rsid w:val="00F03036"/>
    <w:rsid w:val="00F05AF4"/>
    <w:rsid w:val="00F05CA7"/>
    <w:rsid w:val="00F11EC1"/>
    <w:rsid w:val="00F121FB"/>
    <w:rsid w:val="00F124FB"/>
    <w:rsid w:val="00F15184"/>
    <w:rsid w:val="00F17ACD"/>
    <w:rsid w:val="00F17E85"/>
    <w:rsid w:val="00F20CBC"/>
    <w:rsid w:val="00F23CE3"/>
    <w:rsid w:val="00F24DEF"/>
    <w:rsid w:val="00F25468"/>
    <w:rsid w:val="00F25628"/>
    <w:rsid w:val="00F26050"/>
    <w:rsid w:val="00F265D4"/>
    <w:rsid w:val="00F27280"/>
    <w:rsid w:val="00F27A96"/>
    <w:rsid w:val="00F30581"/>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E0141"/>
    <w:rsid w:val="00FE09AC"/>
    <w:rsid w:val="00FE363A"/>
    <w:rsid w:val="00FE3DAD"/>
    <w:rsid w:val="00FE3F69"/>
    <w:rsid w:val="00FE62B2"/>
    <w:rsid w:val="00FE7488"/>
    <w:rsid w:val="00FF03FB"/>
    <w:rsid w:val="00FF213F"/>
    <w:rsid w:val="00FF31D4"/>
    <w:rsid w:val="00FF3ADB"/>
    <w:rsid w:val="00FF5E40"/>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614A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892F39"/>
  </w:style>
  <w:style w:styleId="Tekstrezerviranogmjesta" w:type="character">
    <w:name w:val="Placeholder Text"/>
    <w:basedOn w:val="Zadanifontodlomka"/>
    <w:uiPriority w:val="99"/>
    <w:semiHidden/>
    <w:rsid w:val="00E63F59"/>
    <w:rPr>
      <w:color w:val="808080"/>
      <w:bdr w:space="0" w:sz="0" w:color="auto" w:val="none"/>
      <w:shd w:fill="CCFFFF" w:color="auto" w:val="clear"/>
    </w:rPr>
  </w:style>
  <w:style w:customStyle="true" w:styleId="eSPISCCParagraphDefaultFont" w:type="character">
    <w:name w:val="eSPIS_CC_Paragraph Default Font"/>
    <w:basedOn w:val="Naglaeno"/>
    <w:rsid w:val="00E63F59"/>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E63F59"/>
    <w:rPr>
      <w:b/>
      <w:bCs/>
      <w:bdr w:space="0" w:sz="0" w:color="auto" w:val="none"/>
      <w:shd w:fill="FFFFCC" w:color="auto" w:val="clear"/>
      <w:lang w:val="hr-HR"/>
    </w:rPr>
  </w:style>
  <w:style w:customStyle="true" w:styleId="PozadinaSvijetloCrvena" w:type="character">
    <w:name w:val="Pozadina_SvijetloCrvena"/>
    <w:basedOn w:val="eSPISCCParagraphDefaultFont"/>
    <w:rsid w:val="00E63F59"/>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E63F59"/>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614A1"/>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892F39"/>
  </w:style>
  <w:style w:styleId="Tekstrezerviranogmjesta" w:type="character">
    <w:name w:val="Placeholder Text"/>
    <w:basedOn w:val="Zadanifontodlomka"/>
    <w:uiPriority w:val="99"/>
    <w:semiHidden/>
    <w:rsid w:val="00E63F59"/>
    <w:rPr>
      <w:color w:val="808080"/>
      <w:bdr w:color="auto" w:space="0" w:sz="0" w:val="none"/>
      <w:shd w:color="auto" w:fill="CCFFFF" w:val="clear"/>
    </w:rPr>
  </w:style>
  <w:style w:customStyle="1" w:styleId="eSPISCCParagraphDefaultFont" w:type="character">
    <w:name w:val="eSPIS_CC_Paragraph Default Font"/>
    <w:basedOn w:val="Naglaeno"/>
    <w:rsid w:val="00E63F59"/>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E63F59"/>
    <w:rPr>
      <w:b/>
      <w:bCs/>
      <w:bdr w:color="auto" w:space="0" w:sz="0" w:val="none"/>
      <w:shd w:color="auto" w:fill="FFFFCC" w:val="clear"/>
      <w:lang w:val="hr-HR"/>
    </w:rPr>
  </w:style>
  <w:style w:customStyle="1" w:styleId="PozadinaSvijetloCrvena" w:type="character">
    <w:name w:val="Pozadina_SvijetloCrvena"/>
    <w:basedOn w:val="eSPISCCParagraphDefaultFont"/>
    <w:rsid w:val="00E63F59"/>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E63F59"/>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26049198">
      <w:bodyDiv w:val="true"/>
      <w:marLeft w:val="0"/>
      <w:marRight w:val="0"/>
      <w:marTop w:val="0"/>
      <w:marBottom w:val="0"/>
      <w:divBdr>
        <w:top w:space="0" w:sz="0" w:color="auto" w:val="none"/>
        <w:left w:space="0" w:sz="0" w:color="auto" w:val="none"/>
        <w:bottom w:space="0" w:sz="0" w:color="auto" w:val="none"/>
        <w:right w:space="0" w:sz="0" w:color="auto" w:val="none"/>
      </w:divBdr>
    </w:div>
    <w:div w:id="143470819">
      <w:bodyDiv w:val="true"/>
      <w:marLeft w:val="0"/>
      <w:marRight w:val="0"/>
      <w:marTop w:val="0"/>
      <w:marBottom w:val="0"/>
      <w:divBdr>
        <w:top w:space="0" w:sz="0" w:color="auto" w:val="none"/>
        <w:left w:space="0" w:sz="0" w:color="auto" w:val="none"/>
        <w:bottom w:space="0" w:sz="0" w:color="auto" w:val="none"/>
        <w:right w:space="0" w:sz="0" w:color="auto" w:val="none"/>
      </w:divBdr>
    </w:div>
    <w:div w:id="234707584">
      <w:bodyDiv w:val="true"/>
      <w:marLeft w:val="0"/>
      <w:marRight w:val="0"/>
      <w:marTop w:val="0"/>
      <w:marBottom w:val="0"/>
      <w:divBdr>
        <w:top w:space="0" w:sz="0" w:color="auto" w:val="none"/>
        <w:left w:space="0" w:sz="0" w:color="auto" w:val="none"/>
        <w:bottom w:space="0" w:sz="0" w:color="auto" w:val="none"/>
        <w:right w:space="0" w:sz="0" w:color="auto" w:val="none"/>
      </w:divBdr>
    </w:div>
    <w:div w:id="394283838">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193773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701589188">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58908464">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5522145">
      <w:bodyDiv w:val="true"/>
      <w:marLeft w:val="0"/>
      <w:marRight w:val="0"/>
      <w:marTop w:val="0"/>
      <w:marBottom w:val="0"/>
      <w:divBdr>
        <w:top w:space="0" w:sz="0" w:color="auto" w:val="none"/>
        <w:left w:space="0" w:sz="0" w:color="auto" w:val="none"/>
        <w:bottom w:space="0" w:sz="0" w:color="auto" w:val="none"/>
        <w:right w:space="0" w:sz="0" w:color="auto" w:val="none"/>
      </w:divBdr>
    </w:div>
    <w:div w:id="175474132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1672654">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62682784">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98654625">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veljače 2018.</izvorni_sadrzaj>
    <derivirana_varijabla naziv="DomainObject.DatumDonosenjaOdluke_1">15.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2018.</izvorni_sadrzaj>
    <derivirana_varijabla naziv="DomainObject.Predmet.DatumOsnivanja_1">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St-122/2018</izvorni_sadrzaj>
    <derivirana_varijabla naziv="DomainObject.Predmet.OznakaBroj_1">St-122/2018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USUS jednostavno društvo s ograničenom odgovornošću za trgovinu i usluge</izvorni_sadrzaj>
    <derivirana_varijabla naziv="DomainObject.Predmet.ProtustrankaFormated_1">  USUS jednostavno društvo s ograničenom odgovornošću za trgovinu i usluge</derivirana_varijabla>
  </DomainObject.Predmet.ProtustrankaFormated>
  <DomainObject.Predmet.ProtustrankaFormatedOIB>
    <izvorni_sadrzaj>  USUS jednostavno društvo s ograničenom odgovornošću za trgovinu i usluge, OIB 42528267176</izvorni_sadrzaj>
    <derivirana_varijabla naziv="DomainObject.Predmet.ProtustrankaFormatedOIB_1">  USUS jednostavno društvo s ograničenom odgovornošću za trgovinu i usluge, OIB 42528267176</derivirana_varijabla>
  </DomainObject.Predmet.ProtustrankaFormatedOIB>
  <DomainObject.Predmet.ProtustrankaFormatedWithAdress>
    <izvorni_sadrzaj> USUS jednostavno društvo s ograničenom odgovornošću za trgovinu i usluge, Kralja Zvonimira 59, 31216 Antunovac</izvorni_sadrzaj>
    <derivirana_varijabla naziv="DomainObject.Predmet.ProtustrankaFormatedWithAdress_1"> USUS jednostavno društvo s ograničenom odgovornošću za trgovinu i usluge, Kralja Zvonimira 59, 31216 Antunovac</derivirana_varijabla>
  </DomainObject.Predmet.ProtustrankaFormatedWithAdress>
  <DomainObject.Predmet.ProtustrankaFormatedWithAdressOIB>
    <izvorni_sadrzaj> USUS jednostavno društvo s ograničenom odgovornošću za trgovinu i usluge, OIB 42528267176, Kralja Zvonimira 59, 31216 Antunovac</izvorni_sadrzaj>
    <derivirana_varijabla naziv="DomainObject.Predmet.ProtustrankaFormatedWithAdressOIB_1"> USUS jednostavno društvo s ograničenom odgovornošću za trgovinu i usluge, OIB 42528267176, Kralja Zvonimira 59, 31216 Antunovac</derivirana_varijabla>
  </DomainObject.Predmet.ProtustrankaFormatedWithAdressOIB>
  <DomainObject.Predmet.ProtustrankaWithAdress>
    <izvorni_sadrzaj>USUS jednostavno društvo s ograničenom odgovornošću za trgovinu i usluge Kralja Zvonimira 59, 31216 Antunovac</izvorni_sadrzaj>
    <derivirana_varijabla naziv="DomainObject.Predmet.ProtustrankaWithAdress_1">USUS jednostavno društvo s ograničenom odgovornošću za trgovinu i usluge Kralja Zvonimira 59, 31216 Antunovac</derivirana_varijabla>
  </DomainObject.Predmet.ProtustrankaWithAdress>
  <DomainObject.Predmet.ProtustrankaWithAdressOIB>
    <izvorni_sadrzaj>USUS jednostavno društvo s ograničenom odgovornošću za trgovinu i usluge, OIB 42528267176, Kralja Zvonimira 59, 31216 Antunovac</izvorni_sadrzaj>
    <derivirana_varijabla naziv="DomainObject.Predmet.ProtustrankaWithAdressOIB_1">USUS jednostavno društvo s ograničenom odgovornošću za trgovinu i usluge, OIB 42528267176, Kralja Zvonimira 59, 31216 Antunovac</derivirana_varijabla>
  </DomainObject.Predmet.ProtustrankaWithAdressOIB>
  <DomainObject.Predmet.ProtustrankaNazivFormated>
    <izvorni_sadrzaj>USUS jednostavno društvo s ograničenom odgovornošću za trgovinu i usluge</izvorni_sadrzaj>
    <derivirana_varijabla naziv="DomainObject.Predmet.ProtustrankaNazivFormated_1">USUS jednostavno društvo s ograničenom odgovornošću za trgovinu i usluge</derivirana_varijabla>
  </DomainObject.Predmet.ProtustrankaNazivFormated>
  <DomainObject.Predmet.ProtustrankaNazivFormatedOIB>
    <izvorni_sadrzaj>USUS jednostavno društvo s ograničenom odgovornošću za trgovinu i usluge, OIB 42528267176</izvorni_sadrzaj>
    <derivirana_varijabla naziv="DomainObject.Predmet.ProtustrankaNazivFormatedOIB_1">USUS jednostavno društvo s ograničenom odgovornošću za trgovinu i usluge, OIB 42528267176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MINISTARSTO FINANCIJA PU PODRUČNI URED OSIJEK zastupanog po punomoćniku Županijsko državno odvjetništvo u Osijeku</izvorni_sadrzaj>
    <derivirana_varijabla naziv="DomainObject.Predmet.StrankaFormated_1">  RH MINISTARSTO FINANCIJA PU PODRUČNI URED OSIJEK zastupanog po punomoćniku Županijsko državno odvjetništvo u Osijeku</derivirana_varijabla>
  </DomainObject.Predmet.StrankaFormated>
  <DomainObject.Predmet.StrankaFormatedOIB>
    <izvorni_sadrzaj>  RH MINISTARSTO FINANCIJA PU PODRUČNI URED OSIJEK, OIB 52634238587 zastupanog po punomoćniku Županijsko državno odvjetništvo u Osijeku</izvorni_sadrzaj>
    <derivirana_varijabla naziv="DomainObject.Predmet.StrankaFormatedOIB_1">  RH MINISTARSTO FINANCIJA PU PODRUČNI URED OSIJEK, OIB 52634238587 zastupanog po punomoćniku Županijsko državno odvjetništvo u Osijeku</derivirana_varijabla>
  </DomainObject.Predmet.StrankaFormatedOIB>
  <DomainObject.Predmet.StrankaFormatedWithAdress>
    <izvorni_sadrzaj> RH MINISTARSTO FINANCIJA PU PODRUČNI URED OSIJEK zastupanog po punomoćniku Županijsko državno odvjetništvo u Osijeku</izvorni_sadrzaj>
    <derivirana_varijabla naziv="DomainObject.Predmet.StrankaFormatedWithAdress_1"> RH MINISTARSTO FINANCIJA PU PODRUČNI URED OSIJEK zastupanog po punomoćniku Županijsko državno odvjetništvo u Osijeku</derivirana_varijabla>
  </DomainObject.Predmet.StrankaFormatedWithAdress>
  <DomainObject.Predmet.StrankaFormatedWithAdressOIB>
    <izvorni_sadrzaj> RH MINISTARSTO FINANCIJA PU PODRUČNI URED OSIJEK, OIB 52634238587 zastupanog po punomoćniku Županijsko državno odvjetništvo u Osijeku</izvorni_sadrzaj>
    <derivirana_varijabla naziv="DomainObject.Predmet.StrankaFormatedWithAdressOIB_1"> RH MINISTARSTO FINANCIJA PU PODRUČNI URED OSIJEK, OIB 52634238587 zastupanog po punomoćniku Županijsko državno odvjetništvo u Osijeku</derivirana_varijabla>
  </DomainObject.Predmet.StrankaFormatedWithAdressOIB>
  <DomainObject.Predmet.StrankaWithAdress>
    <izvorni_sadrzaj>RH MINISTARSTO FINANCIJA PU PODRUČNI URED OSIJEK </izvorni_sadrzaj>
    <derivirana_varijabla naziv="DomainObject.Predmet.StrankaWithAdress_1">RH MINISTARSTO FINANCIJA PU PODRUČNI URED OSIJEK </derivirana_varijabla>
  </DomainObject.Predmet.StrankaWithAdress>
  <DomainObject.Predmet.StrankaWithAdressOIB>
    <izvorni_sadrzaj>RH MINISTARSTO FINANCIJA PU PODRUČNI URED OSIJEK, OIB 52634238587</izvorni_sadrzaj>
    <derivirana_varijabla naziv="DomainObject.Predmet.StrankaWithAdressOIB_1">RH MINISTARSTO FINANCIJA PU PODRUČNI URED OSIJEK, OIB 52634238587</derivirana_varijabla>
  </DomainObject.Predmet.StrankaWithAdressOIB>
  <DomainObject.Predmet.StrankaNazivFormated>
    <izvorni_sadrzaj>RH MINISTARSTO FINANCIJA PU PODRUČNI URED OSIJEK</izvorni_sadrzaj>
    <derivirana_varijabla naziv="DomainObject.Predmet.StrankaNazivFormated_1">RH MINISTARSTO FINANCIJA PU PODRUČNI URED OSIJEK</derivirana_varijabla>
  </DomainObject.Predmet.StrankaNazivFormated>
  <DomainObject.Predmet.StrankaNazivFormatedOIB>
    <izvorni_sadrzaj>RH MINISTARSTO FINANCIJA PU PODRUČNI URED OSIJEK, OIB 52634238587</izvorni_sadrzaj>
    <derivirana_varijabla naziv="DomainObject.Predmet.StrankaNazivFormatedOIB_1">RH MINISTARSTO FINANCIJA PU PODRUČNI URED OSIJEK, OIB 52634238587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MINISTARSTO FINANCIJA PU PODRUČNI URED OSIJEK zastupanog po punomoćniku Županijsko državno odvjetništvo u Osijeku</item>
    </izvorni_sadrzaj>
    <derivirana_varijabla naziv="DomainObject.Predmet.StrankaListFormated_1">
      <item>RH MINISTARSTO FINANCIJA PU PODRUČNI URED OSIJEK zastupanog po punomoćniku Županijsko državno odvjetništvo u Osijeku</item>
    </derivirana_varijabla>
  </DomainObject.Predmet.StrankaListFormated>
  <DomainObject.Predmet.StrankaListFormatedOIB>
    <izvorni_sadrzaj>
      <item>RH MINISTARSTO FINANCIJA PU PODRUČNI URED OSIJEK, OIB 52634238587 zastupanog po punomoćniku Županijsko državno odvjetništvo u Osijeku</item>
    </izvorni_sadrzaj>
    <derivirana_varijabla naziv="DomainObject.Predmet.StrankaListFormatedOIB_1">
      <item>RH MINISTARSTO FINANCIJA PU PODRUČNI URED OSIJEK, OIB 52634238587 zastupanog po punomoćniku Županijsko državno odvjetništvo u Osijeku</item>
    </derivirana_varijabla>
  </DomainObject.Predmet.StrankaListFormatedOIB>
  <DomainObject.Predmet.StrankaListFormatedWithAdress>
    <izvorni_sadrzaj>
      <item>RH MINISTARSTO FINANCIJA PU PODRUČNI URED OSIJEK zastupanog po punomoćniku Županijsko državno odvjetništvo u Osijeku</item>
    </izvorni_sadrzaj>
    <derivirana_varijabla naziv="DomainObject.Predmet.StrankaListFormatedWithAdress_1">
      <item>RH MINISTARSTO FINANCIJA PU PODRUČNI URED OSIJEK zastupanog po punomoćniku Županijsko državno odvjetništvo u Osijeku</item>
    </derivirana_varijabla>
  </DomainObject.Predmet.StrankaListFormatedWithAdress>
  <DomainObject.Predmet.StrankaListFormatedWithAdressOIB>
    <izvorni_sadrzaj>
      <item>RH MINISTARSTO FINANCIJA PU PODRUČNI URED OSIJEK, OIB 52634238587 zastupanog po punomoćniku Županijsko državno odvjetništvo u Osijeku</item>
    </izvorni_sadrzaj>
    <derivirana_varijabla naziv="DomainObject.Predmet.StrankaListFormatedWithAdressOIB_1">
      <item>RH MINISTARSTO FINANCIJA PU PODRUČNI URED OSIJEK, OIB 52634238587 zastupanog po punomoćniku Županijsko državno odvjetništvo u Osijeku</item>
    </derivirana_varijabla>
  </DomainObject.Predmet.StrankaListFormatedWithAdressOIB>
  <DomainObject.Predmet.StrankaListNazivFormated>
    <izvorni_sadrzaj>
      <item>RH MINISTARSTO FINANCIJA PU PODRUČNI URED OSIJEK</item>
    </izvorni_sadrzaj>
    <derivirana_varijabla naziv="DomainObject.Predmet.StrankaListNazivFormated_1">
      <item>RH MINISTARSTO FINANCIJA PU PODRUČNI URED OSIJEK</item>
    </derivirana_varijabla>
  </DomainObject.Predmet.StrankaListNazivFormated>
  <DomainObject.Predmet.StrankaListNazivFormatedOIB>
    <izvorni_sadrzaj>
      <item>RH MINISTARSTO FINANCIJA PU PODRUČNI URED OSIJEK, OIB 52634238587</item>
    </izvorni_sadrzaj>
    <derivirana_varijabla naziv="DomainObject.Predmet.StrankaListNazivFormatedOIB_1">
      <item>RH MINISTARSTO FINANCIJA PU PODRUČNI URED OSIJEK, OIB 52634238587</item>
    </derivirana_varijabla>
  </DomainObject.Predmet.StrankaListNazivFormatedOIB>
  <DomainObject.Predmet.ProtuStrankaListFormated>
    <izvorni_sadrzaj>
      <item>USUS jednostavno društvo s ograničenom odgovornošću za trgovinu i usluge</item>
    </izvorni_sadrzaj>
    <derivirana_varijabla naziv="DomainObject.Predmet.ProtuStrankaListFormated_1">
      <item>USUS jednostavno društvo s ograničenom odgovornošću za trgovinu i usluge</item>
    </derivirana_varijabla>
  </DomainObject.Predmet.ProtuStrankaListFormated>
  <DomainObject.Predmet.ProtuStrankaListFormatedOIB>
    <izvorni_sadrzaj>
      <item>USUS jednostavno društvo s ograničenom odgovornošću za trgovinu i usluge, OIB 42528267176</item>
    </izvorni_sadrzaj>
    <derivirana_varijabla naziv="DomainObject.Predmet.ProtuStrankaListFormatedOIB_1">
      <item>USUS jednostavno društvo s ograničenom odgovornošću za trgovinu i usluge, OIB 42528267176</item>
    </derivirana_varijabla>
  </DomainObject.Predmet.ProtuStrankaListFormatedOIB>
  <DomainObject.Predmet.ProtuStrankaListFormatedWithAdress>
    <izvorni_sadrzaj>
      <item>USUS jednostavno društvo s ograničenom odgovornošću za trgovinu i usluge, Kralja Zvonimira 59, 31216 Antunovac</item>
    </izvorni_sadrzaj>
    <derivirana_varijabla naziv="DomainObject.Predmet.ProtuStrankaListFormatedWithAdress_1">
      <item>USUS jednostavno društvo s ograničenom odgovornošću za trgovinu i usluge, Kralja Zvonimira 59, 31216 Antunovac</item>
    </derivirana_varijabla>
  </DomainObject.Predmet.ProtuStrankaListFormatedWithAdress>
  <DomainObject.Predmet.ProtuStrankaListFormatedWithAdressOIB>
    <izvorni_sadrzaj>
      <item>USUS jednostavno društvo s ograničenom odgovornošću za trgovinu i usluge, OIB 42528267176, Kralja Zvonimira 59, 31216 Antunovac</item>
    </izvorni_sadrzaj>
    <derivirana_varijabla naziv="DomainObject.Predmet.ProtuStrankaListFormatedWithAdressOIB_1">
      <item>USUS jednostavno društvo s ograničenom odgovornošću za trgovinu i usluge, OIB 42528267176, Kralja Zvonimira 59, 31216 Antunovac</item>
    </derivirana_varijabla>
  </DomainObject.Predmet.ProtuStrankaListFormatedWithAdressOIB>
  <DomainObject.Predmet.ProtuStrankaListNazivFormated>
    <izvorni_sadrzaj>
      <item>USUS jednostavno društvo s ograničenom odgovornošću za trgovinu i usluge</item>
    </izvorni_sadrzaj>
    <derivirana_varijabla naziv="DomainObject.Predmet.ProtuStrankaListNazivFormated_1">
      <item>USUS jednostavno društvo s ograničenom odgovornošću za trgovinu i usluge</item>
    </derivirana_varijabla>
  </DomainObject.Predmet.ProtuStrankaListNazivFormated>
  <DomainObject.Predmet.ProtuStrankaListNazivFormatedOIB>
    <izvorni_sadrzaj>
      <item>USUS jednostavno društvo s ograničenom odgovornošću za trgovinu i usluge, OIB 42528267176</item>
    </izvorni_sadrzaj>
    <derivirana_varijabla naziv="DomainObject.Predmet.ProtuStrankaListNazivFormatedOIB_1">
      <item>USUS jednostavno društvo s ograničenom odgovornošću za trgovinu i usluge, OIB 42528267176</item>
    </derivirana_varijabla>
  </DomainObject.Predmet.ProtuStrankaListNazivFormatedOIB>
  <DomainObject.Predmet.OstaliListFormated>
    <izvorni_sadrzaj>
      <item>Županijsko državno odvjetništvo u Osijeku punomoćnik sudionika u postupku RH MINISTARSTO FINANCIJA PU PODRUČNI URED OSIJEK</item>
    </izvorni_sadrzaj>
    <derivirana_varijabla naziv="DomainObject.Predmet.OstaliListFormated_1">
      <item>Županijsko državno odvjetništvo u Osijeku punomoćnik sudionika u postupku RH MINISTARSTO FINANCIJA PU PODRUČNI URED OSIJEK</item>
    </derivirana_varijabla>
  </DomainObject.Predmet.OstaliListFormated>
  <DomainObject.Predmet.OstaliListFormatedOIB>
    <izvorni_sadrzaj>
      <item>Županijsko državno odvjetništvo u Osijeku, OIB 61379160880 punomoćnik sudionika u postupku RH MINISTARSTO FINANCIJA PU PODRUČNI URED OSIJEK</item>
    </izvorni_sadrzaj>
    <derivirana_varijabla naziv="DomainObject.Predmet.OstaliListFormatedOIB_1">
      <item>Županijsko državno odvjetništvo u Osijeku, OIB 61379160880 punomoćnik sudionika u postupku RH MINISTARSTO FINANCIJA PU PODRUČNI URED OSIJEK</item>
    </derivirana_varijabla>
  </DomainObject.Predmet.OstaliListFormatedOIB>
  <DomainObject.Predmet.OstaliListFormatedWithAdress>
    <izvorni_sadrzaj>
      <item>Županijsko državno odvjetništvo u Osijeku, Kapucinska 21, 31000 Osijek punomoćnik sudionika u postupku RH MINISTARSTO FINANCIJA PU PODRUČNI URED OSIJEK</item>
    </izvorni_sadrzaj>
    <derivirana_varijabla naziv="DomainObject.Predmet.OstaliListFormatedWithAdress_1">
      <item>Županijsko državno odvjetništvo u Osijeku, Kapucinska 21, 31000 Osijek punomoćnik sudionika u postupku RH MINISTARSTO FINANCIJA PU PODRUČNI URED OSIJEK</item>
    </derivirana_varijabla>
  </DomainObject.Predmet.OstaliListFormatedWithAdress>
  <DomainObject.Predmet.OstaliListFormatedWithAdressOIB>
    <izvorni_sadrzaj>
      <item>Županijsko državno odvjetništvo u Osijeku, OIB 61379160880, Kapucinska 21, 31000 Osijek punomoćnik sudionika u postupku RH MINISTARSTO FINANCIJA PU PODRUČNI URED OSIJEK</item>
    </izvorni_sadrzaj>
    <derivirana_varijabla naziv="DomainObject.Predmet.OstaliListFormatedWithAdressOIB_1">
      <item>Županijsko državno odvjetništvo u Osijeku, OIB 61379160880, Kapucinska 21, 31000 Osijek punomoćnik sudionika u postupku RH MINISTARSTO FINANCIJA PU PODRUČNI URED OSIJEK</item>
    </derivirana_varijabla>
  </DomainObject.Predmet.OstaliListFormatedWithAdressOIB>
  <DomainObject.Predmet.OstaliListNazivFormated>
    <izvorni_sadrzaj>
      <item>Županijsko državno odvjetništvo u Osijeku</item>
    </izvorni_sadrzaj>
    <derivirana_varijabla naziv="DomainObject.Predmet.OstaliListNazivFormated_1">
      <item>Županijsko državno odvjetništvo u Osijeku</item>
    </derivirana_varijabla>
  </DomainObject.Predmet.OstaliListNazivFormated>
  <DomainObject.Predmet.OstaliListNazivFormatedOIB>
    <izvorni_sadrzaj>
      <item>Županijsko državno odvjetništvo u Osijeku, OIB 61379160880</item>
    </izvorni_sadrzaj>
    <derivirana_varijabla naziv="DomainObject.Predmet.OstaliListNazivFormatedOIB_1">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veljače 2018.</izvorni_sadrzaj>
    <derivirana_varijabla naziv="DomainObject.Datum_1">15. veljače 2018.</derivirana_varijabla>
  </DomainObject.Datum>
  <DomainObject.PoslovniBrojDokumenta>
    <izvorni_sadrzaj/>
    <derivirana_varijabla naziv="DomainObject.PoslovniBrojDokumenta_1"/>
  </DomainObject.PoslovniBrojDokumenta>
  <DomainObject.Predmet.StrankaIDrugi>
    <izvorni_sadrzaj>RH MINISTARSTO FINANCIJA PU PODRUČNI URED OSIJEK</izvorni_sadrzaj>
    <derivirana_varijabla naziv="DomainObject.Predmet.StrankaIDrugi_1">RH MINISTARSTO FINANCIJA PU PODRUČNI URED OSIJEK</derivirana_varijabla>
  </DomainObject.Predmet.StrankaIDrugi>
  <DomainObject.Predmet.ProtustrankaIDrugi>
    <izvorni_sadrzaj>USUS jednostavno društvo s ograničenom odgovornošću za trgovinu i usluge</izvorni_sadrzaj>
    <derivirana_varijabla naziv="DomainObject.Predmet.ProtustrankaIDrugi_1">USUS jednostavno društvo s ograničenom odgovornošću za trgovinu i usluge</derivirana_varijabla>
  </DomainObject.Predmet.ProtustrankaIDrugi>
  <DomainObject.Predmet.StrankaIDrugiAdressOIB>
    <izvorni_sadrzaj>RH MINISTARSTO FINANCIJA PU PODRUČNI URED OSIJEK, OIB 52634238587</izvorni_sadrzaj>
    <derivirana_varijabla naziv="DomainObject.Predmet.StrankaIDrugiAdressOIB_1">RH MINISTARSTO FINANCIJA PU PODRUČNI URED OSIJEK, OIB 52634238587</derivirana_varijabla>
  </DomainObject.Predmet.StrankaIDrugiAdressOIB>
  <DomainObject.Predmet.ProtustrankaIDrugiAdressOIB>
    <izvorni_sadrzaj>USUS jednostavno društvo s ograničenom odgovornošću za trgovinu i usluge, OIB 42528267176, Kralja Zvonimira 59, 31216 Antunovac</izvorni_sadrzaj>
    <derivirana_varijabla naziv="DomainObject.Predmet.ProtustrankaIDrugiAdressOIB_1">USUS jednostavno društvo s ograničenom odgovornošću za trgovinu i usluge, OIB 42528267176, Kralja Zvonimira 59, 31216 Antunovac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USUS jednostavno društvo s ograničenom odgovornošću za trgovinu i usluge</item>
      <item>RH MINISTARSTO FINANCIJA PU PODRUČNI URED OSIJEK</item>
      <item>Županijsko državno odvjetništvo u Osijeku</item>
    </izvorni_sadrzaj>
    <derivirana_varijabla naziv="DomainObject.Predmet.SudioniciListNaziv_1">
      <item>USUS jednostavno društvo s ograničenom odgovornošću za trgovinu i usluge</item>
      <item>RH MINISTARSTO FINANCIJA PU PODRUČNI URED OSIJEK</item>
      <item>Županijsko državno odvjetništvo u Osijeku</item>
    </derivirana_varijabla>
  </DomainObject.Predmet.SudioniciListNaziv>
  <DomainObject.Predmet.SudioniciListAdressOIB>
    <izvorni_sadrzaj>
      <item>USUS jednostavno društvo s ograničenom odgovornošću za trgovinu i usluge, OIB 42528267176, Kralja Zvonimira 59,31216 Antunovac</item>
      <item>RH MINISTARSTO FINANCIJA PU PODRUČNI URED OSIJEK, OIB 52634238587</item>
      <item>Županijsko državno odvjetništvo u Osijeku, OIB 61379160880, Kapucinska 21,31000 Osijek</item>
    </izvorni_sadrzaj>
    <derivirana_varijabla naziv="DomainObject.Predmet.SudioniciListAdressOIB_1">
      <item>USUS jednostavno društvo s ograničenom odgovornošću za trgovinu i usluge, OIB 42528267176, Kralja Zvonimira 59,31216 Antunovac</item>
      <item>RH MINISTARSTO FINANCIJA PU PODRUČNI URED OSIJEK, OIB 52634238587</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42528267176</item>
      <item>, OIB 52634238587</item>
      <item>, OIB 61379160880</item>
    </izvorni_sadrzaj>
    <derivirana_varijabla naziv="DomainObject.Predmet.SudioniciListNazivOIB_1">
      <item>, OIB 42528267176</item>
      <item>, OIB 52634238587</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8C3527-A6D3-4367-B3C2-A83676D65F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841</properties:Words>
  <properties:Characters>4644</properties:Characters>
  <properties:Lines>182</properties:Lines>
  <properties:Paragraphs>44</properties:Paragraphs>
  <properties:TotalTime>442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5853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2018-02-15T08:20:00Z</cp:lastPrinted>
  <dcterms:modified xmlns:xsi="http://www.w3.org/2001/XMLSchema-instance" xsi:type="dcterms:W3CDTF">2018-02-15T08:22:00Z</dcterms:modified>
  <cp:revision>675</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