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b87a" w14:paraId="f4fb87a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B17678" w:rsidRPr="0014784E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="00CB7629" w:rsidRPr="00C675E7">
        <w:t>OBSIDO d.o.o.</w:t>
      </w:r>
      <w:r w:rsidR="00CB7629">
        <w:t>,</w:t>
      </w:r>
      <w:r w:rsidR="00CB7629" w:rsidRPr="005D6978">
        <w:t xml:space="preserve"> </w:t>
      </w:r>
      <w:r w:rsidR="00CB7629" w:rsidRPr="00C675E7">
        <w:t>Petra Preradovića 3</w:t>
      </w:r>
      <w:r w:rsidR="00CB7629">
        <w:t xml:space="preserve">, Čakovec, </w:t>
      </w:r>
      <w:r w:rsidR="00CB7629" w:rsidRPr="005D6978">
        <w:t xml:space="preserve">OIB: </w:t>
      </w:r>
      <w:r w:rsidR="00CB7629" w:rsidRPr="00C675E7">
        <w:t>65136723063</w:t>
      </w:r>
      <w:r w:rsidRPr="005D6978">
        <w:t xml:space="preserve">, </w:t>
      </w:r>
      <w:r>
        <w:t>8. siječnja 2018</w:t>
      </w:r>
      <w:r w:rsidRPr="0014784E">
        <w:t xml:space="preserve">.         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CB7629" w:rsidP="000C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direktorima</w:t>
      </w:r>
      <w:r w:rsidRPr="007D43FE">
        <w:t xml:space="preserve"> dužnika </w:t>
      </w:r>
      <w:r w:rsidRPr="00C675E7">
        <w:t>OBSIDO d.o.o</w:t>
      </w:r>
      <w:r>
        <w:t>. Zdenki Gregorec i Ivanu Gregorcu</w:t>
      </w:r>
      <w:r w:rsidRPr="007D78F5">
        <w:rPr>
          <w:color w:themeColor="text1" w:val="000000"/>
        </w:rPr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CB7629">
        <w:t>ju</w:t>
      </w:r>
      <w:r w:rsidR="00061B3B">
        <w:t xml:space="preserve"> se </w:t>
      </w:r>
      <w:r w:rsidR="00F06989">
        <w:t>direktor</w:t>
      </w:r>
      <w:r w:rsidR="00CB7629">
        <w:t>i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6532F4">
        <w:t>8. prosinca 2017. u Očevidniku redoslijeda osnova za plaćanje ima evidentirane neizvršene osnove za plaćanje u neprekinutom razdoblju od 120 dana u ukupnom iznosu od 32.024,97 kn</w:t>
      </w:r>
      <w:r w:rsidR="006532F4" w:rsidRPr="002341E5">
        <w:t xml:space="preserve"> </w:t>
      </w:r>
      <w:r w:rsidR="006532F4">
        <w:t>te da dužnik ima 1 zaposlenog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B17678">
        <w:rPr>
          <w:rFonts w:eastAsia="Times New Roman"/>
          <w:lang w:eastAsia="hr-HR"/>
        </w:rPr>
        <w:t>8. siječnja 2018</w:t>
      </w:r>
      <w:r w:rsidR="005A1CA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7E06E7" w:rsidR="007E06E7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  <w:p w:rsidRDefault="008B10AD" w:rsidP="00B17678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6532F4" w:rsidRPr="00F13CCE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6532F4" w:rsidRPr="00F13CCE">
        <w:t xml:space="preserve">direktor dužnika, Zdenka Gregorec, Petra Preradovića 3, </w:t>
      </w:r>
      <w:r w:rsidR="006532F4">
        <w:t xml:space="preserve">40000 </w:t>
      </w:r>
      <w:r w:rsidR="006532F4" w:rsidRPr="00F13CCE">
        <w:t>Čakovec</w:t>
      </w:r>
    </w:p>
    <w:p w:rsidRDefault="006532F4" w:rsidP="006532F4" w:rsidR="000B41E0" w:rsidRPr="00854BDB">
      <w:pPr>
        <w:spacing w:lineRule="auto" w:line="240" w:after="0"/>
        <w:jc w:val="both"/>
      </w:pPr>
      <w:r>
        <w:t xml:space="preserve">2. </w:t>
      </w:r>
      <w:r w:rsidRPr="00F13CCE">
        <w:t xml:space="preserve">direktor dužnika, Ivan Gregorec, Petra Preradovića 3, </w:t>
      </w:r>
      <w:r>
        <w:t xml:space="preserve">40000 </w:t>
      </w:r>
      <w:r w:rsidRPr="00F13CCE">
        <w:t>Čakovec</w:t>
      </w:r>
    </w:p>
    <w:p w:rsidRDefault="006532F4" w:rsidP="000B41E0" w:rsidR="00162F87" w:rsidRPr="00281AFC">
      <w:pPr>
        <w:spacing w:lineRule="auto" w:line="240" w:after="0"/>
        <w:jc w:val="both"/>
      </w:pPr>
      <w:r>
        <w:t>3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1C5">
          <w:rPr>
            <w:noProof/>
          </w:rPr>
          <w:t>2</w:t>
        </w:r>
        <w:r>
          <w:fldChar w:fldCharType="end"/>
        </w:r>
      </w:p>
    </w:sdtContent>
  </w:sdt>
  <w:p w:rsidRDefault="0038354A" w:rsidP="0038354A" w:rsidR="0038354A" w:rsidRPr="009B3960">
    <w:pPr>
      <w:pStyle w:val="Zaglavlje"/>
      <w:jc w:val="right"/>
    </w:pPr>
    <w:r>
      <w:t>Poslovni broj: 4</w:t>
    </w:r>
    <w:r w:rsidRPr="009B3960">
      <w:t xml:space="preserve"> St-</w:t>
    </w:r>
    <w:r w:rsidR="00CB7629">
      <w:t>628</w:t>
    </w:r>
    <w:r>
      <w:t>/17-4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1C5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CB7629">
      <w:t>628</w:t>
    </w:r>
    <w:r w:rsidR="0038354A">
      <w:t>/17-4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B41C5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OBSIDO društvo s ograničenom odgovornošću za građevinarstvo, trgovinu, turistička agencija zastupanog po punomoćniku Zdenka Gregorec; Ivan Gregorec</izvorni_sadrzaj>
    <derivirana_varijabla naziv="DomainObject.Predmet.ProtustrankaFormated_1">  OBSIDO društvo s ograničenom odgovornošću za građevinarstvo, trgovinu, turistička agencija zastupanog po punomoćniku Zdenka Gregorec; Ivan Gregorec</derivirana_varijabla>
  </DomainObject.Predmet.ProtustrankaFormated>
  <DomainObject.Predmet.ProtustrankaFormatedOIB>
    <izvorni_sadrzaj>  OBSIDO društvo s ograničenom odgovornošću za građevinarstvo, trgovinu, turistička agencija, OIB 65136723063 zastupanog po punomoćniku Zdenka Gregorec; Ivan Gregorec</izvorni_sadrzaj>
    <derivirana_varijabla naziv="DomainObject.Predmet.ProtustrankaFormatedOIB_1">  OBSIDO društvo s ograničenom odgovornošću za građevinarstvo, trgovinu, turistička agencija, OIB 65136723063 zastupanog po punomoćniku Zdenka Gregorec; Ivan Gregorec</derivirana_varijabla>
  </DomainObject.Predmet.ProtustrankaFormatedOIB>
  <DomainObject.Predmet.ProtustrankaFormatedWithAdress>
    <izvorni_sadrzaj> OBSIDO društvo s ograničenom odgovornošću za građevinarstvo, trgovinu, turistička agencija, Petra Preradovića 3, 40000 Čakovec zastupanog po punomoćniku Zdenka Gregorec; Ivan Gregorec</izvorni_sadrzaj>
    <derivirana_varijabla naziv="DomainObject.Predmet.ProtustrankaFormatedWithAdress_1"> OBSIDO društvo s ograničenom odgovornošću za građevinarstvo, trgovinu, turistička agencija, Petra Preradovića 3, 40000 Čakovec zastupanog po punomoćniku Zdenka Gregorec; Ivan Gregorec</derivirana_varijabla>
  </DomainObject.Predmet.ProtustrankaFormatedWithAdress>
  <DomainObject.Predmet.ProtustrankaFormatedWithAdressOIB>
    <izvorni_sadrzaj> OBSIDO društvo s ograničenom odgovornošću za građevinarstvo, trgovinu, turistička agencija, OIB 65136723063, Petra Preradovića 3, 40000 Čakovec zastupanog po punomoćniku Zdenka Gregorec; Ivan Gregorec</izvorni_sadrzaj>
    <derivirana_varijabla naziv="DomainObject.Predmet.ProtustrankaFormatedWithAdressOIB_1"> OBSIDO društvo s ograničenom odgovornošću za građevinarstvo, trgovinu, turistička agencija, OIB 65136723063, Petra Preradovića 3, 40000 Čakovec zastupanog po punomoćniku Zdenka Gregorec; Ivan Gregorec</derivirana_varijabla>
  </DomainObject.Predmet.ProtustrankaFormatedWithAdressOIB>
  <DomainObject.Predmet.ProtustrankaWithAdress>
    <izvorni_sadrzaj>OBSIDO društvo s ograničenom odgovornošću za građevinarstvo, trgovinu, turistička agencija Petra Preradovića 3, 40000 Čakovec</izvorni_sadrzaj>
    <derivirana_varijabla naziv="DomainObject.Predmet.ProtustrankaWithAdress_1">OBSIDO društvo s ograničenom odgovornošću za građevinarstvo, trgovinu, turistička agencija Petra Preradovića 3, 40000 Čakovec</derivirana_varijabla>
  </DomainObject.Predmet.ProtustrankaWithAdress>
  <DomainObject.Predmet.ProtustrankaWithAdressOIB>
    <izvorni_sadrzaj>OBSIDO društvo s ograničenom odgovornošću za građevinarstvo, trgovinu, turistička agencija, OIB 65136723063, Petra Preradovića 3, 40000 Čakovec</izvorni_sadrzaj>
    <derivirana_varijabla naziv="DomainObject.Predmet.ProtustrankaWithAdressOIB_1">OBSIDO društvo s ograničenom odgovornošću za građevinarstvo, trgovinu, turistička agencija, OIB 65136723063, Petra Preradovića 3, 40000 Čakovec</derivirana_varijabla>
  </DomainObject.Predmet.ProtustrankaWithAdressOIB>
  <DomainObject.Predmet.ProtustrankaNazivFormated>
    <izvorni_sadrzaj>OBSIDO društvo s ograničenom odgovornošću za građevinarstvo, trgovinu, turistička agencija</izvorni_sadrzaj>
    <derivirana_varijabla naziv="DomainObject.Predmet.ProtustrankaNazivFormated_1">OBSIDO društvo s ograničenom odgovornošću za građevinarstvo, trgovinu, turistička agencija</derivirana_varijabla>
  </DomainObject.Predmet.ProtustrankaNazivFormated>
  <DomainObject.Predmet.ProtustrankaNazivFormatedOIB>
    <izvorni_sadrzaj>OBSIDO društvo s ograničenom odgovornošću za građevinarstvo, trgovinu, turistička agencija, OIB 65136723063</izvorni_sadrzaj>
    <derivirana_varijabla naziv="DomainObject.Predmet.ProtustrankaNazivFormatedOIB_1">OBSIDO društvo s ograničenom odgovornošću za građevinarstvo, trgovinu, turistička agencija, OIB 65136723063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32024.97</izvorni_sadrzaj>
    <derivirana_varijabla naziv="DomainObject.Predmet.TrenutnaVrijednost_1">32024.97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OBSIDO društvo s ograničenom odgovornošću za građevinarstvo, trgovinu, turistička agencija zastupanog po punomoćniku Zdenka Gregorec; Ivan Gregorec</item>
    </izvorni_sadrzaj>
    <derivirana_varijabla naziv="DomainObject.Predmet.ProtuStrankaListFormated_1">
      <item>OBSIDO društvo s ograničenom odgovornošću za građevinarstvo, trgovinu, turistička agencija zastupanog po punomoćniku Zdenka Gregorec; Ivan Gregorec</item>
    </derivirana_varijabla>
  </DomainObject.Predmet.ProtuStrankaListFormated>
  <DomainObject.Predmet.ProtuStrankaListFormatedOIB>
    <izvorni_sadrzaj>
      <item>OBSIDO društvo s ograničenom odgovornošću za građevinarstvo, trgovinu, turistička agencija, OIB 65136723063 zastupanog po punomoćniku Zdenka Gregorec; Ivan Gregorec</item>
    </izvorni_sadrzaj>
    <derivirana_varijabla naziv="DomainObject.Predmet.ProtuStrankaListFormatedOIB_1">
      <item>OBSIDO društvo s ograničenom odgovornošću za građevinarstvo, trgovinu, turistička agencija, OIB 65136723063 zastupanog po punomoćniku Zdenka Gregorec; Ivan Gregorec</item>
    </derivirana_varijabla>
  </DomainObject.Predmet.ProtuStrankaListFormatedOIB>
  <DomainObject.Predmet.ProtuStrankaListFormatedWithAdress>
    <izvorni_sadrzaj>
      <item>OBSIDO društvo s ograničenom odgovornošću za građevinarstvo, trgovinu, turistička agencija, Petra Preradovića 3, 40000 Čakovec zastupanog po punomoćniku Zdenka Gregorec; Ivan Gregorec</item>
    </izvorni_sadrzaj>
    <derivirana_varijabla naziv="DomainObject.Predmet.ProtuStrankaListFormatedWithAdress_1">
      <item>OBSIDO društvo s ograničenom odgovornošću za građevinarstvo, trgovinu, turistička agencija, Petra Preradovića 3, 40000 Čakovec zastupanog po punomoćniku Zdenka Gregorec; Ivan Gregorec</item>
    </derivirana_varijabla>
  </DomainObject.Predmet.ProtuStrankaListFormatedWithAdress>
  <DomainObject.Predmet.ProtuStrankaListFormatedWithAdressOIB>
    <izvorni_sadrzaj>
      <item>OBSIDO društvo s ograničenom odgovornošću za građevinarstvo, trgovinu, turistička agencija, OIB 65136723063, Petra Preradovića 3, 40000 Čakovec zastupanog po punomoćniku Zdenka Gregorec; Ivan Gregorec</item>
    </izvorni_sadrzaj>
    <derivirana_varijabla naziv="DomainObject.Predmet.ProtuStrankaListFormatedWithAdressOIB_1">
      <item>OBSIDO društvo s ograničenom odgovornošću za građevinarstvo, trgovinu, turistička agencija, OIB 65136723063, Petra Preradovića 3, 40000 Čakovec zastupanog po punomoćniku Zdenka Gregorec; Ivan Gregorec</item>
    </derivirana_varijabla>
  </DomainObject.Predmet.ProtuStrankaListFormatedWithAdressOIB>
  <DomainObject.Predmet.ProtuStrankaListNazivFormated>
    <izvorni_sadrzaj>
      <item>OBSIDO društvo s ograničenom odgovornošću za građevinarstvo, trgovinu, turistička agencija</item>
    </izvorni_sadrzaj>
    <derivirana_varijabla naziv="DomainObject.Predmet.ProtuStrankaListNazivFormated_1">
      <item>OBSIDO društvo s ograničenom odgovornošću za građevinarstvo, trgovinu, turistička agencija</item>
    </derivirana_varijabla>
  </DomainObject.Predmet.ProtuStrankaListNazivFormated>
  <DomainObject.Predmet.ProtuStrankaListNazivFormatedOIB>
    <izvorni_sadrzaj>
      <item>OBSIDO društvo s ograničenom odgovornošću za građevinarstvo, trgovinu, turistička agencija, OIB 65136723063</item>
    </izvorni_sadrzaj>
    <derivirana_varijabla naziv="DomainObject.Predmet.ProtuStrankaListNazivFormatedOIB_1">
      <item>OBSIDO društvo s ograničenom odgovornošću za građevinarstvo, trgovinu, turistička agencija, OIB 65136723063</item>
    </derivirana_varijabla>
  </DomainObject.Predmet.ProtuStrankaListNazivFormatedOIB>
  <DomainObject.Predmet.OstaliListFormated>
    <izvorni_sadrzaj>
      <item>Sudski registar</item>
      <item>Zdenka Gregorec punomoćnik sudionika u postupku OBSIDO društvo s ograničenom odgovornošću za građevinarstvo, trgovinu, turistička agencija</item>
      <item>Ivan Gregorec punomoćnik sudionika u postupku OBSIDO društvo s ograničenom odgovornošću za građevinarstvo, trgovinu, turistička agencija</item>
    </izvorni_sadrzaj>
    <derivirana_varijabla naziv="DomainObject.Predmet.OstaliListFormated_1">
      <item>Sudski registar</item>
      <item>Zdenka Gregorec punomoćnik sudionika u postupku OBSIDO društvo s ograničenom odgovornošću za građevinarstvo, trgovinu, turistička agencija</item>
      <item>Ivan Gregorec punomoćnik sudionika u postupku OBSIDO društvo s ograničenom odgovornošću za građevinarstvo, trgovinu, turistička agencija</item>
    </derivirana_varijabla>
  </DomainObject.Predmet.OstaliListFormated>
  <DomainObject.Predmet.OstaliListFormatedOIB>
    <izvorni_sadrzaj>
      <item>Sudski registar</item>
      <item>Zdenka Gregorec, OIB 24077681890 punomoćnik sudionika u postupku OBSIDO društvo s ograničenom odgovornošću za građevinarstvo, trgovinu, turistička agencija</item>
      <item>Ivan Gregorec, OIB 14876739519 punomoćnik sudionika u postupku OBSIDO društvo s ograničenom odgovornošću za građevinarstvo, trgovinu, turistička agencija</item>
    </izvorni_sadrzaj>
    <derivirana_varijabla naziv="DomainObject.Predmet.OstaliListFormatedOIB_1">
      <item>Sudski registar</item>
      <item>Zdenka Gregorec, OIB 24077681890 punomoćnik sudionika u postupku OBSIDO društvo s ograničenom odgovornošću za građevinarstvo, trgovinu, turistička agencija</item>
      <item>Ivan Gregorec, OIB 14876739519 punomoćnik sudionika u postupku OBSIDO društvo s ograničenom odgovornošću za građevinarstvo, trgovinu, turistička agencija</item>
    </derivirana_varijabla>
  </DomainObject.Predmet.OstaliListFormatedOIB>
  <DomainObject.Predmet.OstaliListFormatedWithAdress>
    <izvorni_sadrzaj>
      <item>Sudski registar</item>
      <item>Zdenka Gregorec, Petra Preradovića 3, 40000 Čakovec punomoćnik sudionika u postupku OBSIDO društvo s ograničenom odgovornošću za građevinarstvo, trgovinu, turistička agencija</item>
      <item>Ivan Gregorec, Petra Preradovića 3, 40000 Čakovec punomoćnik sudionika u postupku OBSIDO društvo s ograničenom odgovornošću za građevinarstvo, trgovinu, turistička agencija</item>
    </izvorni_sadrzaj>
    <derivirana_varijabla naziv="DomainObject.Predmet.OstaliListFormatedWithAdress_1">
      <item>Sudski registar</item>
      <item>Zdenka Gregorec, Petra Preradovića 3, 40000 Čakovec punomoćnik sudionika u postupku OBSIDO društvo s ograničenom odgovornošću za građevinarstvo, trgovinu, turistička agencija</item>
      <item>Ivan Gregorec, Petra Preradovića 3, 40000 Čakovec punomoćnik sudionika u postupku OBSIDO društvo s ograničenom odgovornošću za građevinarstvo, trgovinu, turistička agencija</item>
    </derivirana_varijabla>
  </DomainObject.Predmet.OstaliListFormatedWithAdress>
  <DomainObject.Predmet.OstaliListFormatedWithAdressOIB>
    <izvorni_sadrzaj>
      <item>Sudski registar</item>
      <item>Zdenka Gregorec, OIB 24077681890, Petra Preradovića 3, 40000 Čakovec punomoćnik sudionika u postupku OBSIDO društvo s ograničenom odgovornošću za građevinarstvo, trgovinu, turistička agencija</item>
      <item>Ivan Gregorec, OIB 14876739519, Petra Preradovića 3, 40000 Čakovec punomoćnik sudionika u postupku OBSIDO društvo s ograničenom odgovornošću za građevinarstvo, trgovinu, turistička agencija</item>
    </izvorni_sadrzaj>
    <derivirana_varijabla naziv="DomainObject.Predmet.OstaliListFormatedWithAdressOIB_1">
      <item>Sudski registar</item>
      <item>Zdenka Gregorec, OIB 24077681890, Petra Preradovića 3, 40000 Čakovec punomoćnik sudionika u postupku OBSIDO društvo s ograničenom odgovornošću za građevinarstvo, trgovinu, turistička agencija</item>
      <item>Ivan Gregorec, OIB 14876739519, Petra Preradovića 3, 40000 Čakovec punomoćnik sudionika u postupku OBSIDO društvo s ograničenom odgovornošću za građevinarstvo, trgovinu, turistička agencija</item>
    </derivirana_varijabla>
  </DomainObject.Predmet.OstaliListFormatedWithAdressOIB>
  <DomainObject.Predmet.OstaliListNazivFormated>
    <izvorni_sadrzaj>
      <item>Sudski registar</item>
      <item>Zdenka Gregorec</item>
      <item>Ivan Gregorec</item>
    </izvorni_sadrzaj>
    <derivirana_varijabla naziv="DomainObject.Predmet.OstaliListNazivFormated_1">
      <item>Sudski registar</item>
      <item>Zdenka Gregorec</item>
      <item>Ivan Gregorec</item>
    </derivirana_varijabla>
  </DomainObject.Predmet.OstaliListNazivFormated>
  <DomainObject.Predmet.OstaliListNazivFormatedOIB>
    <izvorni_sadrzaj>
      <item>Sudski registar</item>
      <item>Zdenka Gregorec, OIB 24077681890</item>
      <item>Ivan Gregorec, OIB 14876739519</item>
    </izvorni_sadrzaj>
    <derivirana_varijabla naziv="DomainObject.Predmet.OstaliListNazivFormatedOIB_1">
      <item>Sudski registar</item>
      <item>Zdenka Gregorec, OIB 24077681890</item>
      <item>Ivan Gregorec, OIB 14876739519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OBSIDO društvo s ograničenom odgovornošću za građevinarstvo, trgovinu, turistička agencija</izvorni_sadrzaj>
    <derivirana_varijabla naziv="DomainObject.Predmet.ProtustrankaIDrugi_1">OBSIDO društvo s ograničenom odgovornošću za građevinarstvo, trgovinu,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OBSIDO društvo s ograničenom odgovornošću za građevinarstvo, trgovinu, turistička agencija, OIB 65136723063, Petra Preradovića 3, 40000 Čakovec</izvorni_sadrzaj>
    <derivirana_varijabla naziv="DomainObject.Predmet.ProtustrankaIDrugiAdressOIB_1">OBSIDO društvo s ograničenom odgovornošću za građevinarstvo, trgovinu, turistička agencija, OIB 65136723063, Petra Preradovića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OBSIDO društvo s ograničenom odgovornošću za građevinarstvo, trgovinu, turistička agencija</item>
      <item>Sudski registar</item>
      <item>Zdenka Gregorec</item>
      <item>Ivan Gregorec</item>
    </izvorni_sadrzaj>
    <derivirana_varijabla naziv="DomainObject.Predmet.SudioniciListNaziv_1">
      <item>Financijska agencija</item>
      <item>OBSIDO društvo s ograničenom odgovornošću za građevinarstvo, trgovinu, turistička agencija</item>
      <item>Sudski registar</item>
      <item>Zdenka Gregorec</item>
      <item>Ivan Gregorec</item>
    </derivirana_varijabla>
  </DomainObject.Predmet.SudioniciListNaziv>
  <DomainObject.Predmet.SudioniciListAdressOIB>
    <izvorni_sadrzaj>
      <item>Financijska agencija, OIB 85821130368, Ulica grada Vukovara 70,10000 Zagreb</item>
      <item>OBSIDO društvo s ograničenom odgovornošću za građevinarstvo, trgovinu, turistička agencija, OIB 65136723063, Petra Preradovića 3,40000 Čakovec</item>
      <item>Sudski registar</item>
      <item>Zdenka Gregorec, OIB 24077681890, Petra Preradovića 3,40000 Čakovec</item>
      <item>Ivan Gregorec, OIB 14876739519, Petra Preradovića 3,40000 Čakovec</item>
    </izvorni_sadrzaj>
    <derivirana_varijabla naziv="DomainObject.Predmet.SudioniciListAdressOIB_1">
      <item>Financijska agencija, OIB 85821130368, Ulica grada Vukovara 70,10000 Zagreb</item>
      <item>OBSIDO društvo s ograničenom odgovornošću za građevinarstvo, trgovinu, turistička agencija, OIB 65136723063, Petra Preradovića 3,40000 Čakovec</item>
      <item>Sudski registar</item>
      <item>Zdenka Gregorec, OIB 24077681890, Petra Preradovića 3,40000 Čakovec</item>
      <item>Ivan Gregorec, OIB 14876739519, Petra Preradovića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65136723063</item>
      <item>, OIB null</item>
      <item>, OIB 24077681890</item>
      <item>, OIB 14876739519</item>
    </izvorni_sadrzaj>
    <derivirana_varijabla naziv="DomainObject.Predmet.SudioniciListNazivOIB_1">
      <item>, OIB 85821130368</item>
      <item>, OIB 65136723063</item>
      <item>, OIB null</item>
      <item>, OIB 24077681890</item>
      <item>, OIB 14876739519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2190</properties:Characters>
  <properties:Lines>74</properties:Lines>
  <properties:Paragraphs>33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2018-01-03T13:22:00Z</cp:lastPrinted>
  <dcterms:modified xmlns:xsi="http://www.w3.org/2001/XMLSchema-instance" xsi:type="dcterms:W3CDTF">2018-01-03T13:24:00Z</dcterms:modified>
  <cp:revision>51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