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3860" w14:paraId="6543860" w:rsidRDefault="006F447A" w:rsidP="001940FB" w:rsidR="006F447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6F447A" w:rsidR="001065A0" w:rsidRPr="006F447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10060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6F447A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1006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6F447A" w:rsidP="00AA6BCF" w:rsidR="006F447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F447A" w:rsidR="006F447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F447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F447A" w:rsidP="006F447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F447A" w:rsidP="00AA6BCF" w:rsidR="006F447A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B5C3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B5C3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A10060">
        <w:rPr>
          <w:rFonts w:cs="Calibri" w:eastAsia="Calibri" w:hAnsi="Calibri" w:ascii="Calibri"/>
          <w:bCs/>
          <w:lang w:val="hr-HR"/>
        </w:rPr>
        <w:t>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6F447A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54644">
        <w:rPr>
          <w:rFonts w:cs="Calibri" w:eastAsia="Arial Unicode MS" w:hAnsi="Calibri" w:ascii="Calibri"/>
          <w:kern w:val="1"/>
          <w:lang w:eastAsia="ar-SA" w:val="hr-HR"/>
        </w:rPr>
        <w:t>FRANČIŠKA DVORNIK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1550B1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F447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A10060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54644">
        <w:rPr>
          <w:rFonts w:cs="Calibri" w:hAnsi="Calibri" w:ascii="Calibri"/>
        </w:rPr>
        <w:t xml:space="preserve">482.224,45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1550B1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54644">
        <w:rPr>
          <w:rFonts w:cs="Calibri" w:hAnsi="Calibri" w:ascii="Calibri"/>
        </w:rPr>
        <w:t>447.024,45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54644">
        <w:rPr>
          <w:rFonts w:cs="Calibri" w:hAnsi="Calibri" w:ascii="Calibri"/>
        </w:rPr>
        <w:t>35.200,00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F447A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354644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F447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F447A" w:rsidRPr="006F447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F447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F019E" w:rsidP="00AA6BCF" w:rsidR="008F019E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4644" w:rsidP="0035464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354644">
              <w:rPr>
                <w:rFonts w:cs="Calibri" w:hAnsi="Calibri" w:ascii="Calibri"/>
              </w:rPr>
              <w:t>FRANČIŠKA DVORNIK</w:t>
            </w:r>
            <w:r>
              <w:rPr>
                <w:rFonts w:cs="Calibri"/>
              </w:rPr>
              <w:t xml:space="preserve">, </w:t>
            </w:r>
            <w:r w:rsidRPr="00354644">
              <w:rPr>
                <w:rFonts w:cs="Calibri"/>
              </w:rPr>
              <w:t xml:space="preserve"> </w:t>
            </w:r>
            <w:r w:rsidRPr="00354644">
              <w:rPr>
                <w:rFonts w:cs="Calibri" w:hAnsi="Calibri" w:ascii="Calibri"/>
              </w:rPr>
              <w:t>Kvaternikova 3,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354644">
              <w:rPr>
                <w:rFonts w:cs="Calibri" w:hAnsi="Calibri" w:ascii="Calibri"/>
              </w:rPr>
              <w:t>05501561841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4644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54644">
              <w:rPr>
                <w:rFonts w:cs="Calibri" w:hAnsi="Calibri" w:ascii="Calibri"/>
              </w:rPr>
              <w:t>Ugovor 81-70-90004-1, ug. 94-70-00017-5,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5464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4644">
              <w:rPr>
                <w:rFonts w:cs="Calibri" w:hAnsi="Calibri" w:ascii="Calibri"/>
              </w:rPr>
              <w:t>482.224,45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464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4644">
              <w:rPr>
                <w:rFonts w:cs="Calibri" w:hAnsi="Calibri" w:ascii="Calibri"/>
              </w:rPr>
              <w:t>447.024,45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464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4644">
              <w:rPr>
                <w:rFonts w:cs="Calibri" w:hAnsi="Calibri" w:ascii="Calibri"/>
              </w:rPr>
              <w:t>35.200,00 kn</w:t>
            </w:r>
          </w:p>
        </w:tc>
      </w:tr>
    </w:tbl>
    <w:p w:rsidRDefault="006F447A" w:rsidP="00791C87" w:rsidR="006F447A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91C87" w:rsidP="00791C87" w:rsidR="00791C8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14AAC" w:rsidP="00791C87" w:rsidR="00791C8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C87" w:rsidP="00791C87" w:rsidR="00791C8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91C87" w:rsidP="00791C87" w:rsidR="00791C8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91C87" w:rsidP="00791C87" w:rsidR="00791C8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91C87" w:rsidP="00791C87" w:rsidR="00791C8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91C87" w:rsidP="00791C87" w:rsidR="00791C8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1D3" w:rsidR="00E251D3">
      <w:pPr>
        <w:spacing w:after="0"/>
      </w:pPr>
      <w:r>
        <w:separator/>
      </w:r>
    </w:p>
  </w:endnote>
  <w:endnote w:id="0" w:type="continuationSeparator">
    <w:p w:rsidRDefault="00E251D3" w:rsidR="00E251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1D3" w:rsidR="00E251D3">
      <w:pPr>
        <w:spacing w:after="0"/>
      </w:pPr>
      <w:r>
        <w:separator/>
      </w:r>
    </w:p>
  </w:footnote>
  <w:footnote w:id="0" w:type="continuationSeparator">
    <w:p w:rsidRDefault="00E251D3" w:rsidR="00E251D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E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0B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4F46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4AAC"/>
    <w:rsid w:val="003207EF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4644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17AAC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7C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3740A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680"/>
    <w:rsid w:val="006E0CA4"/>
    <w:rsid w:val="006E24EE"/>
    <w:rsid w:val="006E2E7E"/>
    <w:rsid w:val="006E3209"/>
    <w:rsid w:val="006E4469"/>
    <w:rsid w:val="006F3112"/>
    <w:rsid w:val="006F3292"/>
    <w:rsid w:val="006F447A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1C87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0CBA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59BC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19E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0060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6F6B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05BE"/>
    <w:rsid w:val="00E21B1D"/>
    <w:rsid w:val="00E251D3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5C31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20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7E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7E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7E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7E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20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7E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7E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7E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7E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251</properties:Words>
  <properties:Characters>1405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2018-08-23T11:21:00Z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St-651/2017-132 / Podnesak - Podnesak (-132.docx)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