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aeae50" w14:paraId="caeae50" w:rsidRDefault="00815ED0" w:rsidP="00815ED0" w:rsidR="00815ED0">
      <w:pPr>
        <w:spacing w:before="100"/>
        <w:jc w:val="both"/>
        <w15:collapsed w:val="false"/>
        <w:rPr>
          <w:rFonts w:eastAsia="Times New Roman"/>
          <w:b/>
          <w:lang w:eastAsia="hr-HR"/>
        </w:rPr>
      </w:pPr>
      <w:bookmarkStart w:name="_GoBack" w:id="0"/>
      <w:bookmarkEnd w:id="0"/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 w:rsidR="008169CF">
        <w:rPr>
          <w:rFonts w:eastAsia="Times New Roman"/>
          <w:b/>
          <w:lang w:eastAsia="hr-HR"/>
        </w:rPr>
        <w:tab/>
      </w:r>
      <w:r w:rsidR="008169CF">
        <w:rPr>
          <w:rFonts w:eastAsia="Times New Roman"/>
          <w:b/>
          <w:lang w:eastAsia="hr-HR"/>
        </w:rPr>
        <w:tab/>
      </w:r>
      <w:r w:rsidR="008169CF"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>1.St-1079/2017</w:t>
      </w:r>
    </w:p>
    <w:p w:rsidRDefault="00815ED0" w:rsidP="00815ED0" w:rsidR="00815ED0">
      <w:pPr>
        <w:spacing w:before="100"/>
        <w:jc w:val="both"/>
        <w:rPr>
          <w:rFonts w:eastAsia="Times New Roman"/>
          <w:b/>
          <w:lang w:eastAsia="hr-HR"/>
        </w:rPr>
      </w:pPr>
      <w:r>
        <w:rPr>
          <w:rFonts w:eastAsia="Times New Roman"/>
          <w:b/>
          <w:noProof/>
          <w:lang w:eastAsia="hr-HR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15ED0" w:rsidP="00815ED0" w:rsidR="00815ED0">
      <w:pPr>
        <w:spacing w:before="100"/>
        <w:jc w:val="both"/>
        <w:rPr>
          <w:b/>
          <w:bCs/>
        </w:rPr>
      </w:pPr>
      <w:r>
        <w:rPr>
          <w:rFonts w:eastAsia="Times New Roman"/>
          <w:b/>
          <w:lang w:eastAsia="hr-HR"/>
        </w:rPr>
        <w:t>REPUBLIKA HRVATSKA</w:t>
      </w:r>
      <w:r>
        <w:rPr>
          <w:b/>
          <w:bCs/>
        </w:rPr>
        <w:t xml:space="preserve"> </w:t>
      </w:r>
    </w:p>
    <w:p w:rsidRDefault="00815ED0" w:rsidP="00815ED0" w:rsidR="00815ED0">
      <w:pPr>
        <w:jc w:val="both"/>
        <w:rPr>
          <w:b/>
          <w:bCs/>
        </w:rPr>
      </w:pPr>
      <w:r>
        <w:rPr>
          <w:b/>
          <w:bCs/>
        </w:rPr>
        <w:t>TRGOVAČKI SUD U SPLITU</w:t>
      </w:r>
    </w:p>
    <w:p w:rsidRDefault="00815ED0" w:rsidP="00041336" w:rsidR="004D304D" w:rsidRPr="00041336">
      <w:pPr>
        <w:jc w:val="both"/>
        <w:rPr>
          <w:b/>
          <w:highlight w:val="yellow"/>
        </w:rPr>
      </w:pPr>
      <w:proofErr w:type="spellStart"/>
      <w:r>
        <w:rPr>
          <w:b/>
          <w:bCs/>
        </w:rPr>
        <w:t>Sukoišanska</w:t>
      </w:r>
      <w:proofErr w:type="spellEnd"/>
      <w:r>
        <w:rPr>
          <w:b/>
          <w:bCs/>
        </w:rPr>
        <w:t xml:space="preserve"> 6, Split      </w:t>
      </w:r>
    </w:p>
    <w:p w:rsidRDefault="00815ED0" w:rsidP="00815ED0" w:rsidR="00815ED0">
      <w:pPr>
        <w:spacing w:after="200" w:before="200"/>
        <w:jc w:val="center"/>
        <w:rPr>
          <w:b/>
          <w:bCs/>
          <w:spacing w:val="60"/>
        </w:rPr>
      </w:pPr>
      <w:r>
        <w:rPr>
          <w:b/>
          <w:bCs/>
          <w:spacing w:val="60"/>
        </w:rPr>
        <w:t>REPUBLIKA HRVATSKA</w:t>
      </w:r>
    </w:p>
    <w:p w:rsidRDefault="00815ED0" w:rsidP="00815ED0" w:rsidR="00815ED0">
      <w:pPr>
        <w:pStyle w:val="Bezproreda"/>
        <w:jc w:val="center"/>
        <w:rPr>
          <w:b/>
        </w:rPr>
      </w:pPr>
      <w:r>
        <w:rPr>
          <w:b/>
        </w:rPr>
        <w:t>R J E Š E NJ E</w:t>
      </w:r>
    </w:p>
    <w:p w:rsidRDefault="00815ED0" w:rsidP="00815ED0" w:rsidR="00815ED0">
      <w:pPr>
        <w:pStyle w:val="Bezproreda"/>
        <w:jc w:val="center"/>
        <w:rPr>
          <w:b/>
        </w:rPr>
      </w:pPr>
    </w:p>
    <w:p w:rsidRDefault="00815ED0" w:rsidP="00815ED0" w:rsidR="00815ED0">
      <w:pPr>
        <w:pStyle w:val="Bezproreda"/>
        <w:ind w:firstLine="708"/>
      </w:pPr>
      <w:r>
        <w:t xml:space="preserve">TRGOVAČKI SUD U SPLITU, po sucu tog suda Velimiru Vukoviću, kao stečajnom sucu, u stečajnom postupku nad dužnikom  Stečajna masa iza MASLINOVA UVALA d.o.o. za seoski turizam u stečaju, Split, </w:t>
      </w:r>
      <w:proofErr w:type="spellStart"/>
      <w:r>
        <w:t>Lovrertska</w:t>
      </w:r>
      <w:proofErr w:type="spellEnd"/>
      <w:r>
        <w:t xml:space="preserve"> 10, OIB: 57464216759, dana </w:t>
      </w:r>
      <w:r w:rsidR="00AC3D46">
        <w:t>06</w:t>
      </w:r>
      <w:r>
        <w:t xml:space="preserve">. </w:t>
      </w:r>
      <w:r w:rsidR="00AC3D46">
        <w:t xml:space="preserve">ožujka </w:t>
      </w:r>
      <w:r>
        <w:t xml:space="preserve"> 2018. godine, </w:t>
      </w:r>
    </w:p>
    <w:p w:rsidRDefault="00815ED0" w:rsidP="00815ED0" w:rsidR="00815ED0">
      <w:pPr>
        <w:pStyle w:val="Bezproreda"/>
        <w:jc w:val="center"/>
        <w:rPr>
          <w:bCs/>
        </w:rPr>
      </w:pPr>
      <w:r>
        <w:rPr>
          <w:bCs/>
        </w:rPr>
        <w:t>r i j e š i o      j e</w:t>
      </w:r>
    </w:p>
    <w:p w:rsidRDefault="00815ED0" w:rsidP="00AC3D46" w:rsidR="00815ED0">
      <w:pPr>
        <w:pStyle w:val="Tijeloteksta"/>
        <w:tabs>
          <w:tab w:pos="708" w:val="left"/>
        </w:tabs>
      </w:pPr>
    </w:p>
    <w:p w:rsidRDefault="00815ED0" w:rsidP="00815ED0" w:rsidR="00815ED0">
      <w:pPr>
        <w:jc w:val="both"/>
      </w:pPr>
      <w:r>
        <w:t>I.</w:t>
      </w:r>
      <w:r>
        <w:tab/>
        <w:t xml:space="preserve">Određuje se nagrada stečajnom  upravitelju Dinki Trumbić iz Splita, </w:t>
      </w:r>
      <w:proofErr w:type="spellStart"/>
      <w:r>
        <w:t>Lovretska</w:t>
      </w:r>
      <w:proofErr w:type="spellEnd"/>
      <w:r>
        <w:t xml:space="preserve"> 10, OIB: 43468134790, , za obavljene poslove u ovom stečajnom postupku u ukupnom bruto iznosu od </w:t>
      </w:r>
      <w:r w:rsidR="009D1FC9">
        <w:t>8.600,</w:t>
      </w:r>
      <w:r>
        <w:t xml:space="preserve">00 kn. </w:t>
      </w:r>
    </w:p>
    <w:p w:rsidRDefault="00815ED0" w:rsidP="00815ED0" w:rsidR="00815ED0">
      <w:pPr>
        <w:jc w:val="both"/>
      </w:pPr>
    </w:p>
    <w:p w:rsidRDefault="00815ED0" w:rsidP="00815ED0" w:rsidR="00815ED0">
      <w:pPr>
        <w:pStyle w:val="Bezproreda"/>
      </w:pPr>
      <w:r>
        <w:t xml:space="preserve"> II.</w:t>
      </w:r>
      <w:r>
        <w:tab/>
        <w:t>Ovo rješenje objaviti će se na mrežnoj stranici e-oglasne ploče suda.</w:t>
      </w:r>
    </w:p>
    <w:p w:rsidRDefault="00815ED0" w:rsidP="00815ED0" w:rsidR="00815ED0">
      <w:pPr>
        <w:pStyle w:val="Bezproreda"/>
      </w:pPr>
    </w:p>
    <w:p w:rsidRDefault="00815ED0" w:rsidP="00815ED0" w:rsidR="00815ED0">
      <w:pPr>
        <w:pStyle w:val="Bezproreda"/>
      </w:pPr>
      <w:r>
        <w:t>III.</w:t>
      </w:r>
      <w:r>
        <w:tab/>
        <w:t>Isplata će izvršiti nakon pravomoćnosti ovog rješenja na račun stečajnog upravitelja .</w:t>
      </w:r>
    </w:p>
    <w:p w:rsidRDefault="00815ED0" w:rsidP="00815ED0" w:rsidR="00815ED0">
      <w:pPr>
        <w:pStyle w:val="Bezproreda"/>
      </w:pPr>
    </w:p>
    <w:p w:rsidRDefault="00815ED0" w:rsidP="00815ED0" w:rsidR="00815ED0">
      <w:pPr>
        <w:pStyle w:val="Bezproreda"/>
        <w:jc w:val="center"/>
      </w:pPr>
      <w:r>
        <w:t>Obrazloženje</w:t>
      </w:r>
    </w:p>
    <w:p w:rsidRDefault="00815ED0" w:rsidP="00815ED0" w:rsidR="00815ED0">
      <w:pPr>
        <w:pStyle w:val="Bezproreda"/>
        <w:jc w:val="center"/>
      </w:pPr>
    </w:p>
    <w:p w:rsidRDefault="00815ED0" w:rsidP="009D1FC9" w:rsidR="009D1FC9">
      <w:pPr>
        <w:ind w:firstLine="708"/>
      </w:pPr>
      <w:r>
        <w:tab/>
      </w:r>
      <w:r w:rsidR="009D1FC9">
        <w:t xml:space="preserve">Rješenjem ovog suda poslovni broj br. 1. St-1079/2017 od 13.prosinca 2017. godine određen je nastavak stečajnog postupka nad dužnikom Stečajnom masom iza MASLINOVA UVALA d.o.o. za seoski turizam u stečaju, </w:t>
      </w:r>
      <w:proofErr w:type="spellStart"/>
      <w:r w:rsidR="009D1FC9">
        <w:t>Milna</w:t>
      </w:r>
      <w:proofErr w:type="spellEnd"/>
      <w:r w:rsidR="009D1FC9">
        <w:t xml:space="preserve">, </w:t>
      </w:r>
      <w:proofErr w:type="spellStart"/>
      <w:r w:rsidR="009D1FC9">
        <w:t>Milna</w:t>
      </w:r>
      <w:proofErr w:type="spellEnd"/>
      <w:r w:rsidR="009D1FC9">
        <w:t xml:space="preserve"> </w:t>
      </w:r>
      <w:proofErr w:type="spellStart"/>
      <w:r w:rsidR="009D1FC9">
        <w:t>bb</w:t>
      </w:r>
      <w:proofErr w:type="spellEnd"/>
      <w:r w:rsidR="009D1FC9">
        <w:t xml:space="preserve">., OIB: 05798220829, radi naknadne diobe novopronađene imovine stečajnog dužnika.  </w:t>
      </w:r>
      <w:r w:rsidR="009D1FC9">
        <w:rPr>
          <w:bCs/>
        </w:rPr>
        <w:t>Istim</w:t>
      </w:r>
      <w:r w:rsidR="009D1FC9">
        <w:t xml:space="preserve"> rješenjem za stečajnog upravitelja imenovana je Dinka Trumbić dipl. ekonomist  iz Splita, </w:t>
      </w:r>
      <w:proofErr w:type="spellStart"/>
      <w:r w:rsidR="009D1FC9">
        <w:t>Lovretska</w:t>
      </w:r>
      <w:proofErr w:type="spellEnd"/>
      <w:r w:rsidR="009D1FC9">
        <w:t xml:space="preserve"> 10 ., OIB: 43468134790 .</w:t>
      </w:r>
    </w:p>
    <w:p w:rsidRDefault="00815ED0" w:rsidP="00815ED0" w:rsidR="00815ED0">
      <w:pPr>
        <w:jc w:val="both"/>
      </w:pPr>
    </w:p>
    <w:p w:rsidRDefault="00815ED0" w:rsidP="00815ED0" w:rsidR="00815ED0">
      <w:r>
        <w:tab/>
        <w:t>Rješenjem suda broj St-</w:t>
      </w:r>
      <w:r w:rsidR="004D304D">
        <w:t>1079</w:t>
      </w:r>
      <w:r>
        <w:t>/2017 od 2</w:t>
      </w:r>
      <w:r w:rsidR="004D304D">
        <w:t>2</w:t>
      </w:r>
      <w:r>
        <w:t>.</w:t>
      </w:r>
      <w:r w:rsidR="004D304D">
        <w:t>veljače</w:t>
      </w:r>
      <w:r>
        <w:t xml:space="preserve">  201</w:t>
      </w:r>
      <w:r w:rsidR="004D304D">
        <w:t>8</w:t>
      </w:r>
      <w:r>
        <w:t xml:space="preserve">.godine, obustavlja se i zaključuje stečajni postupak nad  </w:t>
      </w:r>
      <w:r w:rsidR="004D304D">
        <w:t xml:space="preserve">dužnikom </w:t>
      </w:r>
      <w:r>
        <w:t xml:space="preserve">Stečajnom masom iza </w:t>
      </w:r>
      <w:r w:rsidR="004D304D">
        <w:t xml:space="preserve">MASLINOVA UVALA d.o.o. za seoski turizam u stečaju, Split, </w:t>
      </w:r>
      <w:proofErr w:type="spellStart"/>
      <w:r w:rsidR="004D304D">
        <w:t>Lovrertska</w:t>
      </w:r>
      <w:proofErr w:type="spellEnd"/>
      <w:r w:rsidR="004D304D">
        <w:t xml:space="preserve"> 10, OIB: 57464216759 </w:t>
      </w:r>
      <w:r>
        <w:t xml:space="preserve"> , a sve iz razloga jer nema stečajnih vjerovnika u ovom postupku,   pa je ovaj postupak  valjalo obustaviti primjenjujući o odredbu čl. 215.b Zakona o parničnom postupku (NN 53/91, 91/92, 111/99, 88/01, 117/03, 88/05, 2/07, 84/08, 123/08, 57/11, 148/11, 25/13, 89/14 u daljnjem tekstu: ZPP), a koja se primjenjuje u smislu čl. </w:t>
      </w:r>
      <w:r w:rsidR="00AC3D46">
        <w:t>10</w:t>
      </w:r>
      <w:r>
        <w:t xml:space="preserve"> Stečajnog zakona (NN </w:t>
      </w:r>
      <w:r w:rsidR="00AC3D46">
        <w:t>71/15,104/17</w:t>
      </w:r>
      <w:r>
        <w:t>-dalje: SZ)</w:t>
      </w:r>
      <w:r w:rsidR="004D304D">
        <w:t>.</w:t>
      </w:r>
    </w:p>
    <w:p w:rsidRDefault="00815ED0" w:rsidP="00815ED0" w:rsidR="00815ED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15ED0" w:rsidP="00AC3D46" w:rsidR="00041336">
      <w:pPr>
        <w:pStyle w:val="Bezproreda"/>
        <w:ind w:firstLine="708"/>
      </w:pPr>
      <w:r>
        <w:t xml:space="preserve">Stečajni upravitelj je ovom sudu  dana </w:t>
      </w:r>
      <w:r w:rsidR="00AC3D46">
        <w:t>05</w:t>
      </w:r>
      <w:r>
        <w:t>.</w:t>
      </w:r>
      <w:r w:rsidR="00AC3D46">
        <w:t>ožujka</w:t>
      </w:r>
      <w:r>
        <w:t xml:space="preserve">  201</w:t>
      </w:r>
      <w:r w:rsidR="00AC3D46">
        <w:t>8</w:t>
      </w:r>
      <w:r>
        <w:t xml:space="preserve">. godine podnio  prijedlog za određivanje nagrade za rad u ovom  postupku u  bruto iznosu  od </w:t>
      </w:r>
      <w:r w:rsidR="00AC3D46">
        <w:t>8.000,00</w:t>
      </w:r>
      <w:r>
        <w:t xml:space="preserve"> kn, a u koji iznos </w:t>
      </w:r>
      <w:r w:rsidR="00AC3D46">
        <w:t xml:space="preserve">su uključeni i materijalni troškovi vođenja stečajnog postupka od imenovanja do obustave stečajnog postupka ( uredski materijal,telefon,putni troškovi i ostalo) te </w:t>
      </w:r>
      <w:r w:rsidR="007B1EAF">
        <w:t xml:space="preserve">plaćanje doprinosa za </w:t>
      </w:r>
    </w:p>
    <w:p w:rsidRDefault="00041336" w:rsidP="00041336" w:rsidR="00041336">
      <w:pPr>
        <w:pStyle w:val="Bezproreda"/>
      </w:pPr>
    </w:p>
    <w:p w:rsidRDefault="00041336" w:rsidP="00041336" w:rsidR="00041336" w:rsidRPr="00041336">
      <w:pPr>
        <w:pStyle w:val="Bezproreda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  <w:t>2</w:t>
      </w:r>
      <w:r>
        <w:tab/>
      </w:r>
      <w:r>
        <w:tab/>
      </w:r>
      <w:r>
        <w:tab/>
      </w:r>
      <w:r>
        <w:tab/>
      </w:r>
      <w:r w:rsidRPr="00041336">
        <w:rPr>
          <w:b/>
        </w:rPr>
        <w:t>1.St-1079/2017</w:t>
      </w:r>
    </w:p>
    <w:p w:rsidRDefault="00041336" w:rsidP="00041336" w:rsidR="00041336">
      <w:pPr>
        <w:pStyle w:val="Bezproreda"/>
      </w:pPr>
    </w:p>
    <w:p w:rsidRDefault="007B1EAF" w:rsidP="00041336" w:rsidR="00AC3D46">
      <w:pPr>
        <w:pStyle w:val="Bezproreda"/>
      </w:pPr>
      <w:r>
        <w:t>zdravstveno osiguranje  na bruto osnovicu nagrade stečajnog upravitelja u iznosu od 600,00 kn ili ukupno iznos od 8.600,00 kn.</w:t>
      </w:r>
    </w:p>
    <w:p w:rsidRDefault="00815ED0" w:rsidP="004D304D" w:rsidR="00815ED0">
      <w:pPr>
        <w:pStyle w:val="Bezproreda"/>
        <w:ind w:firstLine="708"/>
        <w:rPr>
          <w:b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815ED0" w:rsidP="00815ED0" w:rsidR="00815ED0">
      <w:pPr>
        <w:pStyle w:val="Bezproreda"/>
      </w:pPr>
    </w:p>
    <w:p w:rsidRDefault="00815ED0" w:rsidP="00815ED0" w:rsidR="00815ED0">
      <w:pPr>
        <w:pStyle w:val="Bezproreda"/>
      </w:pPr>
      <w:r>
        <w:tab/>
        <w:t xml:space="preserve">Odredbom čl. 94.s t.1.  Stečajnog zakona  (NN 71/15 -dalje SZ) propisano je da stečajni upravitelj ima pravo na nagradu za svoj rad te na naknadu stvarnih troškova, time da je u st.2. istog članka propisano da nagradu stečajnom upravitelju rješenjem određuje stečajni sudac prema posebnom propisu kojim Vlada Republike Hrvatske određuje kriterije i način obračuna i plaćanje nagrade stečajnim upraviteljima. </w:t>
      </w:r>
      <w:r>
        <w:tab/>
      </w:r>
      <w:r>
        <w:tab/>
      </w:r>
      <w:r>
        <w:tab/>
      </w:r>
      <w:r>
        <w:tab/>
      </w:r>
    </w:p>
    <w:p w:rsidRDefault="00815ED0" w:rsidP="00815ED0" w:rsidR="00815ED0">
      <w:pPr>
        <w:rPr>
          <w:b/>
        </w:rPr>
      </w:pPr>
      <w:r>
        <w:t xml:space="preserve"> </w:t>
      </w:r>
    </w:p>
    <w:p w:rsidRDefault="00815ED0" w:rsidP="00815ED0" w:rsidR="00815ED0">
      <w:pPr>
        <w:ind w:firstLine="708"/>
      </w:pPr>
      <w:r>
        <w:t>Odredbom čl. 4 . Uredbe o kriterijima i načinu obračuna plaćanje nagrade stečajnim upraviteljima  ( NN 105/2015) propisano je da visinu nagrade, u vrijeme zaključenja stečajnog postupka određuje stečajni sudac uzimajući u obzir obujam poslova i rad stečajnog upravitelja, te vrijednost unovčene stečajne mase, time da je čl.7. Uredbe propisano da će se konačna nagrada stečajnom upravitelju obračunati primjenom tablice vrijednosti unovčene stečajne mase i nagrade u postocima.</w:t>
      </w:r>
    </w:p>
    <w:p w:rsidRDefault="00815ED0" w:rsidP="00815ED0" w:rsidR="00815ED0">
      <w:r>
        <w:tab/>
      </w:r>
      <w:r>
        <w:tab/>
      </w:r>
      <w:r>
        <w:tab/>
      </w:r>
      <w:r>
        <w:tab/>
      </w:r>
    </w:p>
    <w:p w:rsidRDefault="00815ED0" w:rsidP="00815ED0" w:rsidR="00815ED0">
      <w:pPr>
        <w:pStyle w:val="Bezproreda"/>
      </w:pPr>
      <w:r>
        <w:tab/>
      </w:r>
      <w:r>
        <w:tab/>
        <w:t>Uzimajući u obzir  složenost ovog stečajnog postupka, obujam obavljenih poslova i rad stečajnog upravitelja,</w:t>
      </w:r>
      <w:r w:rsidR="007B1EAF">
        <w:t xml:space="preserve"> odnosno da je stečajni upravitelj sudu dostavio sva potrebna izvješća prema </w:t>
      </w:r>
      <w:r w:rsidR="007A482B">
        <w:t>S</w:t>
      </w:r>
      <w:r w:rsidR="007B1EAF">
        <w:t>tečajnom zakonu</w:t>
      </w:r>
      <w:r w:rsidR="007A482B">
        <w:t>, za određeno ispitno i izvještajno ročište koje je bilo određeno za dan 22.veljače 2018.godine,</w:t>
      </w:r>
      <w:r>
        <w:t xml:space="preserve"> sud je  stečajnom upravitelju  odredio nagrada u bruto iznosu od </w:t>
      </w:r>
      <w:r w:rsidR="007A482B">
        <w:t>8.000</w:t>
      </w:r>
      <w:r>
        <w:t xml:space="preserve">,00 kn, </w:t>
      </w:r>
      <w:r w:rsidR="00041336">
        <w:t xml:space="preserve">uvećanu za doprinos za zdravstveno osiguranje u iznosu od 600,00 kn, </w:t>
      </w:r>
      <w:r>
        <w:t xml:space="preserve">koliko je i zatraženo u podnesku od </w:t>
      </w:r>
      <w:r w:rsidR="007A482B">
        <w:t>05</w:t>
      </w:r>
      <w:r>
        <w:t>.</w:t>
      </w:r>
      <w:r w:rsidR="007A482B">
        <w:t>ožujka</w:t>
      </w:r>
      <w:r>
        <w:t xml:space="preserve"> 2017.godine, </w:t>
      </w:r>
      <w:r w:rsidR="00041336">
        <w:t>a osnivač i član društva stečajnog dužnika uplatio na depozit suda dana 02.ožujka 2018.godine,n</w:t>
      </w:r>
      <w:r>
        <w:t xml:space="preserve"> pa je temeljem odredbe čl. 94. st.1. SZ-a primjenom čl. 7.st.1.Uredbe, odlučeno kao u točki I. izreke ovog rješenja.</w:t>
      </w:r>
    </w:p>
    <w:p w:rsidRDefault="00815ED0" w:rsidP="00815ED0" w:rsidR="00815ED0">
      <w:pPr>
        <w:pStyle w:val="Bezproreda"/>
      </w:pPr>
    </w:p>
    <w:p w:rsidRDefault="00815ED0" w:rsidP="00815ED0" w:rsidR="00815ED0">
      <w:pPr>
        <w:pStyle w:val="Bezproreda"/>
      </w:pPr>
      <w:r>
        <w:tab/>
        <w:t xml:space="preserve">Primjenom odredbi čl.441.st.2. Stečajnog zakona  (NN 71/15) a u vezi s čl.12.st.1. i čl.3.SZ-a odlučeno je kao pod točkom II izreke ovog rješenja. </w:t>
      </w:r>
    </w:p>
    <w:p w:rsidRDefault="00815ED0" w:rsidP="00815ED0" w:rsidR="00815ED0">
      <w:pPr>
        <w:pStyle w:val="Bezproreda"/>
      </w:pPr>
      <w:r>
        <w:tab/>
      </w:r>
      <w:r>
        <w:tab/>
      </w:r>
    </w:p>
    <w:p w:rsidRDefault="00815ED0" w:rsidP="00815ED0" w:rsidR="00815ED0">
      <w:pPr>
        <w:pStyle w:val="Bezproreda"/>
        <w:ind w:firstLine="708" w:left="1416"/>
      </w:pPr>
      <w:r>
        <w:t xml:space="preserve">U Splitu, </w:t>
      </w:r>
      <w:r w:rsidR="008169CF">
        <w:t>06</w:t>
      </w:r>
      <w:r>
        <w:t xml:space="preserve">. </w:t>
      </w:r>
      <w:r w:rsidR="008169CF">
        <w:t>ožujka</w:t>
      </w:r>
      <w:r>
        <w:t xml:space="preserve">   201</w:t>
      </w:r>
      <w:r w:rsidR="008169CF">
        <w:t>8</w:t>
      </w:r>
      <w:r>
        <w:t>. godine.</w:t>
      </w:r>
    </w:p>
    <w:p w:rsidRDefault="00815ED0" w:rsidP="00815ED0" w:rsidR="00815ED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  U  D  A  C </w:t>
      </w:r>
    </w:p>
    <w:p w:rsidRDefault="00815ED0" w:rsidP="00815ED0" w:rsidR="00815ED0">
      <w:pPr>
        <w:pStyle w:val="Bezproreda"/>
      </w:pPr>
    </w:p>
    <w:p w:rsidRDefault="00815ED0" w:rsidP="00815ED0" w:rsidR="00815ED0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815ED0" w:rsidP="00815ED0" w:rsidR="00815ED0">
      <w:pPr>
        <w:pStyle w:val="Bezproreda"/>
      </w:pPr>
    </w:p>
    <w:p w:rsidRDefault="00815ED0" w:rsidP="00815ED0" w:rsidR="00815ED0">
      <w:pPr>
        <w:pStyle w:val="Bezproreda"/>
        <w:rPr>
          <w:lang w:eastAsia="ar-SA"/>
        </w:rPr>
      </w:pPr>
      <w:r>
        <w:t>Uputa o pravnom lijeku:</w:t>
      </w:r>
    </w:p>
    <w:p w:rsidRDefault="00815ED0" w:rsidP="00815ED0" w:rsidR="00815ED0">
      <w:pPr>
        <w:pStyle w:val="Bezproreda"/>
      </w:pPr>
      <w:r>
        <w:t xml:space="preserve">Protiv ovog rješenja dopuštena je žalba Visokom trgovačkom sudu RH u Zagrebu. Žalba se podnosi putem ovog suda u 3 primjerka u roku od 8 dana od dana primitka pisanog </w:t>
      </w:r>
      <w:proofErr w:type="spellStart"/>
      <w:r>
        <w:t>otpravka</w:t>
      </w:r>
      <w:proofErr w:type="spellEnd"/>
      <w:r>
        <w:t xml:space="preserve"> ovog rješenja. odnosno  u roku od 8 dana nakon objave rješenja na mrežnoj stranici e-oglasnoj ploči ovog suda.</w:t>
      </w:r>
    </w:p>
    <w:p w:rsidRDefault="00815ED0" w:rsidP="00815ED0" w:rsidR="00815ED0">
      <w:pPr>
        <w:pStyle w:val="Bezproreda"/>
      </w:pPr>
    </w:p>
    <w:p w:rsidRDefault="00815ED0" w:rsidP="00815ED0" w:rsidR="00815ED0">
      <w:pPr>
        <w:pStyle w:val="Bezproreda"/>
      </w:pPr>
      <w:r>
        <w:t>D N A :</w:t>
      </w:r>
    </w:p>
    <w:p w:rsidRDefault="00815ED0" w:rsidP="00815ED0" w:rsidR="00815ED0">
      <w:pPr>
        <w:pStyle w:val="Bezproreda"/>
      </w:pPr>
      <w:r>
        <w:t>-Stečajnom upravitelju</w:t>
      </w:r>
    </w:p>
    <w:p w:rsidRDefault="00815ED0" w:rsidP="00815ED0" w:rsidR="00815ED0">
      <w:pPr>
        <w:pStyle w:val="Bezproreda"/>
      </w:pPr>
      <w:r>
        <w:t>-Dužniku po punomoćniku</w:t>
      </w:r>
    </w:p>
    <w:p w:rsidRDefault="00815ED0" w:rsidP="00815ED0" w:rsidR="00815ED0">
      <w:pPr>
        <w:pStyle w:val="Bezproreda"/>
      </w:pPr>
      <w:r>
        <w:t>-Mrežna stranica e-oglasne ploče</w:t>
      </w:r>
    </w:p>
    <w:p w:rsidRDefault="00815ED0" w:rsidP="00815ED0" w:rsidR="00815ED0"/>
    <w:p w:rsidRDefault="00815ED0" w:rsidP="00815ED0" w:rsidR="00815ED0">
      <w:pPr>
        <w:pStyle w:val="Bezproreda"/>
        <w:jc w:val="both"/>
        <w:rPr>
          <w:bCs/>
        </w:rPr>
      </w:pPr>
    </w:p>
    <w:sectPr w:rsidR="00815ED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1EB3A58"/>
    <w:multiLevelType w:val="hybridMultilevel"/>
    <w:tmpl w:val="6EA66BEC"/>
    <w:lvl w:tplc="2C401F6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15ED0"/>
    <w:rsid w:val="00041336"/>
    <w:rsid w:val="004D304D"/>
    <w:rsid w:val="007A482B"/>
    <w:rsid w:val="007B1EAF"/>
    <w:rsid w:val="00815ED0"/>
    <w:rsid w:val="008169CF"/>
    <w:rsid w:val="009D1FC9"/>
    <w:rsid w:val="00AC3D46"/>
    <w:rsid w:val="00C86A4A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15ED0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15ED0"/>
  </w:style>
  <w:style w:styleId="Odlomakpopisa" w:type="paragraph">
    <w:name w:val="List Paragraph"/>
    <w:basedOn w:val="Normal"/>
    <w:uiPriority w:val="34"/>
    <w:qFormat/>
    <w:rsid w:val="00815E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15E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15ED0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semiHidden/>
    <w:unhideWhenUsed/>
    <w:rsid w:val="00815ED0"/>
    <w:pPr>
      <w:tabs>
        <w:tab w:pos="6810" w:val="left"/>
      </w:tabs>
      <w:jc w:val="both"/>
    </w:pPr>
    <w:rPr>
      <w:rFonts w:eastAsia="Times New Roman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15ED0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6A4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86A4A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86A4A"/>
    <w:rPr>
      <w:rFonts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86A4A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86A4A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15ED0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815ED0"/>
  </w:style>
  <w:style w:styleId="Odlomakpopisa" w:type="paragraph">
    <w:name w:val="List Paragraph"/>
    <w:basedOn w:val="Normal"/>
    <w:uiPriority w:val="34"/>
    <w:qFormat/>
    <w:rsid w:val="00815ED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815E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15ED0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semiHidden/>
    <w:unhideWhenUsed/>
    <w:rsid w:val="00815ED0"/>
    <w:pPr>
      <w:tabs>
        <w:tab w:pos="6810" w:val="left"/>
      </w:tabs>
      <w:jc w:val="both"/>
    </w:pPr>
    <w:rPr>
      <w:rFonts w:eastAsia="Times New Roman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15ED0"/>
    <w:rPr>
      <w:rFonts w:eastAsia="Times New Roman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86A4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86A4A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C86A4A"/>
    <w:rPr>
      <w:rFonts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C86A4A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C86A4A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1316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843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ožujka 2018.</izvorni_sadrzaj>
    <derivirana_varijabla naziv="DomainObject.DatumDonosenjaOdluke_1">6.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1079</izvorni_sadrzaj>
    <derivirana_varijabla naziv="DomainObject.Predmet.Broj_1">1079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studenog 2017.</izvorni_sadrzaj>
    <derivirana_varijabla naziv="DomainObject.Predmet.DatumOsnivanja_1">29. studenog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28. veljače 2018.</izvorni_sadrzaj>
    <derivirana_varijabla naziv="DomainObject.Predmet.DatumRjesavanja_1">28. veljače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po stečajnoj masi</izvorni_sadrzaj>
    <derivirana_varijabla naziv="DomainObject.Predmet.Opis_1">Nastavak postupka po stečajnoj masi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St-1079/2017</izvorni_sadrzaj>
    <derivirana_varijabla naziv="DomainObject.Predmet.OznakaBroj_1">St-1079/2017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Velimir</izvorni_sadrzaj>
    <derivirana_varijabla naziv="DomainObject.Predmet.PredmetRijesio.Ime_1">Velimir</derivirana_varijabla>
  </DomainObject.Predmet.PredmetRijesio.Ime>
  <DomainObject.Predmet.PredmetRijesio.Oib>
    <izvorni_sadrzaj>50734195102</izvorni_sadrzaj>
    <derivirana_varijabla naziv="DomainObject.Predmet.PredmetRijesio.Oib_1">50734195102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MASLINOVA UVALA d.o.o. za seoski turizam u stečaju</izvorni_sadrzaj>
    <derivirana_varijabla naziv="DomainObject.Predmet.ProtustrankaFormated_1">  Stečajna masa iza MASLINOVA UVALA d.o.o. za seoski turizam u stečaju</derivirana_varijabla>
  </DomainObject.Predmet.ProtustrankaFormated>
  <DomainObject.Predmet.ProtustrankaFormatedOIB>
    <izvorni_sadrzaj>  Stečajna masa iza MASLINOVA UVALA d.o.o. za seoski turizam u stečaju, OIB 57464216759</izvorni_sadrzaj>
    <derivirana_varijabla naziv="DomainObject.Predmet.ProtustrankaFormatedOIB_1">  Stečajna masa iza MASLINOVA UVALA d.o.o. za seoski turizam u stečaju, OIB 57464216759</derivirana_varijabla>
  </DomainObject.Predmet.ProtustrankaFormatedOIB>
  <DomainObject.Predmet.ProtustrankaFormatedWithAdress>
    <izvorni_sadrzaj> Stečajna masa iza MASLINOVA UVALA d.o.o. za seoski turizam u stečaju, Lovretska 10, 21000 Split</izvorni_sadrzaj>
    <derivirana_varijabla naziv="DomainObject.Predmet.ProtustrankaFormatedWithAdress_1"> Stečajna masa iza MASLINOVA UVALA d.o.o. za seoski turizam u stečaju, Lovretska 10, 21000 Split</derivirana_varijabla>
  </DomainObject.Predmet.ProtustrankaFormatedWithAdress>
  <DomainObject.Predmet.ProtustrankaFormatedWithAdressOIB>
    <izvorni_sadrzaj> Stečajna masa iza MASLINOVA UVALA d.o.o. za seoski turizam u stečaju, OIB 57464216759, Lovretska 10, 21000 Split</izvorni_sadrzaj>
    <derivirana_varijabla naziv="DomainObject.Predmet.ProtustrankaFormatedWithAdressOIB_1"> Stečajna masa iza MASLINOVA UVALA d.o.o. za seoski turizam u stečaju, OIB 57464216759, Lovretska 10, 21000 Split</derivirana_varijabla>
  </DomainObject.Predmet.ProtustrankaFormatedWithAdressOIB>
  <DomainObject.Predmet.ProtustrankaWithAdress>
    <izvorni_sadrzaj>Stečajna masa iza MASLINOVA UVALA d.o.o. za seoski turizam u stečaju Lovretska 10, 21000 Split</izvorni_sadrzaj>
    <derivirana_varijabla naziv="DomainObject.Predmet.ProtustrankaWithAdress_1">Stečajna masa iza MASLINOVA UVALA d.o.o. za seoski turizam u stečaju Lovretska 10, 21000 Split</derivirana_varijabla>
  </DomainObject.Predmet.ProtustrankaWithAdress>
  <DomainObject.Predmet.ProtustrankaWithAdressOIB>
    <izvorni_sadrzaj>Stečajna masa iza MASLINOVA UVALA d.o.o. za seoski turizam u stečaju, OIB 57464216759, Lovretska 10, 21000 Split</izvorni_sadrzaj>
    <derivirana_varijabla naziv="DomainObject.Predmet.ProtustrankaWithAdressOIB_1">Stečajna masa iza MASLINOVA UVALA d.o.o. za seoski turizam u stečaju, OIB 57464216759, Lovretska 10, 21000 Split</derivirana_varijabla>
  </DomainObject.Predmet.ProtustrankaWithAdressOIB>
  <DomainObject.Predmet.ProtustrankaNazivFormated>
    <izvorni_sadrzaj>Stečajna masa iza MASLINOVA UVALA d.o.o. za seoski turizam u stečaju</izvorni_sadrzaj>
    <derivirana_varijabla naziv="DomainObject.Predmet.ProtustrankaNazivFormated_1">Stečajna masa iza MASLINOVA UVALA d.o.o. za seoski turizam u stečaju</derivirana_varijabla>
  </DomainObject.Predmet.ProtustrankaNazivFormated>
  <DomainObject.Predmet.ProtustrankaNazivFormatedOIB>
    <izvorni_sadrzaj>Stečajna masa iza MASLINOVA UVALA d.o.o. za seoski turizam u stečaju, OIB 57464216759</izvorni_sadrzaj>
    <derivirana_varijabla naziv="DomainObject.Predmet.ProtustrankaNazivFormatedOIB_1">Stečajna masa iza MASLINOVA UVALA d.o.o. za seoski turizam u stečaju, OIB 57464216759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</izvorni_sadrzaj>
    <derivirana_varijabla naziv="DomainObject.Predmet.StrankaFormated_1">  </derivirana_varijabla>
  </DomainObject.Predmet.StrankaFormated>
  <DomainObject.Predmet.StrankaFormatedOIB>
    <izvorni_sadrzaj>  </izvorni_sadrzaj>
    <derivirana_varijabla naziv="DomainObject.Predmet.StrankaFormatedOIB_1">  </derivirana_varijabla>
  </DomainObject.Predmet.StrankaFormatedOIB>
  <DomainObject.Predmet.StrankaFormatedWithAdress>
    <izvorni_sadrzaj> </izvorni_sadrzaj>
    <derivirana_varijabla naziv="DomainObject.Predmet.StrankaFormatedWithAdress_1"> </derivirana_varijabla>
  </DomainObject.Predmet.StrankaFormatedWithAdress>
  <DomainObject.Predmet.StrankaFormatedWithAdressOIB>
    <izvorni_sadrzaj> </izvorni_sadrzaj>
    <derivirana_varijabla naziv="DomainObject.Predmet.StrankaFormatedWithAdressOIB_1"> </derivirana_varijabla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>
      <item>Stečajna masa iza MASLINOVA UVALA d.o.o. za seoski turizam u stečaju</item>
    </izvorni_sadrzaj>
    <derivirana_varijabla naziv="DomainObject.Predmet.ProtuStrankaListFormated_1">
      <item>Stečajna masa iza MASLINOVA UVALA d.o.o. za seoski turizam u stečaju</item>
    </derivirana_varijabla>
  </DomainObject.Predmet.ProtuStrankaListFormated>
  <DomainObject.Predmet.ProtuStrankaListFormatedOIB>
    <izvorni_sadrzaj>
      <item>Stečajna masa iza MASLINOVA UVALA d.o.o. za seoski turizam u stečaju, OIB 57464216759</item>
    </izvorni_sadrzaj>
    <derivirana_varijabla naziv="DomainObject.Predmet.ProtuStrankaListFormatedOIB_1">
      <item>Stečajna masa iza MASLINOVA UVALA d.o.o. za seoski turizam u stečaju, OIB 57464216759</item>
    </derivirana_varijabla>
  </DomainObject.Predmet.ProtuStrankaListFormatedOIB>
  <DomainObject.Predmet.ProtuStrankaListFormatedWithAdress>
    <izvorni_sadrzaj>
      <item>Stečajna masa iza MASLINOVA UVALA d.o.o. za seoski turizam u stečaju, Lovretska 10, 21000 Split</item>
    </izvorni_sadrzaj>
    <derivirana_varijabla naziv="DomainObject.Predmet.ProtuStrankaListFormatedWithAdress_1">
      <item>Stečajna masa iza MASLINOVA UVALA d.o.o. za seoski turizam u stečaju, Lovretska 10, 21000 Split</item>
    </derivirana_varijabla>
  </DomainObject.Predmet.ProtuStrankaListFormatedWithAdress>
  <DomainObject.Predmet.ProtuStrankaListFormatedWithAdressOIB>
    <izvorni_sadrzaj>
      <item>Stečajna masa iza MASLINOVA UVALA d.o.o. za seoski turizam u stečaju, OIB 57464216759, Lovretska 10, 21000 Split</item>
    </izvorni_sadrzaj>
    <derivirana_varijabla naziv="DomainObject.Predmet.ProtuStrankaListFormatedWithAdressOIB_1">
      <item>Stečajna masa iza MASLINOVA UVALA d.o.o. za seoski turizam u stečaju, OIB 57464216759, Lovretska 10, 21000 Split</item>
    </derivirana_varijabla>
  </DomainObject.Predmet.ProtuStrankaListFormatedWithAdressOIB>
  <DomainObject.Predmet.ProtuStrankaListNazivFormated>
    <izvorni_sadrzaj>
      <item>Stečajna masa iza MASLINOVA UVALA d.o.o. za seoski turizam u stečaju</item>
    </izvorni_sadrzaj>
    <derivirana_varijabla naziv="DomainObject.Predmet.ProtuStrankaListNazivFormated_1">
      <item>Stečajna masa iza MASLINOVA UVALA d.o.o. za seoski turizam u stečaju</item>
    </derivirana_varijabla>
  </DomainObject.Predmet.ProtuStrankaListNazivFormated>
  <DomainObject.Predmet.ProtuStrankaListNazivFormatedOIB>
    <izvorni_sadrzaj>
      <item>Stečajna masa iza MASLINOVA UVALA d.o.o. za seoski turizam u stečaju, OIB 57464216759</item>
    </izvorni_sadrzaj>
    <derivirana_varijabla naziv="DomainObject.Predmet.ProtuStrankaListNazivFormatedOIB_1">
      <item>Stečajna masa iza MASLINOVA UVALA d.o.o. za seoski turizam u stečaju, OIB 57464216759</item>
    </derivirana_varijabla>
  </DomainObject.Predmet.ProtuStrankaListNazivFormatedOIB>
  <DomainObject.Predmet.OstaliListFormated>
    <izvorni_sadrzaj>
      <item>LJUBIČIĆ - VRDOLJAK &amp; PARTNERI, Odvjetničko društvo d.o.o.</item>
    </izvorni_sadrzaj>
    <derivirana_varijabla naziv="DomainObject.Predmet.OstaliListFormated_1">
      <item>LJUBIČIĆ - VRDOLJAK &amp; PARTNERI, Odvjetničko društvo d.o.o.</item>
    </derivirana_varijabla>
  </DomainObject.Predmet.OstaliListFormated>
  <DomainObject.Predmet.OstaliListFormatedOIB>
    <izvorni_sadrzaj>
      <item>LJUBIČIĆ - VRDOLJAK &amp; PARTNERI, Odvjetničko društvo d.o.o., OIB 02942315522</item>
    </izvorni_sadrzaj>
    <derivirana_varijabla naziv="DomainObject.Predmet.OstaliListFormatedOIB_1">
      <item>LJUBIČIĆ - VRDOLJAK &amp; PARTNERI, Odvjetničko društvo d.o.o., OIB 02942315522</item>
    </derivirana_varijabla>
  </DomainObject.Predmet.OstaliListFormatedOIB>
  <DomainObject.Predmet.OstaliListFormatedWithAdress>
    <izvorni_sadrzaj>
      <item>LJUBIČIĆ - VRDOLJAK &amp; PARTNERI, Odvjetničko društvo d.o.o., Sukojišanska 4, 21000 Split</item>
    </izvorni_sadrzaj>
    <derivirana_varijabla naziv="DomainObject.Predmet.OstaliListFormatedWithAdress_1">
      <item>LJUBIČIĆ - VRDOLJAK &amp; PARTNERI, Odvjetničko društvo d.o.o., Sukojišanska 4, 21000 Split</item>
    </derivirana_varijabla>
  </DomainObject.Predmet.OstaliListFormatedWithAdress>
  <DomainObject.Predmet.OstaliListFormatedWithAdressOIB>
    <izvorni_sadrzaj>
      <item>LJUBIČIĆ - VRDOLJAK &amp; PARTNERI, Odvjetničko društvo d.o.o., OIB 02942315522, Sukojišanska 4, 21000 Split</item>
    </izvorni_sadrzaj>
    <derivirana_varijabla naziv="DomainObject.Predmet.OstaliListFormatedWithAdressOIB_1">
      <item>LJUBIČIĆ - VRDOLJAK &amp; PARTNERI, Odvjetničko društvo d.o.o., OIB 02942315522, Sukojišanska 4, 21000 Split</item>
    </derivirana_varijabla>
  </DomainObject.Predmet.OstaliListFormatedWithAdressOIB>
  <DomainObject.Predmet.OstaliListNazivFormated>
    <izvorni_sadrzaj>
      <item>LJUBIČIĆ - VRDOLJAK &amp; PARTNERI, Odvjetničko društvo d.o.o.</item>
    </izvorni_sadrzaj>
    <derivirana_varijabla naziv="DomainObject.Predmet.OstaliListNazivFormated_1">
      <item>LJUBIČIĆ - VRDOLJAK &amp; PARTNERI, Odvjetničko društvo d.o.o.</item>
    </derivirana_varijabla>
  </DomainObject.Predmet.OstaliListNazivFormated>
  <DomainObject.Predmet.OstaliListNazivFormatedOIB>
    <izvorni_sadrzaj>
      <item>LJUBIČIĆ - VRDOLJAK &amp; PARTNERI, Odvjetničko društvo d.o.o., OIB 02942315522</item>
    </izvorni_sadrzaj>
    <derivirana_varijabla naziv="DomainObject.Predmet.OstaliListNazivFormatedOIB_1">
      <item>LJUBIČIĆ - VRDOLJAK &amp; PARTNERI, Odvjetničko društvo d.o.o., OIB 02942315522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ožujka 2018.</izvorni_sadrzaj>
    <derivirana_varijabla naziv="DomainObject.Datum_1">6.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>Stečajna masa iza MASLINOVA UVALA d.o.o. za seoski turizam u stečaju</izvorni_sadrzaj>
    <derivirana_varijabla naziv="DomainObject.Predmet.ProtustrankaIDrugi_1">Stečajna masa iza MASLINOVA UVALA d.o.o. za seoski turizam u stečaju</derivirana_varijabla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>Stečajna masa iza MASLINOVA UVALA d.o.o. za seoski turizam u stečaju, OIB 57464216759, Lovretska 10, 21000 Split</izvorni_sadrzaj>
    <derivirana_varijabla naziv="DomainObject.Predmet.ProtustrankaIDrugiAdressOIB_1">Stečajna masa iza MASLINOVA UVALA d.o.o. za seoski turizam u stečaju, OIB 57464216759, Lovretska 10,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22. veljače 2018.</izvorni_sadrzaj>
    <derivirana_varijabla naziv="DomainObject.Predmet.OdlukaRjesenje.DatumDonosenjaOdluke_1">22. veljače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St-1079/2017-8</izvorni_sadrzaj>
    <derivirana_varijabla naziv="DomainObject.Predmet.OdlukaRjesenje.Oznaka_1">St-1079/2017-8</derivirana_varijabla>
  </DomainObject.Predmet.OdlukaRjesenje.Oznaka>
  <DomainObject.Predmet.SudioniciListNaziv>
    <izvorni_sadrzaj>
      <item>Stečajna masa iza MASLINOVA UVALA d.o.o. za seoski turizam u stečaju</item>
      <item>LJUBIČIĆ - VRDOLJAK &amp; PARTNERI, Odvjetničko društvo d.o.o.</item>
    </izvorni_sadrzaj>
    <derivirana_varijabla naziv="DomainObject.Predmet.SudioniciListNaziv_1">
      <item>Stečajna masa iza MASLINOVA UVALA d.o.o. za seoski turizam u stečaju</item>
      <item>LJUBIČIĆ - VRDOLJAK &amp; PARTNERI, Odvjetničko društvo d.o.o.</item>
    </derivirana_varijabla>
  </DomainObject.Predmet.SudioniciListNaziv>
  <DomainObject.Predmet.SudioniciListAdressOIB>
    <izvorni_sadrzaj>
      <item>Stečajna masa iza MASLINOVA UVALA d.o.o. za seoski turizam u stečaju, OIB 57464216759, Lovretska 10,21000 Split</item>
      <item>LJUBIČIĆ - VRDOLJAK &amp; PARTNERI, Odvjetničko društvo d.o.o., OIB 02942315522, Sukojišanska 4,21000 Split</item>
    </izvorni_sadrzaj>
    <derivirana_varijabla naziv="DomainObject.Predmet.SudioniciListAdressOIB_1">
      <item>Stečajna masa iza MASLINOVA UVALA d.o.o. za seoski turizam u stečaju, OIB 57464216759, Lovretska 10,21000 Split</item>
      <item>LJUBIČIĆ - VRDOLJAK &amp; PARTNERI, Odvjetničko društvo d.o.o., OIB 02942315522, Sukojišanska 4,21000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57464216759</item>
      <item>, OIB 02942315522</item>
    </izvorni_sadrzaj>
    <derivirana_varijabla naziv="DomainObject.Predmet.SudioniciListNazivOIB_1">
      <item>, OIB 57464216759</item>
      <item>, OIB 02942315522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682</properties:Words>
  <properties:Characters>3807</properties:Characters>
  <properties:Lines>92</properties:Lines>
  <properties:Paragraphs>30</properties:Paragraphs>
  <properties:TotalTime>25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2018-03-06T06:08:00Z</dcterms:created>
  <dc:creator>Velimir Vuković</dc:creator>
  <cp:lastModifiedBy>Velimir Vuković</cp:lastModifiedBy>
  <cp:lastPrinted>2018-03-06T06:32:00Z</cp:lastPrinted>
  <dcterms:modified xmlns:xsi="http://www.w3.org/2001/XMLSchema-instance" xsi:type="dcterms:W3CDTF">2018-03-06T06:34:00Z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(1.st-1079-17 nagrada docx.docx)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