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1568" w14:paraId="9731568" w:rsidRDefault="00AE649C" w:rsidP="00F10E7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F10E7C" w:rsidP="00F10E7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0E7C" w:rsidP="00F10E7C" w:rsidR="00AE649C" w:rsidRPr="00B76F3C">
      <w:pPr>
        <w:pStyle w:val="SudSjedite"/>
      </w:pPr>
      <w:r>
        <w:t xml:space="preserve">                                                                                               Poslovni broj: 4 St-1169/15-4</w:t>
      </w:r>
      <w:r w:rsidR="00EA1C6D">
        <w:tab/>
      </w:r>
    </w:p>
    <w:p w:rsidRDefault="00F10E7C" w:rsidP="00F10E7C" w:rsidR="00F10E7C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10E7C" w:rsidP="00F10E7C" w:rsidR="00F10E7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10E7C" w:rsidP="00F10E7C" w:rsidR="00F10E7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10E7C" w:rsidP="00F10E7C" w:rsidR="00F10E7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10E7C" w:rsidP="00F10E7C" w:rsidR="00F10E7C">
      <w:pPr>
        <w:spacing w:after="0"/>
        <w:jc w:val="right"/>
        <w:rPr>
          <w:lang w:eastAsia="hr-HR"/>
        </w:rPr>
      </w:pPr>
    </w:p>
    <w:p w:rsidRDefault="00F10E7C" w:rsidP="00F10E7C" w:rsidR="00F10E7C">
      <w:pPr>
        <w:spacing w:after="0"/>
        <w:jc w:val="right"/>
      </w:pPr>
    </w:p>
    <w:p w:rsidRDefault="00F10E7C" w:rsidP="00F10E7C" w:rsidR="00F10E7C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FLIP d.o.o., Koprivnica, Ulica Katarine Zrinski 22, OIB: 92647651881,  14. siječnja 2016. temeljem čl. 430. Stečajnog zakona („NN“ 71/15, u daljnjem tekstu SZ) objavljuje sljedeći</w:t>
      </w:r>
    </w:p>
    <w:p w:rsidRDefault="00F10E7C" w:rsidP="00F10E7C" w:rsidR="00F10E7C">
      <w:pPr>
        <w:spacing w:after="0"/>
        <w:jc w:val="center"/>
      </w:pPr>
    </w:p>
    <w:p w:rsidRDefault="00F10E7C" w:rsidP="00F10E7C" w:rsidR="00F10E7C">
      <w:pPr>
        <w:spacing w:after="0"/>
        <w:jc w:val="center"/>
      </w:pPr>
      <w:r>
        <w:t>OGLAS</w:t>
      </w:r>
    </w:p>
    <w:p w:rsidRDefault="00F10E7C" w:rsidP="00F10E7C" w:rsidR="00F10E7C">
      <w:pPr>
        <w:spacing w:after="0"/>
      </w:pPr>
    </w:p>
    <w:p w:rsidRDefault="00F10E7C" w:rsidP="00F10E7C" w:rsidR="00F10E7C">
      <w:pPr>
        <w:spacing w:after="0"/>
        <w:jc w:val="both"/>
      </w:pPr>
      <w:r>
        <w:t>1/</w:t>
      </w:r>
      <w:r>
        <w:tab/>
        <w:t>Utvrđuje se da ukupni iznos evidentiranog duga dužnika FLIP d.o.o., Koprivnica, Ulica Katarine Zrinski 22, OIB: 92647651881 iznosi 169.089,55 kn.</w:t>
      </w:r>
    </w:p>
    <w:p w:rsidRDefault="00F10E7C" w:rsidP="00F10E7C" w:rsidR="00F10E7C">
      <w:pPr>
        <w:spacing w:after="0"/>
        <w:jc w:val="both"/>
      </w:pPr>
    </w:p>
    <w:p w:rsidRDefault="00F10E7C" w:rsidP="00F10E7C" w:rsidR="00F10E7C">
      <w:pPr>
        <w:spacing w:after="0"/>
        <w:jc w:val="both"/>
      </w:pPr>
      <w:r>
        <w:t>2/</w:t>
      </w:r>
      <w:r>
        <w:tab/>
        <w:t xml:space="preserve"> Poziva se direktor dužnika Željko Obran iz Koprivnice, Ulica Katarine Zrinski 22, OIB: 69078818902 da u roku od 15 dana od dana objave ovog oglasa na e-oglasnoj ploči suda podnese ovome sudu, pozivom na gornji broj spisa, javnobilježnički ovjerovljeni prokazni popis imovine i obveza dužnika na propisanom obrascu.</w:t>
      </w:r>
    </w:p>
    <w:p w:rsidRDefault="00F10E7C" w:rsidP="00F10E7C" w:rsidR="00F10E7C">
      <w:pPr>
        <w:spacing w:after="0"/>
        <w:jc w:val="both"/>
      </w:pPr>
    </w:p>
    <w:p w:rsidRDefault="00F10E7C" w:rsidP="00F10E7C" w:rsidR="00F10E7C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10E7C" w:rsidP="00F10E7C" w:rsidR="00F10E7C">
      <w:pPr>
        <w:spacing w:after="0"/>
      </w:pPr>
    </w:p>
    <w:p w:rsidRDefault="00F10E7C" w:rsidP="00F10E7C" w:rsidR="00F10E7C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F10E7C" w:rsidP="00F10E7C" w:rsidR="00F10E7C">
      <w:pPr>
        <w:spacing w:after="0"/>
        <w:jc w:val="both"/>
        <w:rPr>
          <w:color w:val="000000"/>
        </w:rPr>
      </w:pPr>
      <w:r>
        <w:tab/>
      </w:r>
    </w:p>
    <w:p w:rsidRDefault="00F10E7C" w:rsidP="00F10E7C" w:rsidR="00F10E7C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220116915 otvoren kod Hrvatske poštanske banke. </w:t>
      </w:r>
    </w:p>
    <w:p w:rsidRDefault="00F10E7C" w:rsidP="00F10E7C" w:rsidR="00F10E7C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F10E7C" w:rsidP="00F10E7C" w:rsidR="00F10E7C">
      <w:pPr>
        <w:spacing w:after="0"/>
        <w:jc w:val="both"/>
      </w:pPr>
    </w:p>
    <w:p w:rsidRDefault="00F10E7C" w:rsidP="00F10E7C" w:rsidR="00F10E7C">
      <w:pPr>
        <w:spacing w:after="0"/>
        <w:jc w:val="center"/>
      </w:pPr>
      <w:r>
        <w:t>U Varaždinu, 14. siječnja 2016.</w:t>
      </w:r>
    </w:p>
    <w:p w:rsidRDefault="00F10E7C" w:rsidP="00F10E7C" w:rsidR="00F10E7C">
      <w:pPr>
        <w:spacing w:after="0"/>
        <w:jc w:val="both"/>
      </w:pPr>
    </w:p>
    <w:p w:rsidRDefault="00F10E7C" w:rsidP="00F10E7C" w:rsidR="00F10E7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10E7C" w:rsidP="00F10E7C" w:rsidR="00F10E7C">
      <w:pPr>
        <w:spacing w:after="0"/>
      </w:pPr>
    </w:p>
    <w:p w:rsidRDefault="00F10E7C" w:rsidP="00F10E7C" w:rsidR="00F10E7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F10E7C" w:rsidR="00CB0EA4">
      <w:pPr>
        <w:pStyle w:val="Naslovdokumenta"/>
        <w:spacing w:after="0"/>
      </w:pPr>
    </w:p>
    <w:p w:rsidRDefault="0071688E" w:rsidP="00F10E7C" w:rsidR="0071688E">
      <w:pPr>
        <w:pStyle w:val="Poetniodjeljak"/>
        <w:spacing w:after="0"/>
      </w:pPr>
    </w:p>
    <w:p w:rsidRDefault="00A21F0D" w:rsidP="00F10E7C" w:rsidR="00A21F0D">
      <w:pPr>
        <w:pStyle w:val="NormaleSPIS"/>
        <w:spacing w:after="0"/>
        <w:rPr>
          <w:noProof/>
        </w:rPr>
      </w:pPr>
    </w:p>
    <w:p w:rsidRDefault="00DA0242" w:rsidP="00F10E7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E7C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58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St-1169/2015-4</izvorni_sadrzaj>
    <derivirana_varijabla naziv="DomainObject.Oznaka_1">St-1169/2015-4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stečajnog postupka</izvorni_sadrzaj>
    <derivirana_varijabla naziv="DomainObject.Predmet.Opis_1">Prijedlog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St-1169/2015</izvorni_sadrzaj>
    <derivirana_varijabla naziv="DomainObject.Predmet.OznakaBroj_1">St-1169/2015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 društvo s ograničenom odgovornošću za građenje, trgovinu i usluge</izvorni_sadrzaj>
    <derivirana_varijabla naziv="DomainObject.Predmet.ProtustrankaFormated_1">  FLIP društvo s ograničenom odgovornošću za građenje, trgovinu i usluge</derivirana_varijabla>
  </DomainObject.Predmet.ProtustrankaFormated>
  <DomainObject.Predmet.ProtustrankaFormatedOIB>
    <izvorni_sadrzaj>  FLIP društvo s ograničenom odgovornošću za građenje, trgovinu i usluge, OIB 92647651881</izvorni_sadrzaj>
    <derivirana_varijabla naziv="DomainObject.Predmet.ProtustrankaFormatedOIB_1">  FLIP društvo s ograničenom odgovornošću za građenje, trgovinu i usluge, OIB 92647651881</derivirana_varijabla>
  </DomainObject.Predmet.ProtustrankaFormatedOIB>
  <DomainObject.Predmet.ProtustrankaFormatedWithAdress>
    <izvorni_sadrzaj> FLIP društvo s ograničenom odgovornošću za građenje, trgovinu i usluge, Ulica Katarine Zrinski 22, 48000 Koprivnica</izvorni_sadrzaj>
    <derivirana_varijabla naziv="DomainObject.Predmet.ProtustrankaFormatedWithAdress_1"> FLIP društvo s ograničenom odgovornošću za građenje, trgovinu i usluge, Ulica Katarine Zrinski 22, 48000 Koprivnica</derivirana_varijabla>
  </DomainObject.Predmet.ProtustrankaFormatedWithAdress>
  <DomainObject.Predmet.ProtustrankaFormatedWithAdressOIB>
    <izvorni_sadrzaj> FLIP društvo s ograničenom odgovornošću za građenje, trgovinu i usluge, OIB 92647651881, Ulica Katarine Zrinski 22, 48000 Koprivnica</izvorni_sadrzaj>
    <derivirana_varijabla naziv="DomainObject.Predmet.ProtustrankaFormatedWithAdressOIB_1"> FLIP društvo s ograničenom odgovornošću za građenje, trgovinu i usluge, OIB 92647651881, Ulica Katarine Zrinski 22, 48000 Koprivnica</derivirana_varijabla>
  </DomainObject.Predmet.ProtustrankaFormatedWithAdressOIB>
  <DomainObject.Predmet.ProtustrankaWithAdress>
    <izvorni_sadrzaj>FLIP društvo s ograničenom odgovornošću za građenje, trgovinu i usluge Ulica Katarine Zrinski 22, 48000 Koprivnica</izvorni_sadrzaj>
    <derivirana_varijabla naziv="DomainObject.Predmet.ProtustrankaWithAdress_1">FLIP društvo s ograničenom odgovornošću za građenje, trgovinu i usluge Ulica Katarine Zrinski 22, 48000 Koprivnica</derivirana_varijabla>
  </DomainObject.Predmet.ProtustrankaWithAdress>
  <DomainObject.Predmet.ProtustrankaWithAdressOIB>
    <izvorni_sadrzaj>FLIP društvo s ograničenom odgovornošću za građenje, trgovinu i usluge, OIB 92647651881, Ulica Katarine Zrinski 22, 48000 Koprivnica</izvorni_sadrzaj>
    <derivirana_varijabla naziv="DomainObject.Predmet.ProtustrankaWithAdressOIB_1">FLIP društvo s ograničenom odgovornošću za građenje, trgovinu i usluge, OIB 92647651881, Ulica Katarine Zrinski 22, 48000 Koprivnica</derivirana_varijabla>
  </DomainObject.Predmet.ProtustrankaWithAdressOIB>
  <DomainObject.Predmet.ProtustrankaNazivFormated>
    <izvorni_sadrzaj>FLIP društvo s ograničenom odgovornošću za građenje, trgovinu i usluge</izvorni_sadrzaj>
    <derivirana_varijabla naziv="DomainObject.Predmet.ProtustrankaNazivFormated_1">FLIP društvo s ograničenom odgovornošću za građenje, trgovinu i usluge</derivirana_varijabla>
  </DomainObject.Predmet.ProtustrankaNazivFormated>
  <DomainObject.Predmet.ProtustrankaNazivFormatedOIB>
    <izvorni_sadrzaj>FLIP društvo s ograničenom odgovornošću za građenje, trgovinu i usluge, OIB 92647651881</izvorni_sadrzaj>
    <derivirana_varijabla naziv="DomainObject.Predmet.ProtustrankaNazivFormatedOIB_1">FLIP društvo s ograničenom odgovornošću za građenje, trgovinu i usluge, OIB 92647651881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169089.55</izvorni_sadrzaj>
    <derivirana_varijabla naziv="DomainObject.Predmet.TrenutnaVrijednost_1">169089.55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FLIP društvo s ograničenom odgovornošću za građenje, trgovinu i usluge</item>
    </izvorni_sadrzaj>
    <derivirana_varijabla naziv="DomainObject.Predmet.ProtuStrankaListFormated_1">
      <item>FLIP društvo s ograničenom odgovornošću za građenje, trgovinu i usluge</item>
    </derivirana_varijabla>
  </DomainObject.Predmet.ProtuStrankaListFormated>
  <DomainObject.Predmet.ProtuStrankaListFormatedOIB>
    <izvorni_sadrzaj>
      <item>FLIP društvo s ograničenom odgovornošću za građenje, trgovinu i usluge, OIB 92647651881</item>
    </izvorni_sadrzaj>
    <derivirana_varijabla naziv="DomainObject.Predmet.ProtuStrankaListFormatedOIB_1">
      <item>FLIP društvo s ograničenom odgovornošću za građenje, trgovinu i usluge, OIB 92647651881</item>
    </derivirana_varijabla>
  </DomainObject.Predmet.ProtuStrankaListFormatedOIB>
  <DomainObject.Predmet.ProtuStrankaListFormatedWithAdress>
    <izvorni_sadrzaj>
      <item>FLIP društvo s ograničenom odgovornošću za građenje, trgovinu i usluge, Ulica Katarine Zrinski 22, 48000 Koprivnica</item>
    </izvorni_sadrzaj>
    <derivirana_varijabla naziv="DomainObject.Predmet.ProtuStrankaListFormatedWithAdress_1">
      <item>FLIP društvo s ograničenom odgovornošću za građenje, trgovinu i usluge, Ulica Katarine Zrinski 22, 48000 Koprivnica</item>
    </derivirana_varijabla>
  </DomainObject.Predmet.ProtuStrankaListFormatedWithAdress>
  <DomainObject.Predmet.ProtuStrankaListFormatedWithAdressOIB>
    <izvorni_sadrzaj>
      <item>FLIP društvo s ograničenom odgovornošću za građenje, trgovinu i usluge, OIB 92647651881, Ulica Katarine Zrinski 22, 48000 Koprivnica</item>
    </izvorni_sadrzaj>
    <derivirana_varijabla naziv="DomainObject.Predmet.ProtuStrankaListFormatedWithAdressOIB_1">
      <item>FLIP društvo s ograničenom odgovornošću za građenje, trgovinu i usluge, OIB 92647651881, Ulica Katarine Zrinski 22, 48000 Koprivnica</item>
    </derivirana_varijabla>
  </DomainObject.Predmet.ProtuStrankaListFormatedWithAdressOIB>
  <DomainObject.Predmet.ProtuStrankaListNazivFormated>
    <izvorni_sadrzaj>
      <item>FLIP društvo s ograničenom odgovornošću za građenje, trgovinu i usluge</item>
    </izvorni_sadrzaj>
    <derivirana_varijabla naziv="DomainObject.Predmet.ProtuStrankaListNazivFormated_1">
      <item>FLIP društvo s ograničenom odgovornošću za građenje, trgovinu i usluge</item>
    </derivirana_varijabla>
  </DomainObject.Predmet.ProtuStrankaListNazivFormated>
  <DomainObject.Predmet.ProtuStrankaListNazivFormatedOIB>
    <izvorni_sadrzaj>
      <item>FLIP društvo s ograničenom odgovornošću za građenje, trgovinu i usluge, OIB 92647651881</item>
    </izvorni_sadrzaj>
    <derivirana_varijabla naziv="DomainObject.Predmet.ProtuStrankaListNazivFormatedOIB_1">
      <item>FLIP društvo s ograničenom odgovornošću za građenje, trgovinu i usluge, OIB 92647651881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St-1169/2015-4</izvorni_sadrzaj>
    <derivirana_varijabla naziv="DomainObject.PoslovniBrojDokumenta_1">St-1169/2015-4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FLIP društvo s ograničenom odgovornošću za građenje, trgovinu i usluge</izvorni_sadrzaj>
    <derivirana_varijabla naziv="DomainObject.Predmet.ProtustrankaIDrugi_1">FLIP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FLIP društvo s ograničenom odgovornošću za građenje, trgovinu i usluge, OIB 92647651881, Ulica Katarine Zrinski 22, 48000 Koprivnica</izvorni_sadrzaj>
    <derivirana_varijabla naziv="DomainObject.Predmet.ProtustrankaIDrugiAdressOIB_1">FLIP društvo s ograničenom odgovornošću za građenje, trgovinu i usluge, OIB 92647651881, Ulica Katarine Zrinski 22,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FLIP društvo s ograničenom odgovornošću za građenje, trgovinu i usluge</item>
      <item>Sudski registar</item>
    </izvorni_sadrzaj>
    <derivirana_varijabla naziv="DomainObject.Predmet.SudioniciListNaziv_1">
      <item>Financijska agencija</item>
      <item>FLIP društvo s ograničenom odgovornošću za građenje,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FLIP društvo s ograničenom odgovornošću za građenje, trgovinu i usluge, OIB 92647651881, Ulica Katarine Zrinski 22,48000 Koprivnica</item>
      <item>Sudski registar</item>
    </izvorni_sadrzaj>
    <derivirana_varijabla naziv="DomainObject.Predmet.SudioniciListAdressOIB_1">
      <item>Financijska agencija, OIB 85821130368, Ulica grada Vukovara 70,10000 Zagreb</item>
      <item>FLIP društvo s ograničenom odgovornošću za građenje, trgovinu i usluge, OIB 92647651881, Ulica Katarine Zrinski 22,48000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76277-1D8A-4F5B-A294-452D3A3BB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2022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2016-01-14T09:03:00Z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