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9b8b" w14:paraId="79c9b8b" w:rsidRDefault="009944DB" w:rsidP="009944DB" w:rsidR="009944D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4DB" w:rsidP="009944DB" w:rsidR="009944D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944DB" w:rsidP="009944DB" w:rsidR="009944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944DB" w:rsidP="009944DB" w:rsidR="009944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944DB" w:rsidP="009944DB" w:rsidR="009944D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944DB" w:rsidP="009944DB" w:rsidR="009944D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944DB" w:rsidP="009944DB" w:rsidR="009944DB" w:rsidRPr="005D578C">
      <w:pPr>
        <w:jc w:val="center"/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944DB" w:rsidP="009944DB" w:rsidR="009944DB" w:rsidRPr="005D578C">
      <w:pPr>
        <w:rPr>
          <w:rFonts w:cs="Times New Roman" w:eastAsia="Times New Roman"/>
          <w:szCs w:val="24"/>
        </w:rPr>
      </w:pPr>
    </w:p>
    <w:p w:rsidRDefault="009944DB" w:rsidP="009944DB" w:rsidR="009944D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10519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NOVA ERA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Obala Josipa Broza Tita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99320101652, MBS 130010199, </w:t>
      </w:r>
      <w:r w:rsidR="009C0959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C095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9944DB" w:rsidP="009944DB" w:rsidR="009944DB" w:rsidRPr="005D578C">
      <w:pPr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944DB" w:rsidP="009944DB" w:rsidR="009944DB" w:rsidRPr="005D578C">
      <w:pPr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NOVA ERA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Obala Josipa Broza Tita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99320101652, MBS 130010199,</w:t>
      </w:r>
      <w:r w:rsidRPr="005D578C">
        <w:rPr>
          <w:rFonts w:cs="Times New Roman" w:eastAsia="Times New Roman"/>
          <w:szCs w:val="24"/>
        </w:rPr>
        <w:t xml:space="preserve"> s danom </w:t>
      </w:r>
      <w:r w:rsidR="009C0959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C095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9C0959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9C0959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944DB" w:rsidP="009944DB" w:rsidR="009944DB" w:rsidRPr="005D578C">
      <w:pPr>
        <w:rPr>
          <w:rFonts w:cs="Times New Roman" w:eastAsia="Times New Roman"/>
          <w:szCs w:val="24"/>
        </w:rPr>
      </w:pPr>
    </w:p>
    <w:p w:rsidRDefault="009944DB" w:rsidP="009944DB" w:rsidR="009944D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9944DB" w:rsidP="009944DB" w:rsidR="009944DB">
      <w:pPr>
        <w:ind w:firstLine="708"/>
        <w:rPr>
          <w:rFonts w:cs="Times New Roman" w:eastAsia="Times New Roman"/>
          <w:szCs w:val="20"/>
        </w:rPr>
      </w:pPr>
    </w:p>
    <w:p w:rsidRDefault="009944DB" w:rsidP="009944DB" w:rsidR="009944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NOVA ERA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Obala Josipa Broza Tita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99320101652, MBS 130010199.</w:t>
      </w:r>
    </w:p>
    <w:p w:rsidRDefault="009944DB" w:rsidP="009944DB" w:rsidR="009944DB">
      <w:pPr>
        <w:rPr>
          <w:rFonts w:cs="Times New Roman" w:eastAsia="Times New Roman"/>
          <w:szCs w:val="24"/>
        </w:rPr>
      </w:pPr>
    </w:p>
    <w:p w:rsidRDefault="009944DB" w:rsidP="009944DB" w:rsidR="009944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NOVA ERA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Obala Josipa Broza Tita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99320101652, MBS 130010199.</w:t>
      </w:r>
    </w:p>
    <w:p w:rsidRDefault="009944DB" w:rsidP="009944DB" w:rsidR="009944DB">
      <w:pPr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944DB" w:rsidP="009944DB" w:rsidR="009944DB">
      <w:pPr>
        <w:ind w:firstLine="708"/>
        <w:rPr>
          <w:rFonts w:cs="Times New Roman" w:eastAsia="Times New Roman"/>
          <w:szCs w:val="24"/>
        </w:rPr>
      </w:pPr>
    </w:p>
    <w:p w:rsidRDefault="009944DB" w:rsidP="009944DB" w:rsidR="009944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NOVA ERA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St-215/2015-3 od 17. studenog 2015. pokrenuo skraćeni stečajni postupak nad dužnikom NOVA ERA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944DB" w:rsidP="009944DB" w:rsidR="009944D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9C0959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944DB" w:rsidP="009944DB" w:rsidR="009944DB" w:rsidRPr="005D578C">
      <w:pPr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C0959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9C095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944DB" w:rsidP="009944DB" w:rsidR="009944DB" w:rsidRPr="005D578C">
      <w:pPr>
        <w:jc w:val="center"/>
        <w:rPr>
          <w:rFonts w:cs="Times New Roman" w:eastAsia="Times New Roman"/>
          <w:szCs w:val="24"/>
        </w:rPr>
      </w:pPr>
    </w:p>
    <w:p w:rsidRDefault="009944DB" w:rsidP="00F80E63" w:rsidR="009944D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944DB" w:rsidP="00F80E63" w:rsidR="009944D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80E63">
        <w:rPr>
          <w:rFonts w:cs="Times New Roman" w:eastAsia="Times New Roman"/>
          <w:szCs w:val="24"/>
        </w:rPr>
        <w:t>, v. r.</w:t>
      </w:r>
    </w:p>
    <w:p w:rsidRDefault="009944DB" w:rsidP="009944DB" w:rsidR="009944DB" w:rsidRPr="005D578C">
      <w:pPr>
        <w:jc w:val="left"/>
        <w:rPr>
          <w:rFonts w:cs="Times New Roman" w:eastAsia="Times New Roman"/>
          <w:szCs w:val="24"/>
        </w:rPr>
      </w:pPr>
    </w:p>
    <w:p w:rsidRDefault="00F80E63" w:rsidP="009944DB" w:rsidR="00F80E63">
      <w:pPr>
        <w:jc w:val="left"/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944DB" w:rsidP="009944DB" w:rsidR="009944D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944DB" w:rsidP="009944DB" w:rsidR="009944DB">
      <w:pPr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rPr>
          <w:rFonts w:cs="Times New Roman" w:eastAsia="Times New Roman"/>
          <w:szCs w:val="24"/>
        </w:rPr>
      </w:pPr>
    </w:p>
    <w:p w:rsidRDefault="009944DB" w:rsidP="009944DB" w:rsidR="009944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NOVA ERA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Obala Josipa Broza Tita 3,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Avdiu Armend, Brtonigla, Grobice 12, </w:t>
      </w:r>
    </w:p>
    <w:p w:rsidRDefault="009944DB" w:rsidP="009944DB" w:rsidR="009944D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</w:t>
      </w:r>
      <w:r w:rsidR="00EA7117">
        <w:rPr>
          <w:rFonts w:cs="Times New Roman" w:eastAsia="Times New Roman"/>
          <w:szCs w:val="20"/>
        </w:rPr>
        <w:t xml:space="preserve"> Porezno mjesto Umag – Umago, Umag, Novigradska ulica 28,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944DB" w:rsidP="009944DB" w:rsidR="009944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944DB" w:rsidP="009944DB" w:rsidR="009944DB" w:rsidRPr="00EB7ECC"/>
    <w:p w:rsidRDefault="00063A63" w:rsidP="00063A63" w:rsidR="00063A63" w:rsidRPr="00B34EA4">
      <w:pPr>
        <w:jc w:val="left"/>
        <w:rPr>
          <w:rFonts w:eastAsiaTheme="minorHAnsi"/>
          <w:lang w:eastAsia="en-US"/>
        </w:rPr>
      </w:pPr>
    </w:p>
    <w:p w:rsidRDefault="009944DB" w:rsidR="009944DB"/>
    <w:sectPr w:rsidSect="00A074C3" w:rsidR="009944D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8C3" w:rsidP="001F28C3" w:rsidR="001F28C3">
      <w:r>
        <w:separator/>
      </w:r>
    </w:p>
  </w:endnote>
  <w:endnote w:id="0" w:type="continuationSeparator">
    <w:p w:rsidRDefault="001F28C3" w:rsidP="001F28C3" w:rsidR="001F2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8C3" w:rsidP="001F28C3" w:rsidR="001F28C3">
      <w:r>
        <w:separator/>
      </w:r>
    </w:p>
  </w:footnote>
  <w:footnote w:id="0" w:type="continuationSeparator">
    <w:p w:rsidRDefault="001F28C3" w:rsidP="001F28C3" w:rsidR="001F2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8C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6AA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8C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661"/>
    <w:rsid w:val="00063A63"/>
    <w:rsid w:val="001F28C3"/>
    <w:rsid w:val="004D1661"/>
    <w:rsid w:val="00536AA4"/>
    <w:rsid w:val="006A144F"/>
    <w:rsid w:val="009944DB"/>
    <w:rsid w:val="009C0959"/>
    <w:rsid w:val="00C13AD5"/>
    <w:rsid w:val="00EA7117"/>
    <w:rsid w:val="00F8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28C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28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F28C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28C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2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28C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6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A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6AA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6A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6A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28C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28C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F28C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2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28C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2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28C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6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A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6AA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6A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6A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ERA d.o.o. UMAG</izvorni_sadrzaj>
    <derivirana_varijabla naziv="DomainObject.Predmet.ProtustrankaFormated_1">  NOVA ERA d.o.o. UMAG</derivirana_varijabla>
  </DomainObject.Predmet.ProtustrankaFormated>
  <DomainObject.Predmet.ProtustrankaFormatedOIB>
    <izvorni_sadrzaj>  NOVA ERA d.o.o. UMAG, OIB 99320101652</izvorni_sadrzaj>
    <derivirana_varijabla naziv="DomainObject.Predmet.ProtustrankaFormatedOIB_1">  NOVA ERA d.o.o. UMAG, OIB 99320101652</derivirana_varijabla>
  </DomainObject.Predmet.ProtustrankaFormatedOIB>
  <DomainObject.Predmet.ProtustrankaFormatedWithAdress>
    <izvorni_sadrzaj> NOVA ERA d.o.o. UMAG, Obala Josipa Broza Tita 3, 52470 Umag</izvorni_sadrzaj>
    <derivirana_varijabla naziv="DomainObject.Predmet.ProtustrankaFormatedWithAdress_1"> NOVA ERA d.o.o. UMAG, Obala Josipa Broza Tita 3, 52470 Umag</derivirana_varijabla>
  </DomainObject.Predmet.ProtustrankaFormatedWithAdress>
  <DomainObject.Predmet.ProtustrankaFormatedWithAdressOIB>
    <izvorni_sadrzaj> NOVA ERA d.o.o. UMAG, OIB 99320101652, Obala Josipa Broza Tita 3, 52470 Umag</izvorni_sadrzaj>
    <derivirana_varijabla naziv="DomainObject.Predmet.ProtustrankaFormatedWithAdressOIB_1"> NOVA ERA d.o.o. UMAG, OIB 99320101652, Obala Josipa Broza Tita 3, 52470 Umag</derivirana_varijabla>
  </DomainObject.Predmet.ProtustrankaFormatedWithAdressOIB>
  <DomainObject.Predmet.ProtustrankaWithAdress>
    <izvorni_sadrzaj>NOVA ERA d.o.o. UMAG Obala Josipa Broza Tita 3, 52470 Umag</izvorni_sadrzaj>
    <derivirana_varijabla naziv="DomainObject.Predmet.ProtustrankaWithAdress_1">NOVA ERA d.o.o. UMAG Obala Josipa Broza Tita 3, 52470 Umag</derivirana_varijabla>
  </DomainObject.Predmet.ProtustrankaWithAdress>
  <DomainObject.Predmet.ProtustrankaWithAdressOIB>
    <izvorni_sadrzaj>NOVA ERA d.o.o. UMAG, OIB 99320101652, Obala Josipa Broza Tita 3, 52470 Umag</izvorni_sadrzaj>
    <derivirana_varijabla naziv="DomainObject.Predmet.ProtustrankaWithAdressOIB_1">NOVA ERA d.o.o. UMAG, OIB 99320101652, Obala Josipa Broza Tita 3, 52470 Umag</derivirana_varijabla>
  </DomainObject.Predmet.ProtustrankaWithAdressOIB>
  <DomainObject.Predmet.ProtustrankaNazivFormated>
    <izvorni_sadrzaj>NOVA ERA d.o.o. UMAG</izvorni_sadrzaj>
    <derivirana_varijabla naziv="DomainObject.Predmet.ProtustrankaNazivFormated_1">NOVA ERA d.o.o. UMAG</derivirana_varijabla>
  </DomainObject.Predmet.ProtustrankaNazivFormated>
  <DomainObject.Predmet.ProtustrankaNazivFormatedOIB>
    <izvorni_sadrzaj>NOVA ERA d.o.o. UMAG, OIB 99320101652</izvorni_sadrzaj>
    <derivirana_varijabla naziv="DomainObject.Predmet.ProtustrankaNazivFormatedOIB_1">NOVA ERA d.o.o. UMAG, OIB 99320101652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41816.94</izvorni_sadrzaj>
    <derivirana_varijabla naziv="DomainObject.Predmet.TrenutnaVrijednost_1">41816.94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ERA d.o.o. UMAG</item>
    </izvorni_sadrzaj>
    <derivirana_varijabla naziv="DomainObject.Predmet.ProtuStrankaListFormated_1">
      <item>NOVA ERA d.o.o. UMAG</item>
    </derivirana_varijabla>
  </DomainObject.Predmet.ProtuStrankaListFormated>
  <DomainObject.Predmet.ProtuStrankaListFormatedOIB>
    <izvorni_sadrzaj>
      <item>NOVA ERA d.o.o. UMAG, OIB 99320101652</item>
    </izvorni_sadrzaj>
    <derivirana_varijabla naziv="DomainObject.Predmet.ProtuStrankaListFormatedOIB_1">
      <item>NOVA ERA d.o.o. UMAG, OIB 99320101652</item>
    </derivirana_varijabla>
  </DomainObject.Predmet.ProtuStrankaListFormatedOIB>
  <DomainObject.Predmet.ProtuStrankaListFormatedWithAdress>
    <izvorni_sadrzaj>
      <item>NOVA ERA d.o.o. UMAG, Obala Josipa Broza Tita 3, 52470 Umag</item>
    </izvorni_sadrzaj>
    <derivirana_varijabla naziv="DomainObject.Predmet.ProtuStrankaListFormatedWithAdress_1">
      <item>NOVA ERA d.o.o. UMAG, Obala Josipa Broza Tita 3, 52470 Umag</item>
    </derivirana_varijabla>
  </DomainObject.Predmet.ProtuStrankaListFormatedWithAdress>
  <DomainObject.Predmet.ProtuStrankaListFormatedWithAdressOIB>
    <izvorni_sadrzaj>
      <item>NOVA ERA d.o.o. UMAG, OIB 99320101652, Obala Josipa Broza Tita 3, 52470 Umag</item>
    </izvorni_sadrzaj>
    <derivirana_varijabla naziv="DomainObject.Predmet.ProtuStrankaListFormatedWithAdressOIB_1">
      <item>NOVA ERA d.o.o. UMAG, OIB 99320101652, Obala Josipa Broza Tita 3, 52470 Umag</item>
    </derivirana_varijabla>
  </DomainObject.Predmet.ProtuStrankaListFormatedWithAdressOIB>
  <DomainObject.Predmet.ProtuStrankaListNazivFormated>
    <izvorni_sadrzaj>
      <item>NOVA ERA d.o.o. UMAG</item>
    </izvorni_sadrzaj>
    <derivirana_varijabla naziv="DomainObject.Predmet.ProtuStrankaListNazivFormated_1">
      <item>NOVA ERA d.o.o. UMAG</item>
    </derivirana_varijabla>
  </DomainObject.Predmet.ProtuStrankaListNazivFormated>
  <DomainObject.Predmet.ProtuStrankaListNazivFormatedOIB>
    <izvorni_sadrzaj>
      <item>NOVA ERA d.o.o. UMAG, OIB 99320101652</item>
    </izvorni_sadrzaj>
    <derivirana_varijabla naziv="DomainObject.Predmet.ProtuStrankaListNazivFormatedOIB_1">
      <item>NOVA ERA d.o.o. UMAG, OIB 99320101652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ERA d.o.o. UMAG</izvorni_sadrzaj>
    <derivirana_varijabla naziv="DomainObject.Predmet.ProtustrankaIDrugi_1">NOVA ERA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ERA d.o.o. UMAG, OIB 99320101652, Obala Josipa Broza Tita 3, 52470 Umag</izvorni_sadrzaj>
    <derivirana_varijabla naziv="DomainObject.Predmet.ProtustrankaIDrugiAdressOIB_1">NOVA ERA d.o.o. UMAG, OIB 99320101652, Obala Josipa Broza Tita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ERA d.o.o. UMAG</item>
      <item>FINANCIJSKA AGENCIJA, RC RIJEKA, PODRUŽNICA PULA, PULA</item>
    </izvorni_sadrzaj>
    <derivirana_varijabla naziv="DomainObject.Predmet.SudioniciListNaziv_1">
      <item>NOVA ERA d.o.o. UMAG</item>
      <item>FINANCIJSKA AGENCIJA, RC RIJEKA, PODRUŽNICA PULA, PULA</item>
    </derivirana_varijabla>
  </DomainObject.Predmet.SudioniciListNaziv>
  <DomainObject.Predmet.SudioniciListAdressOIB>
    <izvorni_sadrzaj>
      <item>NOVA ERA d.o.o. UMAG, OIB 99320101652, Obala Josipa Broza Tita 3,52470 Umag</item>
      <item>FINANCIJSKA AGENCIJA, RC RIJEKA, PODRUŽNICA PULA, PULA, OIB 85821130368, Giardini 5,52100 Pula</item>
    </izvorni_sadrzaj>
    <derivirana_varijabla naziv="DomainObject.Predmet.SudioniciListAdressOIB_1">
      <item>NOVA ERA d.o.o. UMAG, OIB 99320101652, Obala Josipa Broza Tita 3,52470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99320101652</item>
      <item>, OIB 85821130368</item>
    </izvorni_sadrzaj>
    <derivirana_varijabla naziv="DomainObject.Predmet.SudioniciListNazivOIB_1">
      <item>, OIB 99320101652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625</properties:Words>
  <properties:Characters>3290</properties:Characters>
  <properties:Lines>80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2016-01-22T08:10:00Z</dcterms:created>
  <dc:creator>Mihaela Kaligari</dc:creator>
  <dc:description/>
  <cp:keywords/>
  <cp:lastModifiedBy>Mihaela Kaligari</cp:lastModifiedBy>
  <cp:lastPrinted>2016-02-01T09:21:00Z</cp:lastPrinted>
  <dcterms:modified xmlns:xsi="http://www.w3.org/2001/XMLSchema-instance" xsi:type="dcterms:W3CDTF">2016-02-01T13:18:00Z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