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e6c0" w14:paraId="91ce6c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05288F">
        <w:rPr>
          <w:rFonts w:cs="Times New Roman" w:hAnsi="Times New Roman" w:ascii="Times New Roman"/>
          <w:sz w:val="24"/>
          <w:szCs w:val="24"/>
        </w:rPr>
        <w:t>zahtjeva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05288F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05288F">
        <w:rPr>
          <w:rFonts w:cs="Times New Roman" w:hAnsi="Times New Roman" w:ascii="Times New Roman"/>
          <w:sz w:val="24"/>
          <w:szCs w:val="24"/>
        </w:rPr>
        <w:t>protiv dužnika</w:t>
      </w:r>
      <w:r w:rsidR="00B00D7D">
        <w:rPr>
          <w:rFonts w:cs="Times New Roman" w:hAnsi="Times New Roman" w:ascii="Times New Roman"/>
          <w:sz w:val="24"/>
          <w:szCs w:val="24"/>
        </w:rPr>
        <w:t xml:space="preserve"> </w:t>
      </w:r>
      <w:r w:rsidR="00D01BF3">
        <w:rPr>
          <w:rFonts w:cs="Times New Roman" w:hAnsi="Times New Roman" w:ascii="Times New Roman"/>
          <w:sz w:val="24"/>
          <w:szCs w:val="24"/>
        </w:rPr>
        <w:t>JABUKA j.d.o.o., Koprivnica, Duga ulica 3, OIB: 48999522911,</w:t>
      </w:r>
      <w:r w:rsidR="00B00D7D">
        <w:rPr>
          <w:rFonts w:cs="Times New Roman" w:hAnsi="Times New Roman" w:ascii="Times New Roman"/>
          <w:sz w:val="24"/>
          <w:szCs w:val="24"/>
        </w:rPr>
        <w:t xml:space="preserve"> 13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00D7D">
        <w:rPr>
          <w:rFonts w:cs="Times New Roman" w:hAnsi="Times New Roman" w:ascii="Times New Roman"/>
          <w:sz w:val="24"/>
          <w:szCs w:val="24"/>
        </w:rPr>
        <w:t xml:space="preserve"> </w:t>
      </w:r>
      <w:r w:rsidR="00D01BF3">
        <w:rPr>
          <w:rFonts w:cs="Times New Roman" w:hAnsi="Times New Roman" w:ascii="Times New Roman"/>
          <w:sz w:val="24"/>
          <w:szCs w:val="24"/>
        </w:rPr>
        <w:t>JABUKA j.d.o.o., Koprivnica, Duga ulica 3, OIB: 48999522911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01BF3">
        <w:rPr>
          <w:rFonts w:cs="Times New Roman" w:hAnsi="Times New Roman" w:ascii="Times New Roman"/>
          <w:sz w:val="24"/>
          <w:szCs w:val="24"/>
        </w:rPr>
        <w:t xml:space="preserve"> Janko Kralj, Varaždin, Janka Jurkovića 36, OIB: 20669310366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D01BF3" w:rsidP="00D01BF3" w:rsidR="00D01BF3" w:rsidRPr="00D01BF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D01BF3">
        <w:rPr>
          <w:rFonts w:cs="Times New Roman" w:hAnsi="Times New Roman" w:ascii="Times New Roman"/>
          <w:sz w:val="24"/>
          <w:szCs w:val="24"/>
        </w:rPr>
        <w:t>1. veljače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>13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05288F" w:rsidR="00880AAB" w:rsidRPr="000528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5288F" w:rsidP="0005288F" w:rsidR="0005288F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5288F" w:rsidP="0005288F" w:rsidR="0005288F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D01BF3">
        <w:rPr>
          <w:rFonts w:cs="Times New Roman" w:hAnsi="Times New Roman" w:ascii="Times New Roman"/>
          <w:sz w:val="24"/>
          <w:szCs w:val="24"/>
        </w:rPr>
        <w:t>JABUKA j.d.o.o., Koprivnica, Duga ulica 3,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D01BF3">
        <w:rPr>
          <w:rFonts w:cs="Times New Roman" w:hAnsi="Times New Roman" w:ascii="Times New Roman"/>
          <w:sz w:val="24"/>
          <w:szCs w:val="24"/>
        </w:rPr>
        <w:t>Danijelu Kos, Paljevine, Paljevine 150,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D01BF3">
        <w:rPr>
          <w:rFonts w:cs="Times New Roman" w:hAnsi="Times New Roman" w:ascii="Times New Roman"/>
          <w:sz w:val="24"/>
          <w:szCs w:val="24"/>
        </w:rPr>
        <w:t>Janko Kralj, Varaždin, Janka Jurkovića 36,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822" w:rsidP="00880AAB" w:rsidR="001A3822">
      <w:pPr>
        <w:spacing w:lineRule="auto" w:line="240" w:after="0"/>
      </w:pPr>
      <w:r>
        <w:separator/>
      </w:r>
    </w:p>
  </w:endnote>
  <w:endnote w:id="0" w:type="continuationSeparator">
    <w:p w:rsidRDefault="001A3822" w:rsidP="00880AAB" w:rsidR="001A38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822" w:rsidP="00880AAB" w:rsidR="001A3822">
      <w:pPr>
        <w:spacing w:lineRule="auto" w:line="240" w:after="0"/>
      </w:pPr>
      <w:r>
        <w:separator/>
      </w:r>
    </w:p>
  </w:footnote>
  <w:footnote w:id="0" w:type="continuationSeparator">
    <w:p w:rsidRDefault="001A3822" w:rsidP="00880AAB" w:rsidR="001A38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3D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01BF3">
          <w:rPr>
            <w:rFonts w:cs="Times New Roman" w:hAnsi="Times New Roman" w:ascii="Times New Roman"/>
            <w:sz w:val="24"/>
            <w:szCs w:val="24"/>
          </w:rPr>
          <w:t>159/16-5</w:t>
        </w:r>
      </w:p>
      <w:p w:rsidRDefault="00BE3D9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D01BF3">
      <w:rPr>
        <w:rFonts w:cs="Times New Roman" w:hAnsi="Times New Roman" w:ascii="Times New Roman"/>
        <w:sz w:val="24"/>
        <w:szCs w:val="24"/>
      </w:rPr>
      <w:t>159/16-5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5288F"/>
    <w:rsid w:val="000B5BD6"/>
    <w:rsid w:val="000E239B"/>
    <w:rsid w:val="00123254"/>
    <w:rsid w:val="00156BAA"/>
    <w:rsid w:val="00173491"/>
    <w:rsid w:val="001A3822"/>
    <w:rsid w:val="001C0A31"/>
    <w:rsid w:val="001D0366"/>
    <w:rsid w:val="002248D9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7B1B2C"/>
    <w:rsid w:val="007F22F1"/>
    <w:rsid w:val="0083087E"/>
    <w:rsid w:val="008423F1"/>
    <w:rsid w:val="00880AAB"/>
    <w:rsid w:val="00985E03"/>
    <w:rsid w:val="009D5DC4"/>
    <w:rsid w:val="00B00D7D"/>
    <w:rsid w:val="00B04B0E"/>
    <w:rsid w:val="00B41215"/>
    <w:rsid w:val="00B9206A"/>
    <w:rsid w:val="00BE3D91"/>
    <w:rsid w:val="00CA16A9"/>
    <w:rsid w:val="00CF32CC"/>
    <w:rsid w:val="00D01BF3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D9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D9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D9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D9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9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D9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D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D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St-159/2016-5</izvorni_sadrzaj>
    <derivirana_varijabla naziv="DomainObject.Oznaka_1">St-159/2016-5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JABUKA j.d.o.o. za ugostiteljstvo i usluge</izvorni_sadrzaj>
    <derivirana_varijabla naziv="DomainObject.Predmet.ProtustrankaFormated_1">  JABUKA j.d.o.o. za ugostiteljstvo i usluge</derivirana_varijabla>
  </DomainObject.Predmet.ProtustrankaFormated>
  <DomainObject.Predmet.ProtustrankaFormatedOIB>
    <izvorni_sadrzaj>  JABUKA j.d.o.o. za ugostiteljstvo i usluge, OIB 48999522911</izvorni_sadrzaj>
    <derivirana_varijabla naziv="DomainObject.Predmet.ProtustrankaFormatedOIB_1">  JABUKA j.d.o.o. za ugostiteljstvo i usluge, OIB 48999522911</derivirana_varijabla>
  </DomainObject.Predmet.ProtustrankaFormatedOIB>
  <DomainObject.Predmet.ProtustrankaFormatedWithAdress>
    <izvorni_sadrzaj> JABUKA j.d.o.o. za ugostiteljstvo i usluge, Duga ulica 3, 48000 Koprivnica</izvorni_sadrzaj>
    <derivirana_varijabla naziv="DomainObject.Predmet.ProtustrankaFormatedWithAdress_1"> JABUKA j.d.o.o. za ugostiteljstvo i usluge, Duga ulica 3, 48000 Koprivnica</derivirana_varijabla>
  </DomainObject.Predmet.ProtustrankaFormatedWithAdress>
  <DomainObject.Predmet.ProtustrankaFormatedWithAdressOIB>
    <izvorni_sadrzaj> JABUKA j.d.o.o. za ugostiteljstvo i usluge, OIB 48999522911, Duga ulica 3, 48000 Koprivnica</izvorni_sadrzaj>
    <derivirana_varijabla naziv="DomainObject.Predmet.ProtustrankaFormatedWithAdressOIB_1"> JABUKA j.d.o.o. za ugostiteljstvo i usluge, OIB 48999522911, Duga ulica 3, 48000 Koprivnica</derivirana_varijabla>
  </DomainObject.Predmet.ProtustrankaFormatedWithAdressOIB>
  <DomainObject.Predmet.ProtustrankaWithAdress>
    <izvorni_sadrzaj>JABUKA j.d.o.o. za ugostiteljstvo i usluge Duga ulica 3, 48000 Koprivnica</izvorni_sadrzaj>
    <derivirana_varijabla naziv="DomainObject.Predmet.ProtustrankaWithAdress_1">JABUKA j.d.o.o. za ugostiteljstvo i usluge Duga ulica 3, 48000 Koprivnica</derivirana_varijabla>
  </DomainObject.Predmet.ProtustrankaWithAdress>
  <DomainObject.Predmet.ProtustrankaWithAdressOIB>
    <izvorni_sadrzaj>JABUKA j.d.o.o. za ugostiteljstvo i usluge, OIB 48999522911, Duga ulica 3, 48000 Koprivnica</izvorni_sadrzaj>
    <derivirana_varijabla naziv="DomainObject.Predmet.ProtustrankaWithAdressOIB_1">JABUKA j.d.o.o. za ugostiteljstvo i usluge, OIB 48999522911, Duga ulica 3, 48000 Koprivnica</derivirana_varijabla>
  </DomainObject.Predmet.ProtustrankaWithAdressOIB>
  <DomainObject.Predmet.ProtustrankaNazivFormated>
    <izvorni_sadrzaj>JABUKA j.d.o.o. za ugostiteljstvo i usluge</izvorni_sadrzaj>
    <derivirana_varijabla naziv="DomainObject.Predmet.ProtustrankaNazivFormated_1">JABUKA j.d.o.o. za ugostiteljstvo i usluge</derivirana_varijabla>
  </DomainObject.Predmet.ProtustrankaNazivFormated>
  <DomainObject.Predmet.ProtustrankaNazivFormatedOIB>
    <izvorni_sadrzaj>JABUKA j.d.o.o. za ugostiteljstvo i usluge, OIB 48999522911</izvorni_sadrzaj>
    <derivirana_varijabla naziv="DomainObject.Predmet.ProtustrankaNazivFormatedOIB_1">JABUKA j.d.o.o. za ugostiteljstvo i usluge, OIB 48999522911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42170.38</izvorni_sadrzaj>
    <derivirana_varijabla naziv="DomainObject.Predmet.TrenutnaVrijednost_1">42170.38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JABUKA j.d.o.o. za ugostiteljstvo i usluge</item>
    </izvorni_sadrzaj>
    <derivirana_varijabla naziv="DomainObject.Predmet.ProtuStrankaListFormated_1">
      <item>JABUKA j.d.o.o. za ugostiteljstvo i usluge</item>
    </derivirana_varijabla>
  </DomainObject.Predmet.ProtuStrankaListFormated>
  <DomainObject.Predmet.ProtuStrankaListFormatedOIB>
    <izvorni_sadrzaj>
      <item>JABUKA j.d.o.o. za ugostiteljstvo i usluge, OIB 48999522911</item>
    </izvorni_sadrzaj>
    <derivirana_varijabla naziv="DomainObject.Predmet.ProtuStrankaListFormatedOIB_1">
      <item>JABUKA j.d.o.o. za ugostiteljstvo i usluge, OIB 48999522911</item>
    </derivirana_varijabla>
  </DomainObject.Predmet.ProtuStrankaListFormatedOIB>
  <DomainObject.Predmet.ProtuStrankaListFormatedWithAdress>
    <izvorni_sadrzaj>
      <item>JABUKA j.d.o.o. za ugostiteljstvo i usluge, Duga ulica 3, 48000 Koprivnica</item>
    </izvorni_sadrzaj>
    <derivirana_varijabla naziv="DomainObject.Predmet.ProtuStrankaListFormatedWithAdress_1">
      <item>JABUKA j.d.o.o. za ugostiteljstvo i usluge, Duga ulica 3, 48000 Koprivnica</item>
    </derivirana_varijabla>
  </DomainObject.Predmet.ProtuStrankaListFormatedWithAdress>
  <DomainObject.Predmet.ProtuStrankaListFormatedWithAdressOIB>
    <izvorni_sadrzaj>
      <item>JABUKA j.d.o.o. za ugostiteljstvo i usluge, OIB 48999522911, Duga ulica 3, 48000 Koprivnica</item>
    </izvorni_sadrzaj>
    <derivirana_varijabla naziv="DomainObject.Predmet.ProtuStrankaListFormatedWithAdressOIB_1">
      <item>JABUKA j.d.o.o. za ugostiteljstvo i usluge, OIB 48999522911, Duga ulica 3, 48000 Koprivnica</item>
    </derivirana_varijabla>
  </DomainObject.Predmet.ProtuStrankaListFormatedWithAdressOIB>
  <DomainObject.Predmet.ProtuStrankaListNazivFormated>
    <izvorni_sadrzaj>
      <item>JABUKA j.d.o.o. za ugostiteljstvo i usluge</item>
    </izvorni_sadrzaj>
    <derivirana_varijabla naziv="DomainObject.Predmet.ProtuStrankaListNazivFormated_1">
      <item>JABUKA j.d.o.o. za ugostiteljstvo i usluge</item>
    </derivirana_varijabla>
  </DomainObject.Predmet.ProtuStrankaListNazivFormated>
  <DomainObject.Predmet.ProtuStrankaListNazivFormatedOIB>
    <izvorni_sadrzaj>
      <item>JABUKA j.d.o.o. za ugostiteljstvo i usluge, OIB 48999522911</item>
    </izvorni_sadrzaj>
    <derivirana_varijabla naziv="DomainObject.Predmet.ProtuStrankaListNazivFormatedOIB_1">
      <item>JABUKA j.d.o.o. za ugostiteljstvo i usluge, OIB 48999522911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St-159/2016-5</izvorni_sadrzaj>
    <derivirana_varijabla naziv="DomainObject.PoslovniBrojDokumenta_1">St-159/2016-5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JABUKA j.d.o.o. za ugostiteljstvo i usluge</izvorni_sadrzaj>
    <derivirana_varijabla naziv="DomainObject.Predmet.ProtustrankaIDrugi_1">JABUKA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JABUKA j.d.o.o. za ugostiteljstvo i usluge, OIB 48999522911, Duga ulica 3, 48000 Koprivnica</izvorni_sadrzaj>
    <derivirana_varijabla naziv="DomainObject.Predmet.ProtustrankaIDrugiAdressOIB_1">JABUKA j.d.o.o. za ugostiteljstvo i usluge, OIB 48999522911, Duga ulica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JABUKA j.d.o.o.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JABUKA j.d.o.o.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JABUKA j.d.o.o. za ugostiteljstvo i usluge, OIB 48999522911, Duga ulica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JABUKA j.d.o.o. za ugostiteljstvo i usluge, OIB 48999522911, Duga ulica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48999522911</item>
      <item>, OIB null</item>
      <item>, OIB null</item>
    </izvorni_sadrzaj>
    <derivirana_varijabla naziv="DomainObject.Predmet.SudioniciListNazivOIB_1">
      <item>, OIB 85821130368</item>
      <item>, OIB 48999522911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2551</properties:Characters>
  <properties:Lines>75</properties:Lines>
  <properties:Paragraphs>30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2016-04-13T11:57:00Z</cp:lastPrinted>
  <dcterms:modified xmlns:xsi="http://www.w3.org/2001/XMLSchema-instance" xsi:type="dcterms:W3CDTF">2016-04-13T12:02:00Z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