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d0b0" w14:paraId="d92d0b0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9E15EE" w:rsidRPr="009E15EE">
        <w:t>ARNELA j.d.o.o.</w:t>
      </w:r>
      <w:r w:rsidR="009745DD">
        <w:t xml:space="preserve">, </w:t>
      </w:r>
      <w:r w:rsidR="009E15EE" w:rsidRPr="009E15EE">
        <w:t>Osijek</w:t>
      </w:r>
      <w:r w:rsidR="009745DD">
        <w:t xml:space="preserve">, </w:t>
      </w:r>
      <w:r w:rsidR="009E15EE" w:rsidRPr="009E15EE">
        <w:t>Vinkovačka ulica 19</w:t>
      </w:r>
      <w:r w:rsidR="009745DD">
        <w:t xml:space="preserve">, MBS: </w:t>
      </w:r>
      <w:r w:rsidR="009E15EE" w:rsidRPr="009E15EE">
        <w:t>030171562</w:t>
      </w:r>
      <w:r w:rsidR="009745DD">
        <w:t xml:space="preserve">, OIB: </w:t>
      </w:r>
      <w:r w:rsidR="009E15EE" w:rsidRPr="009E15EE">
        <w:t>81253364481</w:t>
      </w:r>
      <w:r w:rsidRPr="00B37760">
        <w:rPr>
          <w:color w:val="000000"/>
        </w:rPr>
        <w:t xml:space="preserve">, dana </w:t>
      </w:r>
      <w:r w:rsidR="009E15EE">
        <w:rPr>
          <w:color w:val="000000"/>
        </w:rPr>
        <w:t>24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B581D" w:rsidRPr="009E15EE">
        <w:t>ARNELA j.d.o.o.</w:t>
      </w:r>
      <w:r w:rsidR="009B581D">
        <w:t xml:space="preserve">, </w:t>
      </w:r>
      <w:r w:rsidR="009B581D" w:rsidRPr="009E15EE">
        <w:t>Osijek</w:t>
      </w:r>
      <w:r w:rsidR="009B581D">
        <w:t xml:space="preserve">, </w:t>
      </w:r>
      <w:r w:rsidR="009B581D" w:rsidRPr="009E15EE">
        <w:t>Vinkovačka ulica 19</w:t>
      </w:r>
      <w:r w:rsidR="009B581D">
        <w:t xml:space="preserve">, MBS: </w:t>
      </w:r>
      <w:r w:rsidR="009B581D" w:rsidRPr="009E15EE">
        <w:t>030171562</w:t>
      </w:r>
      <w:r w:rsidR="009B581D">
        <w:t xml:space="preserve">, OIB: </w:t>
      </w:r>
      <w:r w:rsidR="009B581D" w:rsidRPr="009E15EE">
        <w:t>81253364481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6717FD" w:rsidP="006717FD" w:rsidR="006717FD">
      <w:pPr>
        <w:jc w:val="both"/>
      </w:pPr>
      <w:r w:rsidRPr="00F603DF">
        <w:rPr>
          <w:color w:val="000000"/>
        </w:rPr>
        <w:t xml:space="preserve">2. Za privremenog stečajnog upravitelja dužnika imenuje se </w:t>
      </w:r>
      <w:r w:rsidR="00C02326" w:rsidRPr="00C02326">
        <w:t xml:space="preserve">Jadranka </w:t>
      </w:r>
      <w:proofErr w:type="spellStart"/>
      <w:r w:rsidR="00C02326" w:rsidRPr="00C02326">
        <w:t>Šeput</w:t>
      </w:r>
      <w:proofErr w:type="spellEnd"/>
      <w:r w:rsidR="00C02326">
        <w:t xml:space="preserve"> </w:t>
      </w:r>
      <w:r w:rsidR="00C02326" w:rsidRPr="00F603DF">
        <w:rPr>
          <w:bCs/>
        </w:rPr>
        <w:t>OIB</w:t>
      </w:r>
      <w:r w:rsidR="00C02326">
        <w:rPr>
          <w:bCs/>
        </w:rPr>
        <w:t>:</w:t>
      </w:r>
      <w:r w:rsidR="00C02326" w:rsidRPr="00F603DF">
        <w:rPr>
          <w:bCs/>
        </w:rPr>
        <w:t xml:space="preserve"> </w:t>
      </w:r>
      <w:r w:rsidR="00C02326" w:rsidRPr="00C02326">
        <w:rPr>
          <w:bCs/>
        </w:rPr>
        <w:t>56729601545</w:t>
      </w:r>
      <w:r w:rsidR="00C02326">
        <w:rPr>
          <w:bCs/>
        </w:rPr>
        <w:t xml:space="preserve"> </w:t>
      </w:r>
      <w:r w:rsidRPr="00F603DF">
        <w:t xml:space="preserve">sa sjedištem, poslovnom adresom i adresom prebivališta </w:t>
      </w:r>
      <w:r w:rsidR="00C02326">
        <w:t>Osijeku</w:t>
      </w:r>
      <w:r w:rsidR="00C02326" w:rsidRPr="00F603DF">
        <w:t xml:space="preserve">, </w:t>
      </w:r>
      <w:r w:rsidR="00C02326">
        <w:t xml:space="preserve">Dalmatinska 17 </w:t>
      </w:r>
      <w:r w:rsidRPr="00F603DF">
        <w:t xml:space="preserve">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14B38">
        <w:t>ARNELA j.d.o.o., Osijek, Vinkovačka ulica 19, MBS: 030171562, OIB: 81253364481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14B38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13</w:t>
      </w:r>
      <w:r w:rsidR="00C45A4B">
        <w:rPr>
          <w:b/>
          <w:color w:val="000000"/>
        </w:rPr>
        <w:t xml:space="preserve">. </w:t>
      </w:r>
      <w:r w:rsidR="0043157D" w:rsidRPr="00814B38">
        <w:rPr>
          <w:b/>
          <w:color w:val="000000"/>
        </w:rPr>
        <w:t>ožujka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BC1276" w:rsidRPr="00814B38">
        <w:rPr>
          <w:b/>
          <w:color w:val="000000"/>
        </w:rPr>
        <w:t>9,</w:t>
      </w:r>
      <w:r w:rsidR="00C45A4B">
        <w:rPr>
          <w:b/>
          <w:color w:val="000000"/>
        </w:rPr>
        <w:t>20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 w:rsidRPr="00947EA1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C45A4B">
        <w:t>17. veljače 2017.</w:t>
      </w:r>
      <w:r w:rsidRPr="00311641">
        <w:t xml:space="preserve">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C45A4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45A4B">
        <w:t>7</w:t>
      </w:r>
      <w:r>
        <w:t>-</w:t>
      </w:r>
      <w:r w:rsidR="00C45A4B">
        <w:t>910</w:t>
      </w:r>
      <w:r>
        <w:t xml:space="preserve"> od </w:t>
      </w:r>
      <w:r w:rsidR="005944D3">
        <w:t>16. veljače 2017</w:t>
      </w:r>
      <w:r w:rsidR="000B1FC5">
        <w:t>.</w:t>
      </w:r>
      <w:r>
        <w:t xml:space="preserve"> godine, za otvaranje stečajnog postupka nad dužnikom </w:t>
      </w:r>
      <w:r w:rsidR="00075C5F">
        <w:t>ARNELA j.d.o.o., Osijek, Vinkovačka ulica 19, MBS: 030171562, OIB: 81253364481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075C5F">
        <w:t xml:space="preserve">15. veljače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075C5F">
        <w:t>55.696,08</w:t>
      </w:r>
      <w:r>
        <w:t xml:space="preserve"> kn, u koji iznos je uračunata kamata i naknada FINE za provedbu ovrhe na novčanim sredstvima dužnika. Navodi da dužnik ima </w:t>
      </w:r>
      <w:r w:rsidR="00D107DE">
        <w:t>3</w:t>
      </w:r>
      <w:r>
        <w:t xml:space="preserve"> zaposlen</w:t>
      </w:r>
      <w:r w:rsidR="00D107DE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074C07">
        <w:t xml:space="preserve">15. veljače 2017. </w:t>
      </w:r>
      <w:r>
        <w:t xml:space="preserve">godine te u svom podnesku od </w:t>
      </w:r>
      <w:r w:rsidR="00074C07">
        <w:t xml:space="preserve">16. veljače 2017. </w:t>
      </w:r>
      <w:r>
        <w:t xml:space="preserve">godine navodi da dužnik na dan </w:t>
      </w:r>
      <w:r w:rsidR="00074C07" w:rsidRPr="00074C07">
        <w:t xml:space="preserve">15. veljače 2017.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074C07">
        <w:t>HR4223600001102536146 Zagrebačka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C27B11">
        <w:t xml:space="preserve">15. veljače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F48D5">
        <w:t>24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E24B82" w:rsidP="00E24B82" w:rsidR="00E24B82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 xml:space="preserve">. upravitelj Jadranka </w:t>
      </w:r>
      <w:proofErr w:type="spellStart"/>
      <w:r>
        <w:t>Šeput</w:t>
      </w:r>
      <w:proofErr w:type="spellEnd"/>
      <w:r w:rsidR="007E30EE">
        <w:t>, Osijek, Dalmatinska 17</w:t>
      </w:r>
    </w:p>
    <w:p w:rsidRDefault="00E24B82" w:rsidP="00E24B82" w:rsidR="007E30EE">
      <w:pPr>
        <w:jc w:val="both"/>
      </w:pPr>
      <w:r>
        <w:t>-dužniku</w:t>
      </w:r>
      <w:r w:rsidR="007E30EE">
        <w:t xml:space="preserve"> </w:t>
      </w:r>
      <w:r w:rsidR="007E30EE" w:rsidRPr="007E30EE">
        <w:t>ARNELA j.d.o.o</w:t>
      </w:r>
      <w:r w:rsidR="007E30EE">
        <w:t>., Osijek, Vinkovačka ulica 19</w:t>
      </w:r>
    </w:p>
    <w:p w:rsidRDefault="00E24B82" w:rsidP="00E24B82" w:rsidR="00E24B82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7E30EE">
        <w:t xml:space="preserve"> </w:t>
      </w:r>
      <w:proofErr w:type="spellStart"/>
      <w:r w:rsidR="007E30EE" w:rsidRPr="007E30EE">
        <w:t>Arnela</w:t>
      </w:r>
      <w:proofErr w:type="spellEnd"/>
      <w:r w:rsidR="007E30EE" w:rsidRPr="007E30EE">
        <w:t xml:space="preserve"> Cvijanović, Osijek, Srijemska ulica 12</w:t>
      </w:r>
    </w:p>
    <w:p w:rsidRDefault="00E24B82" w:rsidP="00E24B82" w:rsidR="00E24B82">
      <w:pPr>
        <w:jc w:val="both"/>
      </w:pPr>
      <w:r>
        <w:t xml:space="preserve">-FINA </w:t>
      </w:r>
    </w:p>
    <w:p w:rsidRDefault="00E24B82" w:rsidP="00E24B82" w:rsidR="00E24B82">
      <w:pPr>
        <w:jc w:val="both"/>
      </w:pPr>
      <w:r>
        <w:t>-Ministarstvu pravosuđa RH, Zagreb, Ulica Grada Vukovara 49, elektroničkom poštom</w:t>
      </w:r>
    </w:p>
    <w:p w:rsidRDefault="00E24B82" w:rsidP="00E24B82" w:rsidR="00E24B82">
      <w:pPr>
        <w:jc w:val="both"/>
      </w:pPr>
      <w:r>
        <w:t>-e</w:t>
      </w:r>
      <w:r w:rsidR="007E30EE">
        <w:t>-</w:t>
      </w:r>
      <w:proofErr w:type="spellStart"/>
      <w:r>
        <w:t>Ogl</w:t>
      </w:r>
      <w:proofErr w:type="spellEnd"/>
      <w:r>
        <w:t>. ploča uz prijedlog</w:t>
      </w:r>
    </w:p>
    <w:p w:rsidRDefault="00E24B82" w:rsidP="00E24B82" w:rsidR="006D3C3F" w:rsidRPr="00B37760">
      <w:pPr>
        <w:jc w:val="both"/>
      </w:pPr>
      <w:r>
        <w:t>- R 13.3.2018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BE2" w:rsidR="00114BE2">
      <w:r>
        <w:separator/>
      </w:r>
    </w:p>
  </w:endnote>
  <w:endnote w:id="0" w:type="continuationSeparator">
    <w:p w:rsidRDefault="00114BE2" w:rsidR="00114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BE2" w:rsidR="00114BE2">
      <w:r>
        <w:separator/>
      </w:r>
    </w:p>
  </w:footnote>
  <w:footnote w:id="0" w:type="continuationSeparator">
    <w:p w:rsidRDefault="00114BE2" w:rsidR="00114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171A6" w:rsidR="009171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171A6">
      <w:t>7 St-348/17-40</w:t>
    </w:r>
  </w:p>
  <w:p w:rsidRDefault="00345E8F" w:rsidP="00345E8F" w:rsidR="00345E8F">
    <w:pPr>
      <w:jc w:val="right"/>
    </w:pP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D37E48">
      <w:t>348/17-40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5CFD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4BE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C5D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4EE4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71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C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5C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5C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C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C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71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C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5C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5C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C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C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ARNELA j.d.o.o. za ugostiteljstvo</izvorni_sadrzaj>
    <derivirana_varijabla naziv="DomainObject.Predmet.ProtustrankaFormated_1">  ARNELA j.d.o.o. za ugostiteljstvo</derivirana_varijabla>
  </DomainObject.Predmet.ProtustrankaFormated>
  <DomainObject.Predmet.ProtustrankaFormatedOIB>
    <izvorni_sadrzaj>  ARNELA j.d.o.o. za ugostiteljstvo, OIB 81253364481</izvorni_sadrzaj>
    <derivirana_varijabla naziv="DomainObject.Predmet.ProtustrankaFormatedOIB_1">  ARNELA j.d.o.o. za ugostiteljstvo, OIB 81253364481</derivirana_varijabla>
  </DomainObject.Predmet.ProtustrankaFormatedOIB>
  <DomainObject.Predmet.ProtustrankaFormatedWithAdress>
    <izvorni_sadrzaj> ARNELA j.d.o.o. za ugostiteljstvo, Vinkovačka ulica 19, 31000 Osijek</izvorni_sadrzaj>
    <derivirana_varijabla naziv="DomainObject.Predmet.ProtustrankaFormatedWithAdress_1"> ARNELA j.d.o.o. za ugostiteljstvo, Vinkovačka ulica 19, 31000 Osijek</derivirana_varijabla>
  </DomainObject.Predmet.ProtustrankaFormatedWithAdress>
  <DomainObject.Predmet.ProtustrankaFormatedWithAdressOIB>
    <izvorni_sadrzaj> ARNELA j.d.o.o. za ugostiteljstvo, OIB 81253364481, Vinkovačka ulica 19, 31000 Osijek</izvorni_sadrzaj>
    <derivirana_varijabla naziv="DomainObject.Predmet.ProtustrankaFormatedWithAdressOIB_1"> ARNELA j.d.o.o. za ugostiteljstvo, OIB 81253364481, Vinkovačka ulica 19, 31000 Osijek</derivirana_varijabla>
  </DomainObject.Predmet.ProtustrankaFormatedWithAdressOIB>
  <DomainObject.Predmet.ProtustrankaWithAdress>
    <izvorni_sadrzaj>ARNELA j.d.o.o. za ugostiteljstvo Vinkovačka ulica 19, 31000 Osijek</izvorni_sadrzaj>
    <derivirana_varijabla naziv="DomainObject.Predmet.ProtustrankaWithAdress_1">ARNELA j.d.o.o. za ugostiteljstvo Vinkovačka ulica 19, 31000 Osijek</derivirana_varijabla>
  </DomainObject.Predmet.ProtustrankaWithAdress>
  <DomainObject.Predmet.ProtustrankaWithAdressOIB>
    <izvorni_sadrzaj>ARNELA j.d.o.o. za ugostiteljstvo, OIB 81253364481, Vinkovačka ulica 19, 31000 Osijek</izvorni_sadrzaj>
    <derivirana_varijabla naziv="DomainObject.Predmet.ProtustrankaWithAdressOIB_1">ARNELA j.d.o.o. za ugostiteljstvo, OIB 81253364481, Vinkovačka ulica 19, 31000 Osijek</derivirana_varijabla>
  </DomainObject.Predmet.ProtustrankaWithAdressOIB>
  <DomainObject.Predmet.ProtustrankaNazivFormated>
    <izvorni_sadrzaj>ARNELA j.d.o.o. za ugostiteljstvo</izvorni_sadrzaj>
    <derivirana_varijabla naziv="DomainObject.Predmet.ProtustrankaNazivFormated_1">ARNELA j.d.o.o. za ugostiteljstvo</derivirana_varijabla>
  </DomainObject.Predmet.ProtustrankaNazivFormated>
  <DomainObject.Predmet.ProtustrankaNazivFormatedOIB>
    <izvorni_sadrzaj>ARNELA j.d.o.o. za ugostiteljstvo, OIB 81253364481</izvorni_sadrzaj>
    <derivirana_varijabla naziv="DomainObject.Predmet.ProtustrankaNazivFormatedOIB_1">ARNELA j.d.o.o. za ugostiteljstvo, OIB 81253364481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ARNELA j.d.o.o. za ugostiteljstvo</item>
    </izvorni_sadrzaj>
    <derivirana_varijabla naziv="DomainObject.Predmet.ProtuStrankaListFormated_1">
      <item>ARNELA j.d.o.o. za ugostiteljstvo</item>
    </derivirana_varijabla>
  </DomainObject.Predmet.ProtuStrankaListFormated>
  <DomainObject.Predmet.ProtuStrankaListFormatedOIB>
    <izvorni_sadrzaj>
      <item>ARNELA j.d.o.o. za ugostiteljstvo, OIB 81253364481</item>
    </izvorni_sadrzaj>
    <derivirana_varijabla naziv="DomainObject.Predmet.ProtuStrankaListFormatedOIB_1">
      <item>ARNELA j.d.o.o. za ugostiteljstvo, OIB 81253364481</item>
    </derivirana_varijabla>
  </DomainObject.Predmet.ProtuStrankaListFormatedOIB>
  <DomainObject.Predmet.ProtuStrankaListFormatedWithAdress>
    <izvorni_sadrzaj>
      <item>ARNELA j.d.o.o. za ugostiteljstvo, Vinkovačka ulica 19, 31000 Osijek</item>
    </izvorni_sadrzaj>
    <derivirana_varijabla naziv="DomainObject.Predmet.ProtuStrankaListFormatedWithAdress_1">
      <item>ARNELA j.d.o.o. za ugostiteljstvo, Vinkovačka ulica 19, 31000 Osijek</item>
    </derivirana_varijabla>
  </DomainObject.Predmet.ProtuStrankaListFormatedWithAdress>
  <DomainObject.Predmet.ProtuStrankaListFormatedWithAdressOIB>
    <izvorni_sadrzaj>
      <item>ARNELA j.d.o.o. za ugostiteljstvo, OIB 81253364481, Vinkovačka ulica 19, 31000 Osijek</item>
    </izvorni_sadrzaj>
    <derivirana_varijabla naziv="DomainObject.Predmet.ProtuStrankaListFormatedWithAdressOIB_1">
      <item>ARNELA j.d.o.o. za ugostiteljstvo, OIB 81253364481, Vinkovačka ulica 19, 31000 Osijek</item>
    </derivirana_varijabla>
  </DomainObject.Predmet.ProtuStrankaListFormatedWithAdressOIB>
  <DomainObject.Predmet.ProtuStrankaListNazivFormated>
    <izvorni_sadrzaj>
      <item>ARNELA j.d.o.o. za ugostiteljstvo</item>
    </izvorni_sadrzaj>
    <derivirana_varijabla naziv="DomainObject.Predmet.ProtuStrankaListNazivFormated_1">
      <item>ARNELA j.d.o.o. za ugostiteljstvo</item>
    </derivirana_varijabla>
  </DomainObject.Predmet.ProtuStrankaListNazivFormated>
  <DomainObject.Predmet.ProtuStrankaListNazivFormatedOIB>
    <izvorni_sadrzaj>
      <item>ARNELA j.d.o.o. za ugostiteljstvo, OIB 81253364481</item>
    </izvorni_sadrzaj>
    <derivirana_varijabla naziv="DomainObject.Predmet.ProtuStrankaListNazivFormatedOIB_1">
      <item>ARNELA j.d.o.o. za ugostiteljstvo, OIB 81253364481</item>
    </derivirana_varijabla>
  </DomainObject.Predmet.ProtuStrankaListNazivFormatedOIB>
  <DomainObject.Predmet.OstaliListFormated>
    <izvorni_sadrzaj>
      <item>ARNELA CVIJANOVIĆ</item>
    </izvorni_sadrzaj>
    <derivirana_varijabla naziv="DomainObject.Predmet.OstaliListFormated_1">
      <item>ARNELA CVIJANOVIĆ</item>
    </derivirana_varijabla>
  </DomainObject.Predmet.OstaliListFormated>
  <DomainObject.Predmet.OstaliListFormatedOIB>
    <izvorni_sadrzaj>
      <item>ARNELA CVIJANOVIĆ, OIB 24519083457</item>
    </izvorni_sadrzaj>
    <derivirana_varijabla naziv="DomainObject.Predmet.OstaliListFormatedOIB_1">
      <item>ARNELA CVIJANOVIĆ, OIB 24519083457</item>
    </derivirana_varijabla>
  </DomainObject.Predmet.OstaliListFormatedOIB>
  <DomainObject.Predmet.OstaliListFormatedWithAdress>
    <izvorni_sadrzaj>
      <item>ARNELA CVIJANOVIĆ, Srijemska ulica 12, 31000 Osijek</item>
    </izvorni_sadrzaj>
    <derivirana_varijabla naziv="DomainObject.Predmet.OstaliListFormatedWithAdress_1">
      <item>ARNELA CVIJANOVIĆ, Srijemska ulica 12, 31000 Osijek</item>
    </derivirana_varijabla>
  </DomainObject.Predmet.OstaliListFormatedWithAdress>
  <DomainObject.Predmet.OstaliListFormatedWithAdressOIB>
    <izvorni_sadrzaj>
      <item>ARNELA CVIJANOVIĆ, OIB 24519083457, Srijemska ulica 12, 31000 Osijek</item>
    </izvorni_sadrzaj>
    <derivirana_varijabla naziv="DomainObject.Predmet.OstaliListFormatedWithAdressOIB_1">
      <item>ARNELA CVIJANOVIĆ, OIB 24519083457, Srijemska ulica 12, 31000 Osijek</item>
    </derivirana_varijabla>
  </DomainObject.Predmet.OstaliListFormatedWithAdressOIB>
  <DomainObject.Predmet.OstaliListNazivFormated>
    <izvorni_sadrzaj>
      <item>ARNELA CVIJANOVIĆ</item>
    </izvorni_sadrzaj>
    <derivirana_varijabla naziv="DomainObject.Predmet.OstaliListNazivFormated_1">
      <item>ARNELA CVIJANOVIĆ</item>
    </derivirana_varijabla>
  </DomainObject.Predmet.OstaliListNazivFormated>
  <DomainObject.Predmet.OstaliListNazivFormatedOIB>
    <izvorni_sadrzaj>
      <item>ARNELA CVIJANOVIĆ, OIB 24519083457</item>
    </izvorni_sadrzaj>
    <derivirana_varijabla naziv="DomainObject.Predmet.OstaliListNazivFormatedOIB_1">
      <item>ARNELA CVIJANOVIĆ, OIB 24519083457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ARNELA j.d.o.o. za ugostiteljstvo</izvorni_sadrzaj>
    <derivirana_varijabla naziv="DomainObject.Predmet.ProtustrankaIDrugi_1">ARNELA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ARNELA j.d.o.o. za ugostiteljstvo, OIB 81253364481, Vinkovačka ulica 19, 31000 Osijek</izvorni_sadrzaj>
    <derivirana_varijabla naziv="DomainObject.Predmet.ProtustrankaIDrugiAdressOIB_1">ARNELA j.d.o.o. za ugostiteljstvo, OIB 81253364481, Vinkovačka ulica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ARNELA j.d.o.o. za ugostiteljstvo</item>
      <item>ARNELA CVIJANOVIĆ</item>
    </izvorni_sadrzaj>
    <derivirana_varijabla naziv="DomainObject.Predmet.SudioniciListNaziv_1">
      <item>FINA RC OSIJEK</item>
      <item>ARNELA j.d.o.o. za ugostiteljstvo</item>
      <item>ARNELA CVIJANOVIĆ</item>
    </derivirana_varijabla>
  </DomainObject.Predmet.SudioniciListNaziv>
  <DomainObject.Predmet.SudioniciListAdressOIB>
    <izvorni_sadrzaj>
      <item>FINA RC OSIJEK, OIB 85821130368</item>
      <item>ARNELA j.d.o.o. za ugostiteljstvo, OIB 81253364481, Vinkovačka ulica 19,31000 Osijek</item>
      <item>ARNELA CVIJANOVIĆ, OIB 24519083457, Srijemska ulica 12,31000 Osijek</item>
    </izvorni_sadrzaj>
    <derivirana_varijabla naziv="DomainObject.Predmet.SudioniciListAdressOIB_1">
      <item>FINA RC OSIJEK, OIB 85821130368</item>
      <item>ARNELA j.d.o.o. za ugostiteljstvo, OIB 81253364481, Vinkovačka ulica 19,31000 Osijek</item>
      <item>ARNELA CVIJANOVIĆ, OIB 24519083457, Srijemska ulica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81253364481</item>
      <item>, OIB 24519083457</item>
    </izvorni_sadrzaj>
    <derivirana_varijabla naziv="DomainObject.Predmet.SudioniciListNazivOIB_1">
      <item>, OIB 85821130368</item>
      <item>, OIB 81253364481</item>
      <item>, OIB 24519083457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F1C0F-A4B6-4028-8310-FE4CABF18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4087</properties:Characters>
  <properties:Lines>101</properties:Lines>
  <properties:Paragraphs>36</properties:Paragraphs>
  <properties:TotalTime>739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2018-01-24T12:04:00Z</dcterms:modified>
  <cp:revision>672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