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6d6a" w14:paraId="7366d6a" w:rsidRDefault="004E0286" w:rsidR="004E028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9E75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9E759D">
        <w:rPr>
          <w:rFonts w:cs="Times New Roman" w:hAnsi="Times New Roman" w:ascii="Times New Roman"/>
          <w:sz w:val="24"/>
          <w:szCs w:val="24"/>
        </w:rPr>
        <w:t>RGOVAČKI  SUD  U  ZAGREBU</w:t>
      </w: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STALNA  SLUŽBA  U  KARLOVCU</w:t>
      </w: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</w:t>
      </w:r>
      <w:r w:rsidR="0079451C">
        <w:rPr>
          <w:rFonts w:cs="Times New Roman" w:hAnsi="Times New Roman" w:ascii="Times New Roman"/>
          <w:sz w:val="24"/>
          <w:szCs w:val="24"/>
        </w:rPr>
        <w:t xml:space="preserve">                 St – 6</w:t>
      </w:r>
      <w:r w:rsidR="005D3764">
        <w:rPr>
          <w:rFonts w:cs="Times New Roman" w:hAnsi="Times New Roman" w:ascii="Times New Roman"/>
          <w:sz w:val="24"/>
          <w:szCs w:val="24"/>
        </w:rPr>
        <w:t>04</w:t>
      </w:r>
      <w:r w:rsidR="0079451C">
        <w:rPr>
          <w:rFonts w:cs="Times New Roman" w:hAnsi="Times New Roman" w:ascii="Times New Roman"/>
          <w:sz w:val="24"/>
          <w:szCs w:val="24"/>
        </w:rPr>
        <w:t>1</w:t>
      </w:r>
      <w:r w:rsidR="00871027">
        <w:rPr>
          <w:rFonts w:cs="Times New Roman" w:hAnsi="Times New Roman" w:ascii="Times New Roman"/>
          <w:sz w:val="24"/>
          <w:szCs w:val="24"/>
        </w:rPr>
        <w:t>/</w:t>
      </w:r>
      <w:r w:rsidR="0079451C">
        <w:rPr>
          <w:rFonts w:cs="Times New Roman" w:hAnsi="Times New Roman" w:ascii="Times New Roman"/>
          <w:sz w:val="24"/>
          <w:szCs w:val="24"/>
        </w:rPr>
        <w:t>/16</w:t>
      </w:r>
    </w:p>
    <w:p w:rsidRDefault="001639F8" w:rsidR="001639F8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130F1A" w:rsidR="00130F1A">
      <w:pPr>
        <w:rPr>
          <w:rFonts w:cs="Times New Roman" w:hAnsi="Times New Roman" w:ascii="Times New Roman"/>
          <w:sz w:val="24"/>
          <w:szCs w:val="24"/>
        </w:rPr>
      </w:pPr>
    </w:p>
    <w:p w:rsidRDefault="001A0DC5" w:rsidR="001A0DC5">
      <w:pPr>
        <w:rPr>
          <w:rFonts w:cs="Times New Roman" w:hAnsi="Times New Roman" w:ascii="Times New Roman"/>
          <w:sz w:val="24"/>
          <w:szCs w:val="24"/>
        </w:rPr>
      </w:pPr>
    </w:p>
    <w:p w:rsidRDefault="001A0DC5" w:rsidR="001A0DC5">
      <w:pPr>
        <w:rPr>
          <w:rFonts w:cs="Times New Roman" w:hAnsi="Times New Roman" w:ascii="Times New Roman"/>
          <w:sz w:val="24"/>
          <w:szCs w:val="24"/>
        </w:rPr>
      </w:pPr>
    </w:p>
    <w:p w:rsidRDefault="001A0DC5" w:rsidR="001A0DC5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9E759D" w:rsidR="009E759D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  <w:r w:rsidR="0079451C">
        <w:rPr>
          <w:rFonts w:cs="Times New Roman" w:hAnsi="Times New Roman" w:ascii="Times New Roman"/>
          <w:sz w:val="24"/>
          <w:szCs w:val="24"/>
        </w:rPr>
        <w:t xml:space="preserve">               Prijedlog</w:t>
      </w:r>
    </w:p>
    <w:p w:rsidRDefault="00CA0AC1" w:rsidR="00CA0AC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</w:t>
      </w:r>
      <w:r w:rsidR="00E54A86">
        <w:rPr>
          <w:rFonts w:cs="Times New Roman" w:hAnsi="Times New Roman" w:ascii="Times New Roman"/>
          <w:sz w:val="24"/>
          <w:szCs w:val="24"/>
        </w:rPr>
        <w:t xml:space="preserve"> </w:t>
      </w:r>
      <w:r w:rsidR="0079451C">
        <w:rPr>
          <w:rFonts w:cs="Times New Roman" w:hAnsi="Times New Roman" w:ascii="Times New Roman"/>
          <w:sz w:val="24"/>
          <w:szCs w:val="24"/>
        </w:rPr>
        <w:t xml:space="preserve"> za sazivanje skupštine vjerovnika</w:t>
      </w:r>
    </w:p>
    <w:p w:rsidRDefault="00484C65" w:rsidR="00484C65">
      <w:pPr>
        <w:rPr>
          <w:rFonts w:cs="Times New Roman" w:hAnsi="Times New Roman" w:ascii="Times New Roman"/>
          <w:sz w:val="24"/>
          <w:szCs w:val="24"/>
        </w:rPr>
      </w:pPr>
    </w:p>
    <w:p w:rsidRDefault="00E54A86" w:rsidR="00E54A86">
      <w:pPr>
        <w:rPr>
          <w:rFonts w:cs="Times New Roman" w:hAnsi="Times New Roman" w:ascii="Times New Roman"/>
          <w:sz w:val="24"/>
          <w:szCs w:val="24"/>
        </w:rPr>
      </w:pPr>
    </w:p>
    <w:p w:rsidRDefault="00E54A86" w:rsidR="00E54A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</w:t>
      </w: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ED7F58" w:rsidP="003B033E" w:rsidR="00CB5BA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 stečajnom postupku  pregledala sam  poslovne  knjige  i dokumentaciju  i u pogle</w:t>
      </w:r>
      <w:r w:rsidR="00CB5BA2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u tražbine</w:t>
      </w:r>
      <w:r w:rsidR="00CB5B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Bačurin Ivice</w:t>
      </w:r>
      <w:r w:rsidR="00CB5BA2">
        <w:rPr>
          <w:rFonts w:cs="Times New Roman" w:hAnsi="Times New Roman" w:ascii="Times New Roman"/>
          <w:sz w:val="24"/>
          <w:szCs w:val="24"/>
        </w:rPr>
        <w:t xml:space="preserve"> i bjanko zadužnice koju je direktor stečajnog dužnika izdao Bačurin Ivici, došla sam do zaključka da se ovdje radi o inkongruentnom  namirenju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B5BA2">
        <w:rPr>
          <w:rFonts w:cs="Times New Roman" w:hAnsi="Times New Roman" w:ascii="Times New Roman"/>
          <w:sz w:val="24"/>
          <w:szCs w:val="24"/>
        </w:rPr>
        <w:t xml:space="preserve"> prema čl. 200 st. 1. t. 3. SZ-a ( NN br.71/15 ).Stoga je potrebno podnijeti tužbu radi pobijanja te pravne radnje.</w:t>
      </w:r>
    </w:p>
    <w:p w:rsidRDefault="00CB5BA2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u stečajnom postupku nema dovoljno sredstava za troškove </w:t>
      </w:r>
      <w:r w:rsidR="00DD211C">
        <w:rPr>
          <w:rFonts w:cs="Times New Roman" w:hAnsi="Times New Roman" w:ascii="Times New Roman"/>
          <w:sz w:val="24"/>
          <w:szCs w:val="24"/>
        </w:rPr>
        <w:t xml:space="preserve">tog parničnog postupka 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="00782904">
        <w:rPr>
          <w:rFonts w:cs="Times New Roman" w:hAnsi="Times New Roman" w:ascii="Times New Roman"/>
          <w:sz w:val="24"/>
          <w:szCs w:val="24"/>
        </w:rPr>
        <w:t xml:space="preserve">     </w:t>
      </w:r>
      <w:r w:rsidR="00747F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predlažem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sud sazove skupštinu vjerovnika radi donošenja odluke o</w:t>
      </w:r>
      <w:r w:rsidR="007054F8">
        <w:rPr>
          <w:rFonts w:cs="Times New Roman" w:hAnsi="Times New Roman" w:ascii="Times New Roman"/>
          <w:sz w:val="24"/>
          <w:szCs w:val="24"/>
        </w:rPr>
        <w:t xml:space="preserve"> </w:t>
      </w:r>
      <w:r w:rsidR="00C47942">
        <w:rPr>
          <w:rFonts w:cs="Times New Roman" w:hAnsi="Times New Roman" w:ascii="Times New Roman"/>
          <w:sz w:val="24"/>
          <w:szCs w:val="24"/>
        </w:rPr>
        <w:t xml:space="preserve">podnošenju tužbe radi pobijanja ove pravne radnje  i </w:t>
      </w:r>
      <w:r>
        <w:rPr>
          <w:rFonts w:cs="Times New Roman" w:hAnsi="Times New Roman" w:ascii="Times New Roman"/>
          <w:sz w:val="24"/>
          <w:szCs w:val="24"/>
        </w:rPr>
        <w:t xml:space="preserve"> predujmljivanju predvidivih troškova.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Predvidivi  troškovi  iznosili bi   71.700,00 kn , a njihovu specifikaciju i opis detaljno sam iznijela u svom  Izvješću</w:t>
      </w:r>
      <w:r w:rsidR="00ED7F5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 tijeku stečajnog postupka i stanju stečajne mase od 15.10.2018.g.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molim da me kontaktirate prilikom određivanja datuma skupštine vjerovnika.</w:t>
      </w:r>
    </w:p>
    <w:p w:rsidRDefault="00DD211C" w:rsidP="003B033E" w:rsidR="00DD211C">
      <w:pPr>
        <w:rPr>
          <w:rFonts w:cs="Times New Roman" w:hAnsi="Times New Roman" w:ascii="Times New Roman"/>
          <w:sz w:val="24"/>
          <w:szCs w:val="24"/>
        </w:rPr>
      </w:pPr>
    </w:p>
    <w:p w:rsidRDefault="00ED7F58" w:rsidP="003B033E" w:rsidR="003B033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35E8" w:rsidR="00BA35E8">
      <w:pPr>
        <w:rPr>
          <w:rFonts w:cs="Times New Roman" w:hAnsi="Times New Roman" w:ascii="Times New Roman"/>
          <w:sz w:val="24"/>
          <w:szCs w:val="24"/>
        </w:rPr>
      </w:pPr>
    </w:p>
    <w:p w:rsidRDefault="00F2323F" w:rsidR="00BA35E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991D70">
        <w:rPr>
          <w:rFonts w:cs="Times New Roman" w:hAnsi="Times New Roman" w:ascii="Times New Roman"/>
          <w:sz w:val="24"/>
          <w:szCs w:val="24"/>
        </w:rPr>
        <w:t xml:space="preserve"> </w:t>
      </w:r>
      <w:r w:rsidR="00DD211C">
        <w:rPr>
          <w:rFonts w:cs="Times New Roman" w:hAnsi="Times New Roman" w:ascii="Times New Roman"/>
          <w:sz w:val="24"/>
          <w:szCs w:val="24"/>
        </w:rPr>
        <w:t>16.10</w:t>
      </w:r>
      <w:r>
        <w:rPr>
          <w:rFonts w:cs="Times New Roman" w:hAnsi="Times New Roman" w:ascii="Times New Roman"/>
          <w:sz w:val="24"/>
          <w:szCs w:val="24"/>
        </w:rPr>
        <w:t>.2018</w:t>
      </w:r>
      <w:r w:rsidR="00BA35E8">
        <w:rPr>
          <w:rFonts w:cs="Times New Roman" w:hAnsi="Times New Roman" w:ascii="Times New Roman"/>
          <w:sz w:val="24"/>
          <w:szCs w:val="24"/>
        </w:rPr>
        <w:t xml:space="preserve">.                                   </w:t>
      </w:r>
      <w:r w:rsidR="001639F8">
        <w:rPr>
          <w:rFonts w:cs="Times New Roman" w:hAnsi="Times New Roman" w:ascii="Times New Roman"/>
          <w:sz w:val="24"/>
          <w:szCs w:val="24"/>
        </w:rPr>
        <w:t xml:space="preserve">        </w:t>
      </w:r>
      <w:r w:rsidR="008D17C5">
        <w:rPr>
          <w:rFonts w:cs="Times New Roman" w:hAnsi="Times New Roman" w:ascii="Times New Roman"/>
          <w:sz w:val="24"/>
          <w:szCs w:val="24"/>
        </w:rPr>
        <w:t xml:space="preserve">                                  </w:t>
      </w:r>
      <w:r w:rsidR="005B2F33">
        <w:rPr>
          <w:rFonts w:cs="Times New Roman" w:hAnsi="Times New Roman" w:ascii="Times New Roman"/>
          <w:sz w:val="24"/>
          <w:szCs w:val="24"/>
        </w:rPr>
        <w:t xml:space="preserve"> stečajna upraviteljica</w:t>
      </w:r>
    </w:p>
    <w:p w:rsidRDefault="00BA35E8" w:rsidR="00BA35E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5B2F33">
        <w:rPr>
          <w:rFonts w:cs="Times New Roman" w:hAnsi="Times New Roman" w:ascii="Times New Roman"/>
          <w:sz w:val="24"/>
          <w:szCs w:val="24"/>
        </w:rPr>
        <w:t xml:space="preserve">  </w:t>
      </w:r>
      <w:r w:rsidR="008D17C5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4E0286" w:rsidR="004E0286">
      <w:pPr>
        <w:rPr>
          <w:rFonts w:cs="Times New Roman" w:hAnsi="Times New Roman" w:ascii="Times New Roman"/>
          <w:sz w:val="24"/>
          <w:szCs w:val="24"/>
        </w:rPr>
      </w:pPr>
    </w:p>
    <w:p w:rsidRDefault="004E0286" w:rsidR="004E0286" w:rsidRPr="004E0286">
      <w:pPr>
        <w:rPr>
          <w:rFonts w:cs="Times New Roman" w:hAnsi="Times New Roman" w:ascii="Times New Roman"/>
          <w:sz w:val="24"/>
          <w:szCs w:val="24"/>
        </w:rPr>
      </w:pPr>
    </w:p>
    <w:sectPr w:rsidSect="004A5DAE" w:rsidR="004E0286" w:rsidRPr="004E02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286"/>
    <w:rsid w:val="00013DBD"/>
    <w:rsid w:val="00081ADB"/>
    <w:rsid w:val="00130C5B"/>
    <w:rsid w:val="00130F1A"/>
    <w:rsid w:val="00153ECB"/>
    <w:rsid w:val="001639F8"/>
    <w:rsid w:val="001A0DC5"/>
    <w:rsid w:val="00240439"/>
    <w:rsid w:val="003575CE"/>
    <w:rsid w:val="003B033E"/>
    <w:rsid w:val="003C08A6"/>
    <w:rsid w:val="00466674"/>
    <w:rsid w:val="00484C65"/>
    <w:rsid w:val="004A5DAE"/>
    <w:rsid w:val="004E0286"/>
    <w:rsid w:val="005B2F33"/>
    <w:rsid w:val="005D3764"/>
    <w:rsid w:val="005F2261"/>
    <w:rsid w:val="00623112"/>
    <w:rsid w:val="006454E6"/>
    <w:rsid w:val="007054F8"/>
    <w:rsid w:val="007165F2"/>
    <w:rsid w:val="00747F68"/>
    <w:rsid w:val="00782904"/>
    <w:rsid w:val="0079451C"/>
    <w:rsid w:val="007A354B"/>
    <w:rsid w:val="007B3AE4"/>
    <w:rsid w:val="007D090E"/>
    <w:rsid w:val="007F56F3"/>
    <w:rsid w:val="0081551F"/>
    <w:rsid w:val="00822D66"/>
    <w:rsid w:val="00871027"/>
    <w:rsid w:val="00885165"/>
    <w:rsid w:val="008D17C5"/>
    <w:rsid w:val="009501F7"/>
    <w:rsid w:val="00991D70"/>
    <w:rsid w:val="009E759D"/>
    <w:rsid w:val="00A16EC1"/>
    <w:rsid w:val="00BA35E8"/>
    <w:rsid w:val="00C47942"/>
    <w:rsid w:val="00C61FEF"/>
    <w:rsid w:val="00CA0AC1"/>
    <w:rsid w:val="00CB5BA2"/>
    <w:rsid w:val="00CC2B61"/>
    <w:rsid w:val="00D16140"/>
    <w:rsid w:val="00DD211C"/>
    <w:rsid w:val="00DD7D41"/>
    <w:rsid w:val="00E54A86"/>
    <w:rsid w:val="00ED7F58"/>
    <w:rsid w:val="00F2323F"/>
    <w:rsid w:val="00F24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1F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2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D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D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D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D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1F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2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D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D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D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D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890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2018-10-22T09:35:00Z</dcterms:created>
  <dc:creator>Ana</dc:creator>
  <cp:lastModifiedBy>Renata Klokočki</cp:lastModifiedBy>
  <cp:lastPrinted>2018-10-16T18:09:00Z</cp:lastPrinted>
  <dcterms:modified xmlns:xsi="http://www.w3.org/2001/XMLSchema-instance" xsi:type="dcterms:W3CDTF">2018-10-22T09:35:00Z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St-6041/2016-49 / Podnesak - Prijedlog (Prijedlog za saziv skupšt. vjerov_CE  RAD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