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6466" w14:paraId="a3e646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B71F2">
        <w:rPr>
          <w:szCs w:val="24"/>
          <w:lang w:val="hr-HR"/>
        </w:rPr>
        <w:t>28</w:t>
      </w:r>
      <w:r w:rsidR="00B95B78">
        <w:rPr>
          <w:szCs w:val="24"/>
          <w:lang w:val="hr-HR"/>
        </w:rPr>
        <w:t>5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B95B78">
        <w:rPr>
          <w:lang w:val="hr-HR"/>
        </w:rPr>
        <w:t>PLANET jednostavno društvo s ograničenom odgovornošću za trgovinu i usluge, Veliki Grđevac, Ignaca Franciškovića 198, MBS: 010091586, OIB: 34864249880</w:t>
      </w:r>
      <w:r w:rsidR="00EB71F2" w:rsidRPr="000664E3">
        <w:rPr>
          <w:lang w:val="hr-HR"/>
        </w:rPr>
        <w:t xml:space="preserve">, 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3F1766">
        <w:rPr>
          <w:lang w:val="hr-HR"/>
        </w:rPr>
        <w:t>9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B95B78">
        <w:rPr>
          <w:lang w:val="hr-HR"/>
        </w:rPr>
        <w:t>PLANET jednostavno društvo s ograničenom odgovornošću za trgovinu i usluge, Veliki Grđevac, Ignaca Franciškovića 198, MBS: 010091586, OIB: 34864249880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B95B78">
        <w:rPr>
          <w:szCs w:val="24"/>
          <w:lang w:val="hr-HR"/>
        </w:rPr>
        <w:t>ANĐELKO STANKUS</w:t>
      </w:r>
      <w:r w:rsidR="00BF207A">
        <w:rPr>
          <w:szCs w:val="24"/>
          <w:lang w:val="hr-HR"/>
        </w:rPr>
        <w:t xml:space="preserve">, </w:t>
      </w:r>
      <w:r w:rsidR="00B95B78">
        <w:rPr>
          <w:szCs w:val="24"/>
          <w:lang w:val="hr-HR"/>
        </w:rPr>
        <w:t>Varaždin</w:t>
      </w:r>
      <w:r w:rsidR="002554EA">
        <w:rPr>
          <w:szCs w:val="24"/>
          <w:lang w:val="hr-HR"/>
        </w:rPr>
        <w:t xml:space="preserve">, </w:t>
      </w:r>
      <w:r w:rsidR="00B95B78">
        <w:rPr>
          <w:szCs w:val="24"/>
          <w:lang w:val="hr-HR"/>
        </w:rPr>
        <w:t>Braće Radić 20, Jalkovec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B95B78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B95B78">
        <w:rPr>
          <w:lang w:val="hr-HR"/>
        </w:rPr>
        <w:t>PLANET jednostavno društvo s ograničenom odgovornošću za trgovinu i usluge, Veliki Grđevac, Ignaca Franciškovića 198, MBS: 010091586, OIB: 34864249880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F176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F1766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B95B78">
        <w:rPr>
          <w:szCs w:val="24"/>
          <w:lang w:val="hr-HR"/>
        </w:rPr>
        <w:t>285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95B78">
        <w:rPr>
          <w:szCs w:val="24"/>
          <w:lang w:val="hr-HR"/>
        </w:rPr>
        <w:t>18. 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3F1766">
        <w:rPr>
          <w:szCs w:val="24"/>
          <w:lang w:val="hr-HR"/>
        </w:rPr>
        <w:t>9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B95B78" w:rsidP="00CA6F86" w:rsidR="00B95B7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3F1766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942" w:rsidR="003E5942">
      <w:r>
        <w:separator/>
      </w:r>
    </w:p>
  </w:endnote>
  <w:endnote w:id="0" w:type="continuationSeparator">
    <w:p w:rsidRDefault="003E5942" w:rsidR="003E5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942" w:rsidR="003E5942">
      <w:r>
        <w:separator/>
      </w:r>
    </w:p>
  </w:footnote>
  <w:footnote w:id="0" w:type="continuationSeparator">
    <w:p w:rsidRDefault="003E5942" w:rsidR="003E5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9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EB71F2">
      <w:t>28</w:t>
    </w:r>
    <w:r w:rsidR="00B95B78">
      <w:t>5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3E5942"/>
    <w:rsid w:val="003F1766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C650C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1941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55C25"/>
    <w:rsid w:val="0076259E"/>
    <w:rsid w:val="00771630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4F1C"/>
    <w:rsid w:val="00B467DD"/>
    <w:rsid w:val="00B5740C"/>
    <w:rsid w:val="00B6308A"/>
    <w:rsid w:val="00B73A06"/>
    <w:rsid w:val="00B8457C"/>
    <w:rsid w:val="00B90012"/>
    <w:rsid w:val="00B95B78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B71F2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1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9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94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9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9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1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9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94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9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9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jednostavno društvo s ograničenom odgovornošću za trgovinu i usluge, Veliki Grđevac zastupanog po punomoćniku Silvio Đurđević</izvorni_sadrzaj>
    <derivirana_varijabla naziv="DomainObject.Predmet.ProtustrankaFormated_1">  PLANET jednostavno društvo s ograničenom odgovornošću za trgovinu i usluge, Veliki Grđevac zastupanog po punomoćniku Silvio Đurđević</derivirana_varijabla>
  </DomainObject.Predmet.ProtustrankaFormated>
  <DomainObject.Predmet.ProtustrankaFormatedOIB>
    <izvorni_sadrzaj>  PLANET jednostavno društvo s ograničenom odgovornošću za trgovinu i usluge, Veliki Grđevac, OIB 34864249880 zastupanog po punomoćniku Silvio Đurđević</izvorni_sadrzaj>
    <derivirana_varijabla naziv="DomainObject.Predmet.ProtustrankaFormatedOIB_1">  PLANET jednostavno društvo s ograničenom odgovornošću za trgovinu i usluge, Veliki Grđevac, OIB 34864249880 zastupanog po punomoćniku Silvio Đurđević</derivirana_varijabla>
  </DomainObject.Predmet.ProtustrankaFormatedOIB>
  <DomainObject.Predmet.ProtustrankaFormatedWithAdress>
    <izvorni_sadrzaj> PLANET jednostavno društvo s ograničenom odgovornošću za trgovinu i usluge, Veliki Grđevac, Ignaca Franciškovića 198, 43270 Veliki Grđevac zastupanog po punomoćniku Silvio Đurđević</izvorni_sadrzaj>
    <derivirana_varijabla naziv="DomainObject.Predmet.ProtustrankaFormatedWithAdress_1"> PLANET jednostavno društvo s ograničenom odgovornošću za trgovinu i usluge, Veliki Grđevac, Ignaca Franciškovića 198, 43270 Veliki Grđevac zastupanog po punomoćniku Silvio Đurđević</derivirana_varijabla>
  </DomainObject.Predmet.ProtustrankaFormatedWithAdress>
  <DomainObject.Predmet.ProtustrankaFormatedWithAdressOIB>
    <izvorni_sadrzaj> PLANET jednostavno društvo s ograničenom odgovornošću za trgovinu i usluge, Veliki Grđevac, OIB 34864249880, Ignaca Franciškovića 198, 43270 Veliki Grđevac zastupanog po punomoćniku Silvio Đurđević</izvorni_sadrzaj>
    <derivirana_varijabla naziv="DomainObject.Predmet.ProtustrankaFormatedWithAdressOIB_1"> PLANET jednostavno društvo s ograničenom odgovornošću za trgovinu i usluge, Veliki Grđevac, OIB 34864249880, Ignaca Franciškovića 198, 43270 Veliki Grđevac zastupanog po punomoćniku Silvio Đurđević</derivirana_varijabla>
  </DomainObject.Predmet.ProtustrankaFormatedWithAdressOIB>
  <DomainObject.Predmet.ProtustrankaWithAdress>
    <izvorni_sadrzaj>PLANET jednostavno društvo s ograničenom odgovornošću za trgovinu i usluge, Veliki Grđevac Ignaca Franciškovića 198, 43270 Veliki Grđevac</izvorni_sadrzaj>
    <derivirana_varijabla naziv="DomainObject.Predmet.ProtustrankaWithAdress_1">PLANET jednostavno društvo s ograničenom odgovornošću za trgovinu i usluge, Veliki Grđevac Ignaca Franciškovića 198, 43270 Veliki Grđevac</derivirana_varijabla>
  </DomainObject.Predmet.ProtustrankaWithAdress>
  <DomainObject.Predmet.ProtustrankaWithAdressOIB>
    <izvorni_sadrzaj>PLANET jednostavno društvo s ograničenom odgovornošću za trgovinu i usluge, Veliki Grđevac, OIB 34864249880, Ignaca Franciškovića 198, 43270 Veliki Grđevac</izvorni_sadrzaj>
    <derivirana_varijabla naziv="DomainObject.Predmet.ProtustrankaWithAdressOIB_1">PLANET jednostavno društvo s ograničenom odgovornošću za trgovinu i usluge, Veliki Grđevac, OIB 34864249880, Ignaca Franciškovića 198, 43270 Veliki Grđevac</derivirana_varijabla>
  </DomainObject.Predmet.ProtustrankaWithAdressOIB>
  <DomainObject.Predmet.ProtustrankaNazivFormated>
    <izvorni_sadrzaj>PLANET jednostavno društvo s ograničenom odgovornošću za trgovinu i usluge, Veliki Grđevac</izvorni_sadrzaj>
    <derivirana_varijabla naziv="DomainObject.Predmet.ProtustrankaNazivFormated_1">PLANET jednostavno društvo s ograničenom odgovornošću za trgovinu i usluge, Veliki Grđevac</derivirana_varijabla>
  </DomainObject.Predmet.ProtustrankaNazivFormated>
  <DomainObject.Predmet.ProtustrankaNazivFormatedOIB>
    <izvorni_sadrzaj>PLANET jednostavno društvo s ograničenom odgovornošću za trgovinu i usluge, Veliki Grđevac, OIB 34864249880</izvorni_sadrzaj>
    <derivirana_varijabla naziv="DomainObject.Predmet.ProtustrankaNazivFormatedOIB_1">PLANET jednostavno društvo s ograničenom odgovornošću za trgovinu i usluge, Veliki Grđevac, OIB 34864249880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PLANET jednostavno društvo s ograničenom odgovornošću za trgovinu i usluge, Veliki Grđevac zastupanog po punomoćniku Silvio Đurđević</item>
    </izvorni_sadrzaj>
    <derivirana_varijabla naziv="DomainObject.Predmet.ProtuStrankaListFormated_1">
      <item>PLANET jednostavno društvo s ograničenom odgovornošću za trgovinu i usluge, Veliki Grđevac zastupanog po punomoćniku Silvio Đurđević</item>
    </derivirana_varijabla>
  </DomainObject.Predmet.ProtuStrankaListFormated>
  <DomainObject.Predmet.ProtuStrankaListFormatedOIB>
    <izvorni_sadrzaj>
      <item>PLANET jednostavno društvo s ograničenom odgovornošću za trgovinu i usluge, Veliki Grđevac, OIB 34864249880 zastupanog po punomoćniku Silvio Đurđević</item>
    </izvorni_sadrzaj>
    <derivirana_varijabla naziv="DomainObject.Predmet.ProtuStrankaListFormatedOIB_1">
      <item>PLANET jednostavno društvo s ograničenom odgovornošću za trgovinu i usluge, Veliki Grđevac, OIB 34864249880 zastupanog po punomoćniku Silvio Đurđević</item>
    </derivirana_varijabla>
  </DomainObject.Predmet.ProtuStrankaListFormatedOIB>
  <DomainObject.Predmet.ProtuStrankaListFormatedWithAdress>
    <izvorni_sadrzaj>
      <item>PLANET jednostavno društvo s ograničenom odgovornošću za trgovinu i usluge, Veliki Grđevac, Ignaca Franciškovića 198, 43270 Veliki Grđevac zastupanog po punomoćniku Silvio Đurđević</item>
    </izvorni_sadrzaj>
    <derivirana_varijabla naziv="DomainObject.Predmet.ProtuStrankaListFormatedWithAdress_1">
      <item>PLANET jednostavno društvo s ograničenom odgovornošću za trgovinu i usluge, Veliki Grđevac, Ignaca Franciškovića 198, 43270 Veliki Grđevac zastupanog po punomoćniku Silvio Đurđević</item>
    </derivirana_varijabla>
  </DomainObject.Predmet.ProtuStrankaListFormatedWithAdress>
  <DomainObject.Predmet.ProtuStrankaListFormatedWithAdressOIB>
    <izvorni_sadrzaj>
      <item>PLANET jednostavno društvo s ograničenom odgovornošću za trgovinu i usluge, Veliki Grđevac, OIB 34864249880, Ignaca Franciškovića 198, 43270 Veliki Grđevac zastupanog po punomoćniku Silvio Đurđević</item>
    </izvorni_sadrzaj>
    <derivirana_varijabla naziv="DomainObject.Predmet.ProtuStrankaListFormatedWithAdressOIB_1">
      <item>PLANET jednostavno društvo s ograničenom odgovornošću za trgovinu i usluge, Veliki Grđevac, OIB 34864249880, Ignaca Franciškovića 198, 43270 Veliki Grđevac zastupanog po punomoćniku Silvio Đurđević</item>
    </derivirana_varijabla>
  </DomainObject.Predmet.ProtuStrankaListFormatedWithAdressOIB>
  <DomainObject.Predmet.ProtuStrankaListNazivFormated>
    <izvorni_sadrzaj>
      <item>PLANET jednostavno društvo s ograničenom odgovornošću za trgovinu i usluge, Veliki Grđevac</item>
    </izvorni_sadrzaj>
    <derivirana_varijabla naziv="DomainObject.Predmet.ProtuStrankaListNazivFormated_1">
      <item>PLANET jednostavno društvo s ograničenom odgovornošću za trgovinu i usluge, Veliki Grđevac</item>
    </derivirana_varijabla>
  </DomainObject.Predmet.ProtuStrankaListNazivFormated>
  <DomainObject.Predmet.ProtuStrankaListNazivFormatedOIB>
    <izvorni_sadrzaj>
      <item>PLANET jednostavno društvo s ograničenom odgovornošću za trgovinu i usluge, Veliki Grđevac, OIB 34864249880</item>
    </izvorni_sadrzaj>
    <derivirana_varijabla naziv="DomainObject.Predmet.ProtuStrankaListNazivFormatedOIB_1">
      <item>PLANET jednostavno društvo s ograničenom odgovornošću za trgovinu i usluge, Veliki Grđevac, OIB 34864249880</item>
    </derivirana_varijabla>
  </DomainObject.Predmet.ProtuStrankaListNazivFormatedOIB>
  <DomainObject.Predmet.OstaliListFormated>
    <izvorni_sadrzaj>
      <item>Silvio Đurđević punomoćnik sudionika u postupku PLANET jednostavno društvo s ograničenom odgovornošću za trgovinu i usluge, Veliki Grđevac</item>
    </izvorni_sadrzaj>
    <derivirana_varijabla naziv="DomainObject.Predmet.OstaliListFormated_1">
      <item>Silvio Đurđević punomoćnik sudionika u postupku PLANET jednostavno društvo s ograničenom odgovornošću za trgovinu i usluge, Veliki Grđevac</item>
    </derivirana_varijabla>
  </DomainObject.Predmet.OstaliListFormated>
  <DomainObject.Predmet.OstaliListFormatedOIB>
    <izvorni_sadrzaj>
      <item>Silvio Đurđević, OIB 34017354860 punomoćnik sudionika u postupku PLANET jednostavno društvo s ograničenom odgovornošću za trgovinu i usluge, Veliki Grđevac</item>
    </izvorni_sadrzaj>
    <derivirana_varijabla naziv="DomainObject.Predmet.OstaliListFormatedOIB_1">
      <item>Silvio Đurđević, OIB 34017354860 punomoćnik sudionika u postupku PLANET jednostavno društvo s ograničenom odgovornošću za trgovinu i usluge, Veliki Grđevac</item>
    </derivirana_varijabla>
  </DomainObject.Predmet.OstaliListFormatedOIB>
  <DomainObject.Predmet.OstaliListFormatedWithAdress>
    <izvorni_sadrzaj>
      <item>Silvio Đurđević, Ignaca Franciškovića 198, 43270 Veliki Grđevac punomoćnik sudionika u postupku PLANET jednostavno društvo s ograničenom odgovornošću za trgovinu i usluge, Veliki Grđevac</item>
    </izvorni_sadrzaj>
    <derivirana_varijabla naziv="DomainObject.Predmet.OstaliListFormatedWithAdress_1">
      <item>Silvio Đurđević, Ignaca Franciškovića 198, 43270 Veliki Grđevac punomoćnik sudionika u postupku PLANET jednostavno društvo s ograničenom odgovornošću za trgovinu i usluge, Veliki Grđevac</item>
    </derivirana_varijabla>
  </DomainObject.Predmet.OstaliListFormatedWithAdress>
  <DomainObject.Predmet.OstaliListFormatedWithAdressOIB>
    <izvorni_sadrzaj>
      <item>Silvio Đurđević, OIB 34017354860, Ignaca Franciškovića 198, 43270 Veliki Grđevac punomoćnik sudionika u postupku PLANET jednostavno društvo s ograničenom odgovornošću za trgovinu i usluge, Veliki Grđevac</item>
    </izvorni_sadrzaj>
    <derivirana_varijabla naziv="DomainObject.Predmet.OstaliListFormatedWithAdressOIB_1">
      <item>Silvio Đurđević, OIB 34017354860, Ignaca Franciškovića 198, 43270 Veliki Grđevac punomoćnik sudionika u postupku PLANET jednostavno društvo s ograničenom odgovornošću za trgovinu i usluge, Veliki Grđevac</item>
    </derivirana_varijabla>
  </DomainObject.Predmet.OstaliListFormatedWithAdressOIB>
  <DomainObject.Predmet.OstaliListNazivFormated>
    <izvorni_sadrzaj>
      <item>Silvio Đurđević</item>
    </izvorni_sadrzaj>
    <derivirana_varijabla naziv="DomainObject.Predmet.OstaliListNazivFormated_1">
      <item>Silvio Đurđević</item>
    </derivirana_varijabla>
  </DomainObject.Predmet.OstaliListNazivFormated>
  <DomainObject.Predmet.OstaliListNazivFormatedOIB>
    <izvorni_sadrzaj>
      <item>Silvio Đurđević, OIB 34017354860</item>
    </izvorni_sadrzaj>
    <derivirana_varijabla naziv="DomainObject.Predmet.OstaliListNazivFormatedOIB_1">
      <item>Silvio Đurđević, OIB 34017354860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PLANET jednostavno društvo s ograničenom odgovornošću za trgovinu i usluge, Veliki Grđevac</izvorni_sadrzaj>
    <derivirana_varijabla naziv="DomainObject.Predmet.ProtustrankaIDrugi_1">PLANET jednostavno društvo s ograničenom odgovornošću za trgovinu i usluge, Veliki Grđevac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PLANET jednostavno društvo s ograničenom odgovornošću za trgovinu i usluge, Veliki Grđevac, OIB 34864249880, Ignaca Franciškovića 198, 43270 Veliki Grđevac</izvorni_sadrzaj>
    <derivirana_varijabla naziv="DomainObject.Predmet.ProtustrankaIDrugiAdressOIB_1">PLANET jednostavno društvo s ograničenom odgovornošću za trgovinu i usluge, Veliki Grđevac, OIB 34864249880, Ignaca Franciškovića 198,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PLANET jednostavno društvo s ograničenom odgovornošću za trgovinu i usluge, Veliki Grđevac</item>
      <item>Silvio Đurđević</item>
    </izvorni_sadrzaj>
    <derivirana_varijabla naziv="DomainObject.Predmet.SudioniciListNaziv_1">
      <item>FINA, RC ZAGREB, Podružnica Bjelovar</item>
      <item>PLANET jednostavno društvo s ograničenom odgovornošću za trgovinu i usluge, Veliki Grđevac</item>
      <item>Silvio Đurđević</item>
    </derivirana_varijabla>
  </DomainObject.Predmet.SudioniciListNaziv>
  <DomainObject.Predmet.SudioniciListAdressOIB>
    <izvorni_sadrzaj>
      <item>FINA, RC ZAGREB, Podružnica Bjelovar, OIB 85821130368, F. Supila 4,43000 Bjelovar</item>
      <item>PLANET jednostavno društvo s ograničenom odgovornošću za trgovinu i usluge, Veliki Grđevac, OIB 34864249880, Ignaca Franciškovića 198,43270 Veliki Grđevac</item>
      <item>Silvio Đurđević, OIB 34017354860, Ignaca Franciškovića 198,43270 Veliki Grđevac</item>
    </izvorni_sadrzaj>
    <derivirana_varijabla naziv="DomainObject.Predmet.SudioniciListAdressOIB_1">
      <item>FINA, RC ZAGREB, Podružnica Bjelovar, OIB 85821130368, F. Supila 4,43000 Bjelovar</item>
      <item>PLANET jednostavno društvo s ograničenom odgovornošću za trgovinu i usluge, Veliki Grđevac, OIB 34864249880, Ignaca Franciškovića 198,43270 Veliki Grđevac</item>
      <item>Silvio Đurđević, OIB 34017354860, Ignaca Franciškovića 198,43270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34864249880</item>
      <item>, OIB 34017354860</item>
    </izvorni_sadrzaj>
    <derivirana_varijabla naziv="DomainObject.Predmet.SudioniciListNazivOIB_1">
      <item>, OIB 85821130368</item>
      <item>, OIB 34864249880</item>
      <item>, OIB 34017354860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4C338-E6CC-4B82-B081-CE47ECCDD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727</properties:Words>
  <properties:Characters>3953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2016-02-19T07:02:00Z</dcterms:created>
  <dc:creator>553y7k3</dc:creator>
  <cp:lastModifiedBy>Miroslav Lovreković</cp:lastModifiedBy>
  <cp:lastPrinted>2016-02-18T13:48:00Z</cp:lastPrinted>
  <dcterms:modified xmlns:xsi="http://www.w3.org/2001/XMLSchema-instance" xsi:type="dcterms:W3CDTF">2016-02-19T07:06:00Z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