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5986" w14:paraId="2885986" w:rsidRDefault="001D3431" w:rsidP="001D7C1D" w:rsidR="001D3431">
      <w:pPr>
        <w15:collapsed w:val="false"/>
      </w:pPr>
      <w:bookmarkStart w:name="_GoBack" w:id="0"/>
      <w:bookmarkEnd w:id="0"/>
      <w:r>
        <w:t xml:space="preserve">                    </w:t>
      </w:r>
    </w:p>
    <w:p w:rsidRDefault="001D3431" w:rsidP="001D7C1D" w:rsidR="001D7C1D" w:rsidRPr="001251F9">
      <w:r>
        <w:t xml:space="preserve">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3431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64391E">
        <w:t>89</w:t>
      </w:r>
      <w:r w:rsidR="004C6111" w:rsidRPr="001251F9">
        <w:t>.</w:t>
      </w:r>
      <w:r w:rsidRPr="001251F9">
        <w:t xml:space="preserve"> St-</w:t>
      </w:r>
      <w:r w:rsidR="0064391E">
        <w:t>1466</w:t>
      </w:r>
      <w:r w:rsidRPr="001251F9">
        <w:t>/1</w:t>
      </w:r>
      <w:r w:rsidR="0064391E">
        <w:t>7</w:t>
      </w:r>
      <w:r w:rsidR="001D3431">
        <w:t>-39</w:t>
      </w:r>
    </w:p>
    <w:p w:rsidRDefault="001D3431" w:rsidP="00494008" w:rsidR="001D3431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55588E" w:rsidR="006E687C" w:rsidRPr="00000839">
      <w:pPr>
        <w:ind w:left="2880"/>
      </w:pPr>
      <w:r>
        <w:t xml:space="preserve">              </w:t>
      </w:r>
      <w:r w:rsidRPr="00000839">
        <w:t>Z A K LJ U Č A K</w:t>
      </w:r>
    </w:p>
    <w:p w:rsidRDefault="001D3431" w:rsidP="001D7C1D" w:rsidR="001D3431">
      <w:pPr>
        <w:ind w:firstLine="708"/>
        <w:jc w:val="both"/>
      </w:pPr>
    </w:p>
    <w:p w:rsidRDefault="0064391E" w:rsidP="0064391E" w:rsidR="0064391E" w:rsidRPr="00EB7549">
      <w:pPr>
        <w:ind w:firstLine="720"/>
        <w:jc w:val="both"/>
      </w:pPr>
      <w:r w:rsidRPr="00EB7549">
        <w:rPr>
          <w:lang w:val="pt-BR"/>
        </w:rPr>
        <w:t>Trgovački sud u Zagrebu, po sucu Nikolini Dorić Hadžisejdić, u predstečajnom postupku u povodu prijedloga dužnika METVICA TRGOVINA d.o.o., Hrastje Plešivičko 12b, Jastrebarsko, OIB: 72337359557</w:t>
      </w:r>
      <w:r w:rsidRPr="00EB7549">
        <w:t xml:space="preserve">, </w:t>
      </w:r>
      <w:r>
        <w:rPr>
          <w:lang w:val="pt-BR"/>
        </w:rPr>
        <w:t>5</w:t>
      </w:r>
      <w:r w:rsidRPr="00EB7549">
        <w:rPr>
          <w:lang w:val="pt-BR"/>
        </w:rPr>
        <w:t xml:space="preserve">. </w:t>
      </w:r>
      <w:r>
        <w:rPr>
          <w:lang w:val="pt-BR"/>
        </w:rPr>
        <w:t>prosinca</w:t>
      </w:r>
      <w:r w:rsidRPr="00EB7549">
        <w:rPr>
          <w:lang w:val="pt-BR"/>
        </w:rPr>
        <w:t xml:space="preserve"> 2017.</w:t>
      </w:r>
      <w:r w:rsidRPr="00EB7549">
        <w:t>,</w:t>
      </w:r>
    </w:p>
    <w:p w:rsidRDefault="001D3431" w:rsidP="006E687C" w:rsidR="001D3431">
      <w:pPr>
        <w:jc w:val="center"/>
      </w:pPr>
    </w:p>
    <w:p w:rsidRDefault="006E687C" w:rsidP="006E687C" w:rsidR="006E687C" w:rsidRPr="0064391E">
      <w:pPr>
        <w:jc w:val="center"/>
      </w:pPr>
      <w:r w:rsidRPr="0064391E">
        <w:t>z a k lj u č i o  j e</w:t>
      </w:r>
    </w:p>
    <w:p w:rsidRDefault="0042407B" w:rsidP="0042407B" w:rsidR="0042407B" w:rsidRPr="0064391E">
      <w:pPr>
        <w:jc w:val="center"/>
      </w:pPr>
    </w:p>
    <w:p w:rsidRDefault="00850C98" w:rsidP="00290051" w:rsidR="009648A2">
      <w:pPr>
        <w:ind w:firstLine="708"/>
        <w:jc w:val="both"/>
      </w:pPr>
      <w:r>
        <w:t xml:space="preserve">Ročište za glasovanje o </w:t>
      </w:r>
      <w:r w:rsidR="001948B9">
        <w:t xml:space="preserve">izmijenjenom </w:t>
      </w:r>
      <w:r>
        <w:t xml:space="preserve">planu restrukturiranja </w:t>
      </w:r>
      <w:r w:rsidR="0017606F">
        <w:t xml:space="preserve">dužnika </w:t>
      </w:r>
      <w:r w:rsidR="0064391E" w:rsidRPr="00EB7549">
        <w:rPr>
          <w:lang w:val="pt-BR"/>
        </w:rPr>
        <w:t>METVICA TRGOVINA d.o.o., Hrastje Plešivičko 12b, Jastrebarsko, OIB: 72337359557</w:t>
      </w:r>
      <w:r w:rsidR="0017606F">
        <w:t xml:space="preserve"> </w:t>
      </w:r>
      <w:r w:rsidR="0064391E">
        <w:t>određuje se za</w:t>
      </w:r>
      <w:r w:rsidR="009648A2">
        <w:t>:</w:t>
      </w:r>
    </w:p>
    <w:p w:rsidRDefault="001D3431" w:rsidP="00290051" w:rsidR="001D3431">
      <w:pPr>
        <w:ind w:firstLine="372" w:left="708"/>
        <w:jc w:val="both"/>
      </w:pPr>
    </w:p>
    <w:p w:rsidRDefault="00017D3E" w:rsidP="001D3431" w:rsidR="002730D8">
      <w:pPr>
        <w:ind w:left="1080"/>
        <w:jc w:val="both"/>
      </w:pPr>
      <w:r w:rsidRPr="0064391E">
        <w:t>14.</w:t>
      </w:r>
      <w:r w:rsidR="0064391E" w:rsidRPr="0064391E">
        <w:t xml:space="preserve"> prosinca</w:t>
      </w:r>
      <w:r w:rsidR="00040AC6" w:rsidRPr="0064391E">
        <w:t xml:space="preserve"> 201</w:t>
      </w:r>
      <w:r w:rsidRPr="0064391E">
        <w:t>7</w:t>
      </w:r>
      <w:r w:rsidR="00040AC6" w:rsidRPr="0064391E">
        <w:t xml:space="preserve">. </w:t>
      </w:r>
      <w:r w:rsidR="002730D8" w:rsidRPr="0064391E">
        <w:t xml:space="preserve">u </w:t>
      </w:r>
      <w:r w:rsidR="0064391E" w:rsidRPr="0064391E">
        <w:t>9:3</w:t>
      </w:r>
      <w:r w:rsidRPr="0064391E">
        <w:t>0</w:t>
      </w:r>
      <w:r w:rsidR="002730D8" w:rsidRPr="0064391E">
        <w:t xml:space="preserve"> sati u</w:t>
      </w:r>
      <w:r w:rsidR="002730D8">
        <w:t xml:space="preserve"> zgradi Trgovačkog suda u Zag</w:t>
      </w:r>
      <w:r w:rsidR="00147C7F">
        <w:t xml:space="preserve">rebu, Petrinjska 8, soba </w:t>
      </w:r>
      <w:r w:rsidR="001D3431">
        <w:t xml:space="preserve">  </w:t>
      </w:r>
      <w:r w:rsidR="00147C7F">
        <w:t>broj 89</w:t>
      </w:r>
      <w:r w:rsidR="002730D8">
        <w:t xml:space="preserve">/II   </w:t>
      </w:r>
    </w:p>
    <w:p w:rsidRDefault="001D3431" w:rsidP="00290051" w:rsidR="001D3431">
      <w:pPr>
        <w:ind w:firstLine="705"/>
        <w:jc w:val="both"/>
      </w:pPr>
    </w:p>
    <w:p w:rsidRDefault="005C554A" w:rsidP="00290051" w:rsidR="002730D8">
      <w:pPr>
        <w:ind w:firstLine="705"/>
        <w:jc w:val="both"/>
      </w:pPr>
      <w:r>
        <w:t>na koje se ročište  obj</w:t>
      </w:r>
      <w:r w:rsidR="00626279">
        <w:t>avom ovog zaključka na e-oglasnoj ploči</w:t>
      </w:r>
      <w:r>
        <w:t xml:space="preserve"> suda pozivaju</w:t>
      </w:r>
      <w:r w:rsidR="002730D8">
        <w:t>:</w:t>
      </w:r>
    </w:p>
    <w:p w:rsidRDefault="0064391E" w:rsidP="0064391E" w:rsidR="0064391E">
      <w:pPr>
        <w:ind w:left="705"/>
      </w:pPr>
      <w:r>
        <w:t>- dužnik na adresu</w:t>
      </w:r>
    </w:p>
    <w:p w:rsidRDefault="0064391E" w:rsidP="0064391E" w:rsidR="0064391E">
      <w:pPr>
        <w:ind w:left="705"/>
      </w:pPr>
      <w:r>
        <w:t xml:space="preserve">-zz dužnika: Jerko Jukić, OIB 45114301536 </w:t>
      </w:r>
      <w:r w:rsidRPr="00EC5298">
        <w:t>Hrastje Plešivičko, Hrastje Plešivičko 12/B</w:t>
      </w:r>
      <w:r>
        <w:t>,</w:t>
      </w:r>
      <w:r w:rsidRPr="00EC5298">
        <w:t xml:space="preserve"> </w:t>
      </w:r>
    </w:p>
    <w:p w:rsidRDefault="0064391E" w:rsidP="0064391E" w:rsidR="0064391E">
      <w:pPr>
        <w:ind w:left="705"/>
      </w:pPr>
      <w:r>
        <w:t>-povjerenik: Marijan Belani, Križevci, I. Z. Dijankovečkog 4,</w:t>
      </w:r>
    </w:p>
    <w:p w:rsidRDefault="0064391E" w:rsidP="0064391E" w:rsidR="0064391E">
      <w:pPr>
        <w:jc w:val="both"/>
      </w:pPr>
      <w:r>
        <w:tab/>
        <w:t>-vjerovnici dužnika navedeni u popisu vjerovnika i prava glasa koja im pripadaju (članak 57. Stečajnog zakona, „Narodne novine“ broj: 71/15, dalje: SZ), koji popis je javno objavljen na e-oglasnoj ploči Trgovačkog suda u Zagrebu.</w:t>
      </w:r>
    </w:p>
    <w:p w:rsidRDefault="00D47B9A" w:rsidP="00D47B9A" w:rsidR="001D3431">
      <w:pPr>
        <w:ind w:firstLine="360"/>
        <w:jc w:val="both"/>
      </w:pPr>
      <w:r w:rsidRPr="0064391E">
        <w:tab/>
      </w:r>
    </w:p>
    <w:p w:rsidRDefault="00D47B9A" w:rsidP="001D3431" w:rsidR="00D47B9A" w:rsidRPr="0064391E">
      <w:pPr>
        <w:ind w:firstLine="708"/>
        <w:jc w:val="both"/>
      </w:pPr>
      <w:r w:rsidRPr="0064391E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8354D0" w:rsidR="00142CB2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471BD2" w:rsidP="00471BD2" w:rsidR="00471BD2">
      <w:pPr>
        <w:pStyle w:val="Odlomakpopisa"/>
        <w:rPr>
          <w:b/>
          <w:i/>
        </w:rPr>
      </w:pPr>
    </w:p>
    <w:p w:rsidRDefault="001D3431" w:rsidP="005C35E5" w:rsidR="005C35E5" w:rsidRPr="00010102">
      <w:pPr>
        <w:jc w:val="center"/>
      </w:pPr>
      <w:r>
        <w:t xml:space="preserve">U </w:t>
      </w:r>
      <w:r w:rsidR="00147C7F">
        <w:t>Z</w:t>
      </w:r>
      <w:r w:rsidR="005C35E5" w:rsidRPr="00010102">
        <w:t>agreb</w:t>
      </w:r>
      <w:r>
        <w:t>u</w:t>
      </w:r>
      <w:r w:rsidR="005C35E5" w:rsidRPr="00010102">
        <w:t>,</w:t>
      </w:r>
      <w:r w:rsidR="005C35E5">
        <w:t xml:space="preserve"> </w:t>
      </w:r>
      <w:r w:rsidR="00147C7F">
        <w:t>5</w:t>
      </w:r>
      <w:r w:rsidR="001948B9">
        <w:t>.</w:t>
      </w:r>
      <w:r w:rsidR="00147C7F">
        <w:t xml:space="preserve"> prosinca</w:t>
      </w:r>
      <w:r w:rsidR="005C35E5">
        <w:t xml:space="preserve"> 201</w:t>
      </w:r>
      <w:r w:rsidR="00E935B2">
        <w:t>7</w:t>
      </w:r>
      <w:r w:rsidR="005C35E5">
        <w:t>.</w:t>
      </w:r>
    </w:p>
    <w:p w:rsidRDefault="00654292" w:rsidP="005C35E5" w:rsidR="00654292">
      <w:pPr>
        <w:ind w:firstLine="3" w:left="5661"/>
        <w:jc w:val="right"/>
      </w:pP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147C7F" w:rsidP="00147C7F" w:rsidR="001D7C1D">
      <w:pPr>
        <w:jc w:val="right"/>
      </w:pPr>
      <w:r>
        <w:t>Nikolina Dorić Hadžisejdić</w:t>
      </w:r>
      <w:r w:rsidR="0089406D">
        <w:t>,v.r.</w:t>
      </w:r>
    </w:p>
    <w:p w:rsidRDefault="001D3431" w:rsidP="001D7C1D" w:rsidR="001D343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89406D" w:rsidP="001D7C1D" w:rsidR="0089406D"/>
    <w:p w:rsidRDefault="0089406D" w:rsidP="00C359B6" w:rsidR="0089406D">
      <w:pPr>
        <w:pStyle w:val="Bezproreda"/>
        <w:ind w:left="4956"/>
        <w:jc w:val="right"/>
      </w:pPr>
      <w:r>
        <w:t>Za točnost otpravka - ovlašteni službenik</w:t>
      </w:r>
    </w:p>
    <w:p w:rsidRDefault="0089406D" w:rsidP="00C359B6" w:rsidR="0089406D">
      <w:pPr>
        <w:pStyle w:val="Bezproreda"/>
        <w:ind w:left="4956"/>
        <w:jc w:val="right"/>
      </w:pPr>
      <w:r>
        <w:t>Karmela Dolenc</w:t>
      </w:r>
    </w:p>
    <w:p w:rsidRDefault="0089406D" w:rsidP="001D7C1D" w:rsidR="0089406D"/>
    <w:sectPr w:rsidSect="001D3431" w:rsidR="0089406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4391E">
      <w:t>89</w:t>
    </w:r>
    <w:r>
      <w:t>. St -</w:t>
    </w:r>
    <w:r w:rsidR="0064391E">
      <w:t>1466</w:t>
    </w:r>
    <w:r w:rsidR="00654292">
      <w:t>/17-39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88E" w:rsidR="0055588E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D3E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47C7F"/>
    <w:rsid w:val="00153D80"/>
    <w:rsid w:val="0017606F"/>
    <w:rsid w:val="0018613F"/>
    <w:rsid w:val="001948B9"/>
    <w:rsid w:val="001B2AD1"/>
    <w:rsid w:val="001D343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5588E"/>
    <w:rsid w:val="00585191"/>
    <w:rsid w:val="005A14BE"/>
    <w:rsid w:val="005A26E1"/>
    <w:rsid w:val="005A3656"/>
    <w:rsid w:val="005B4DE4"/>
    <w:rsid w:val="005C1C71"/>
    <w:rsid w:val="005C35E5"/>
    <w:rsid w:val="005C554A"/>
    <w:rsid w:val="005C5DB0"/>
    <w:rsid w:val="005D15CB"/>
    <w:rsid w:val="00626279"/>
    <w:rsid w:val="0064391E"/>
    <w:rsid w:val="00654292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82D08"/>
    <w:rsid w:val="007B7CA2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25F8"/>
    <w:rsid w:val="0089406D"/>
    <w:rsid w:val="00894787"/>
    <w:rsid w:val="00915334"/>
    <w:rsid w:val="009376C9"/>
    <w:rsid w:val="009519C9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2650"/>
    <w:rsid w:val="00C558DE"/>
    <w:rsid w:val="00C73C08"/>
    <w:rsid w:val="00CA7873"/>
    <w:rsid w:val="00CA7CFE"/>
    <w:rsid w:val="00CD09E2"/>
    <w:rsid w:val="00CE75B7"/>
    <w:rsid w:val="00CF0643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935B2"/>
    <w:rsid w:val="00EA751C"/>
    <w:rsid w:val="00EB0FA7"/>
    <w:rsid w:val="00EC32DC"/>
    <w:rsid w:val="00EC4EE8"/>
    <w:rsid w:val="00ED3B98"/>
    <w:rsid w:val="00F24F8F"/>
    <w:rsid w:val="00F6095B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9406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9406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1727</properties:Characters>
  <properties:Lines>51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2017-01-31T09:06:00Z</dcterms:created>
  <dc:creator>nribaric</dc:creator>
  <cp:lastModifiedBy>Karmela Dolenc</cp:lastModifiedBy>
  <cp:lastPrinted>2017-12-05T09:37:00Z</cp:lastPrinted>
  <dcterms:modified xmlns:xsi="http://www.w3.org/2001/XMLSchema-instance" xsi:type="dcterms:W3CDTF">2017-12-05T09:38:00Z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