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c586" w14:paraId="9a1c586" w:rsidRDefault="00207F4E" w:rsidR="009E4136">
      <w:pPr>
        <w15:collapsed w:val="false"/>
      </w:pPr>
      <w:bookmarkStart w:name="_GoBack" w:id="0"/>
      <w:bookmarkEnd w:id="0"/>
      <w:r>
        <w:t xml:space="preserve">TRGOVAČKI SUD U VARAŽDINU </w:t>
      </w:r>
      <w:proofErr w:type="spellStart"/>
      <w:r>
        <w:t>br</w:t>
      </w:r>
      <w:proofErr w:type="spellEnd"/>
      <w:r>
        <w:t>: 5 St-240/17</w:t>
      </w:r>
    </w:p>
    <w:p w:rsidRDefault="00207F4E" w:rsidP="006411EC" w:rsidR="009A0571" w:rsidRPr="006411EC">
      <w:r>
        <w:t>KERA-TEHNIKA</w:t>
      </w:r>
      <w:r w:rsidR="009A0571">
        <w:t xml:space="preserve"> </w:t>
      </w:r>
      <w:r>
        <w:t xml:space="preserve">d.o.o. u stečaju,OIB 59953527967, </w:t>
      </w:r>
      <w:proofErr w:type="spellStart"/>
      <w:r>
        <w:t>Šenkovec</w:t>
      </w:r>
      <w:proofErr w:type="spellEnd"/>
      <w:r>
        <w:t xml:space="preserve">, </w:t>
      </w:r>
      <w:proofErr w:type="spellStart"/>
      <w:r>
        <w:t>M.</w:t>
      </w:r>
      <w:r w:rsidR="009A0571">
        <w:t>Tita</w:t>
      </w:r>
      <w:proofErr w:type="spellEnd"/>
      <w:r w:rsidR="009A0571">
        <w:t xml:space="preserve"> 10</w:t>
      </w:r>
      <w:r>
        <w:t>7 D</w:t>
      </w:r>
      <w:r w:rsidR="006411EC">
        <w:t xml:space="preserve">    </w:t>
      </w:r>
      <w:r w:rsidR="009A0571" w:rsidRPr="009A0571">
        <w:rPr>
          <w:b/>
        </w:rPr>
        <w:t>TABLICA PRIJAVLJENIH TRAŽBINA</w:t>
      </w:r>
      <w:r w:rsidR="006411EC">
        <w:t xml:space="preserve">   </w:t>
      </w:r>
      <w:r w:rsidR="009A0571" w:rsidRPr="009A0571">
        <w:rPr>
          <w:b/>
        </w:rPr>
        <w:t>DRUGI VIŠI ISPLATNI RED</w:t>
      </w:r>
    </w:p>
    <w:tbl>
      <w:tblPr>
        <w:tblStyle w:val="Reetkatablice"/>
        <w:tblW w:type="auto" w:w="0"/>
        <w:tblInd w:type="dxa" w:w="-318"/>
        <w:tblLayout w:type="fixed"/>
        <w:tblLook w:val="04A0" w:noVBand="1" w:noHBand="0" w:lastColumn="0" w:firstColumn="1" w:lastRow="0" w:firstRow="1"/>
      </w:tblPr>
      <w:tblGrid>
        <w:gridCol w:w="468"/>
        <w:gridCol w:w="1625"/>
        <w:gridCol w:w="1559"/>
        <w:gridCol w:w="1418"/>
        <w:gridCol w:w="1226"/>
        <w:gridCol w:w="1559"/>
        <w:gridCol w:w="1417"/>
        <w:gridCol w:w="1418"/>
        <w:gridCol w:w="850"/>
        <w:gridCol w:w="793"/>
        <w:gridCol w:w="2127"/>
      </w:tblGrid>
      <w:tr w:rsidTr="00382790" w:rsidR="002F6392">
        <w:tc>
          <w:tcPr>
            <w:tcW w:type="dxa" w:w="468"/>
          </w:tcPr>
          <w:p w:rsidRDefault="009A0571" w:rsidP="009A0571" w:rsidR="009A0571">
            <w:r>
              <w:t>Br.</w:t>
            </w:r>
          </w:p>
        </w:tc>
        <w:tc>
          <w:tcPr>
            <w:tcW w:type="dxa" w:w="1625"/>
          </w:tcPr>
          <w:p w:rsidRDefault="009A0571" w:rsidP="009A0571" w:rsidR="009A0571">
            <w:r>
              <w:t>Naziv vjerovnika</w:t>
            </w:r>
          </w:p>
        </w:tc>
        <w:tc>
          <w:tcPr>
            <w:tcW w:type="dxa" w:w="1559"/>
          </w:tcPr>
          <w:p w:rsidRDefault="009A0571" w:rsidP="009A0571" w:rsidR="009A0571">
            <w:r>
              <w:t>OIB</w:t>
            </w:r>
          </w:p>
        </w:tc>
        <w:tc>
          <w:tcPr>
            <w:tcW w:type="dxa" w:w="1418"/>
          </w:tcPr>
          <w:p w:rsidRDefault="009A0571" w:rsidP="009A0571" w:rsidR="009A0571">
            <w:r>
              <w:t>adresa</w:t>
            </w:r>
          </w:p>
        </w:tc>
        <w:tc>
          <w:tcPr>
            <w:tcW w:type="dxa" w:w="1226"/>
          </w:tcPr>
          <w:p w:rsidRDefault="009A0571" w:rsidP="009A0571" w:rsidR="00A65C0A">
            <w:r>
              <w:t>Iznos</w:t>
            </w:r>
          </w:p>
          <w:p w:rsidRDefault="009A0571" w:rsidP="009A0571" w:rsidR="00A65C0A">
            <w:r>
              <w:t>prijavljen</w:t>
            </w:r>
          </w:p>
          <w:p w:rsidRDefault="009A0571" w:rsidP="009A0571" w:rsidR="009A0571">
            <w:r>
              <w:t xml:space="preserve"> tražbine</w:t>
            </w:r>
            <w:r w:rsidR="00D2481B">
              <w:t xml:space="preserve"> kn</w:t>
            </w:r>
          </w:p>
        </w:tc>
        <w:tc>
          <w:tcPr>
            <w:tcW w:type="dxa" w:w="1559"/>
          </w:tcPr>
          <w:p w:rsidRDefault="00A65C0A" w:rsidP="009A0571" w:rsidR="00A65C0A">
            <w:r>
              <w:t>Pravna osnova</w:t>
            </w:r>
          </w:p>
          <w:p w:rsidRDefault="00A65C0A" w:rsidP="00D2481B" w:rsidR="009A0571">
            <w:r>
              <w:t>prijav.tražbin</w:t>
            </w:r>
          </w:p>
        </w:tc>
        <w:tc>
          <w:tcPr>
            <w:tcW w:type="dxa" w:w="1417"/>
          </w:tcPr>
          <w:p w:rsidRDefault="00A65C0A" w:rsidP="009A0571" w:rsidR="00A65C0A">
            <w:r>
              <w:t>Iznos</w:t>
            </w:r>
          </w:p>
          <w:p w:rsidRDefault="00A65C0A" w:rsidP="009A0571" w:rsidR="00A65C0A">
            <w:r>
              <w:t xml:space="preserve"> priznate</w:t>
            </w:r>
          </w:p>
          <w:p w:rsidRDefault="00A65C0A" w:rsidP="009A0571" w:rsidR="009A0571">
            <w:r>
              <w:t xml:space="preserve"> tražbine</w:t>
            </w:r>
            <w:r w:rsidR="00A66717">
              <w:t xml:space="preserve"> (kn)</w:t>
            </w:r>
          </w:p>
        </w:tc>
        <w:tc>
          <w:tcPr>
            <w:tcW w:type="dxa" w:w="1418"/>
          </w:tcPr>
          <w:p w:rsidRDefault="00A65C0A" w:rsidP="009A0571" w:rsidR="00A65C0A">
            <w:r>
              <w:t xml:space="preserve">Pravna </w:t>
            </w:r>
            <w:r w:rsidR="005B12FE">
              <w:t>osnov</w:t>
            </w:r>
          </w:p>
          <w:p w:rsidRDefault="00A65C0A" w:rsidP="005B12FE" w:rsidR="009A0571">
            <w:r>
              <w:t xml:space="preserve"> prizn.tražbin</w:t>
            </w:r>
          </w:p>
        </w:tc>
        <w:tc>
          <w:tcPr>
            <w:tcW w:type="dxa" w:w="850"/>
          </w:tcPr>
          <w:p w:rsidRDefault="00A65C0A" w:rsidP="009A0571" w:rsidR="00A65C0A">
            <w:r>
              <w:t>Iznos</w:t>
            </w:r>
          </w:p>
          <w:p w:rsidRDefault="00A65C0A" w:rsidP="009A0571" w:rsidR="00A65C0A">
            <w:r>
              <w:t>ospor.</w:t>
            </w:r>
          </w:p>
          <w:p w:rsidRDefault="00A65C0A" w:rsidP="00A65C0A" w:rsidR="009A0571">
            <w:r>
              <w:t>tražbin</w:t>
            </w:r>
          </w:p>
        </w:tc>
        <w:tc>
          <w:tcPr>
            <w:tcW w:type="dxa" w:w="793"/>
          </w:tcPr>
          <w:p w:rsidRDefault="00A65C0A" w:rsidP="009A0571" w:rsidR="009A0571">
            <w:r>
              <w:t>razlog</w:t>
            </w:r>
          </w:p>
        </w:tc>
        <w:tc>
          <w:tcPr>
            <w:tcW w:type="dxa" w:w="2127"/>
          </w:tcPr>
          <w:p w:rsidRDefault="00A65C0A" w:rsidP="009A0571" w:rsidR="009A0571">
            <w:r>
              <w:t>Ovršna isprava</w:t>
            </w:r>
          </w:p>
        </w:tc>
      </w:tr>
      <w:tr w:rsidTr="00382790" w:rsidR="002F6392">
        <w:tc>
          <w:tcPr>
            <w:tcW w:type="dxa" w:w="468"/>
          </w:tcPr>
          <w:p w:rsidRDefault="00A65C0A" w:rsidP="009A0571" w:rsidR="009A0571">
            <w:r>
              <w:t>1</w:t>
            </w:r>
          </w:p>
        </w:tc>
        <w:tc>
          <w:tcPr>
            <w:tcW w:type="dxa" w:w="1625"/>
          </w:tcPr>
          <w:p w:rsidRDefault="00207F4E" w:rsidP="009A0571" w:rsidR="009A0571">
            <w:r>
              <w:t>RH Ministarstvo financija</w:t>
            </w:r>
          </w:p>
        </w:tc>
        <w:tc>
          <w:tcPr>
            <w:tcW w:type="dxa" w:w="1559"/>
          </w:tcPr>
          <w:p w:rsidRDefault="00207F4E" w:rsidP="009A0571" w:rsidR="009A0571">
            <w:r>
              <w:t>52634238587</w:t>
            </w:r>
          </w:p>
        </w:tc>
        <w:tc>
          <w:tcPr>
            <w:tcW w:type="dxa" w:w="1418"/>
          </w:tcPr>
          <w:p w:rsidRDefault="00207F4E" w:rsidP="009A0571" w:rsidR="009A0571">
            <w:r>
              <w:t xml:space="preserve">Varaždin, </w:t>
            </w:r>
            <w:proofErr w:type="spellStart"/>
            <w:r>
              <w:t>Graberije</w:t>
            </w:r>
            <w:proofErr w:type="spellEnd"/>
            <w:r>
              <w:t xml:space="preserve"> 1</w:t>
            </w:r>
          </w:p>
        </w:tc>
        <w:tc>
          <w:tcPr>
            <w:tcW w:type="dxa" w:w="1226"/>
          </w:tcPr>
          <w:p w:rsidRDefault="00207F4E" w:rsidP="009A0571" w:rsidR="009A0571">
            <w:r>
              <w:t>61.510,98</w:t>
            </w:r>
          </w:p>
        </w:tc>
        <w:tc>
          <w:tcPr>
            <w:tcW w:type="dxa" w:w="1559"/>
          </w:tcPr>
          <w:p w:rsidRDefault="00207F4E" w:rsidP="009A0571" w:rsidR="009A0571">
            <w:r>
              <w:t>Knjigovodstvene kartice obveznika</w:t>
            </w:r>
          </w:p>
        </w:tc>
        <w:tc>
          <w:tcPr>
            <w:tcW w:type="dxa" w:w="1417"/>
          </w:tcPr>
          <w:p w:rsidRDefault="00207F4E" w:rsidP="009A0571" w:rsidR="009A0571">
            <w:r>
              <w:t>61.510,98</w:t>
            </w:r>
          </w:p>
        </w:tc>
        <w:tc>
          <w:tcPr>
            <w:tcW w:type="dxa" w:w="1418"/>
          </w:tcPr>
          <w:p w:rsidRDefault="00207F4E" w:rsidP="009A0571" w:rsidR="009A0571">
            <w:r>
              <w:t>Knjigovodstvene kartice obveznika</w:t>
            </w:r>
          </w:p>
        </w:tc>
        <w:tc>
          <w:tcPr>
            <w:tcW w:type="dxa" w:w="850"/>
          </w:tcPr>
          <w:p w:rsidRDefault="009A0571" w:rsidP="009A0571" w:rsidR="009A0571"/>
        </w:tc>
        <w:tc>
          <w:tcPr>
            <w:tcW w:type="dxa" w:w="793"/>
          </w:tcPr>
          <w:p w:rsidRDefault="009A0571" w:rsidP="009A0571" w:rsidR="009A0571"/>
        </w:tc>
        <w:tc>
          <w:tcPr>
            <w:tcW w:type="dxa" w:w="2127"/>
          </w:tcPr>
          <w:p w:rsidRDefault="00207F4E" w:rsidP="009A0571" w:rsidR="009A0571">
            <w:r>
              <w:t>Rješenje Ministarstva financija</w:t>
            </w:r>
          </w:p>
        </w:tc>
      </w:tr>
      <w:tr w:rsidTr="00382790" w:rsidR="002F6392">
        <w:tc>
          <w:tcPr>
            <w:tcW w:type="dxa" w:w="468"/>
          </w:tcPr>
          <w:p w:rsidRDefault="00207F4E" w:rsidP="009A0571" w:rsidR="009A0571">
            <w:r>
              <w:t>2</w:t>
            </w:r>
          </w:p>
        </w:tc>
        <w:tc>
          <w:tcPr>
            <w:tcW w:type="dxa" w:w="1625"/>
          </w:tcPr>
          <w:p w:rsidRDefault="00207F4E" w:rsidP="009A0571" w:rsidR="009A0571">
            <w:r>
              <w:t>A.M.C. Međimurje</w:t>
            </w:r>
            <w:r w:rsidR="00A66717">
              <w:t xml:space="preserve"> d.o.o.</w:t>
            </w:r>
          </w:p>
        </w:tc>
        <w:tc>
          <w:tcPr>
            <w:tcW w:type="dxa" w:w="1559"/>
          </w:tcPr>
          <w:p w:rsidRDefault="00A66717" w:rsidP="009A0571" w:rsidR="009A0571">
            <w:r>
              <w:t>82230527201</w:t>
            </w:r>
          </w:p>
        </w:tc>
        <w:tc>
          <w:tcPr>
            <w:tcW w:type="dxa" w:w="1418"/>
          </w:tcPr>
          <w:p w:rsidRDefault="00A66717" w:rsidP="009A0571" w:rsidR="009A0571">
            <w:r>
              <w:t>Čakovec Športska 8</w:t>
            </w:r>
          </w:p>
        </w:tc>
        <w:tc>
          <w:tcPr>
            <w:tcW w:type="dxa" w:w="1226"/>
          </w:tcPr>
          <w:p w:rsidRDefault="00481BB0" w:rsidP="009A0571" w:rsidR="009A0571">
            <w:r>
              <w:t xml:space="preserve">    </w:t>
            </w:r>
            <w:r w:rsidR="00A66717">
              <w:t>5.589,69</w:t>
            </w:r>
          </w:p>
        </w:tc>
        <w:tc>
          <w:tcPr>
            <w:tcW w:type="dxa" w:w="1559"/>
          </w:tcPr>
          <w:p w:rsidRDefault="00A66717" w:rsidP="009A0571" w:rsidR="009A0571">
            <w:r>
              <w:t>Ugovor o djelu</w:t>
            </w:r>
          </w:p>
        </w:tc>
        <w:tc>
          <w:tcPr>
            <w:tcW w:type="dxa" w:w="1417"/>
          </w:tcPr>
          <w:p w:rsidRDefault="00A66717" w:rsidP="009A0571" w:rsidR="009A0571">
            <w:r>
              <w:t>5.589,69</w:t>
            </w:r>
          </w:p>
        </w:tc>
        <w:tc>
          <w:tcPr>
            <w:tcW w:type="dxa" w:w="1418"/>
          </w:tcPr>
          <w:p w:rsidRDefault="00A66717" w:rsidP="009A0571" w:rsidR="009A0571">
            <w:r>
              <w:t>Ugovor o djelu</w:t>
            </w:r>
          </w:p>
        </w:tc>
        <w:tc>
          <w:tcPr>
            <w:tcW w:type="dxa" w:w="850"/>
          </w:tcPr>
          <w:p w:rsidRDefault="009A0571" w:rsidP="009A0571" w:rsidR="009A0571"/>
        </w:tc>
        <w:tc>
          <w:tcPr>
            <w:tcW w:type="dxa" w:w="793"/>
          </w:tcPr>
          <w:p w:rsidRDefault="009A0571" w:rsidP="009A0571" w:rsidR="009A0571"/>
        </w:tc>
        <w:tc>
          <w:tcPr>
            <w:tcW w:type="dxa" w:w="2127"/>
          </w:tcPr>
          <w:p w:rsidRDefault="009A0571" w:rsidP="009A0571" w:rsidR="009A0571"/>
        </w:tc>
      </w:tr>
      <w:tr w:rsidTr="00382790" w:rsidR="002F6392">
        <w:tc>
          <w:tcPr>
            <w:tcW w:type="dxa" w:w="468"/>
          </w:tcPr>
          <w:p w:rsidRDefault="00A66717" w:rsidP="009A0571" w:rsidR="009A0571">
            <w:r>
              <w:t>3</w:t>
            </w:r>
          </w:p>
        </w:tc>
        <w:tc>
          <w:tcPr>
            <w:tcW w:type="dxa" w:w="1625"/>
          </w:tcPr>
          <w:p w:rsidRDefault="00A66717" w:rsidP="009A0571" w:rsidR="009A0571">
            <w:r>
              <w:t xml:space="preserve">Auto staklo </w:t>
            </w:r>
            <w:proofErr w:type="spellStart"/>
            <w:r>
              <w:t>Bingo</w:t>
            </w:r>
            <w:proofErr w:type="spellEnd"/>
            <w:r>
              <w:t xml:space="preserve"> d.o.o.</w:t>
            </w:r>
          </w:p>
        </w:tc>
        <w:tc>
          <w:tcPr>
            <w:tcW w:type="dxa" w:w="1559"/>
          </w:tcPr>
          <w:p w:rsidRDefault="00A66717" w:rsidP="009A0571" w:rsidR="009A0571">
            <w:r>
              <w:t>64291636756</w:t>
            </w:r>
          </w:p>
        </w:tc>
        <w:tc>
          <w:tcPr>
            <w:tcW w:type="dxa" w:w="1418"/>
          </w:tcPr>
          <w:p w:rsidRDefault="00A66717" w:rsidP="009A0571" w:rsidR="009A0571">
            <w:r>
              <w:t>Puščine Čakovečka 124</w:t>
            </w:r>
          </w:p>
        </w:tc>
        <w:tc>
          <w:tcPr>
            <w:tcW w:type="dxa" w:w="1226"/>
          </w:tcPr>
          <w:p w:rsidRDefault="00481BB0" w:rsidP="009A0571" w:rsidR="009A0571">
            <w:r>
              <w:t xml:space="preserve">    </w:t>
            </w:r>
            <w:r w:rsidR="00A66717">
              <w:t>5.749,16</w:t>
            </w:r>
          </w:p>
        </w:tc>
        <w:tc>
          <w:tcPr>
            <w:tcW w:type="dxa" w:w="1559"/>
          </w:tcPr>
          <w:p w:rsidRDefault="00A66717" w:rsidP="009A0571" w:rsidR="009A0571">
            <w:r>
              <w:t>Rješenje o ovrsi na  ime vjerodostojne isprave</w:t>
            </w:r>
          </w:p>
        </w:tc>
        <w:tc>
          <w:tcPr>
            <w:tcW w:type="dxa" w:w="1417"/>
          </w:tcPr>
          <w:p w:rsidRDefault="00A66717" w:rsidP="009A0571" w:rsidR="009A0571">
            <w:r>
              <w:t>5.749,16</w:t>
            </w:r>
          </w:p>
        </w:tc>
        <w:tc>
          <w:tcPr>
            <w:tcW w:type="dxa" w:w="1418"/>
          </w:tcPr>
          <w:p w:rsidRDefault="00A66717" w:rsidP="009A0571" w:rsidR="009A0571">
            <w:r>
              <w:t>Rješenje o ovrsi na ime vjerodostojne isprave</w:t>
            </w:r>
          </w:p>
        </w:tc>
        <w:tc>
          <w:tcPr>
            <w:tcW w:type="dxa" w:w="850"/>
          </w:tcPr>
          <w:p w:rsidRDefault="009A0571" w:rsidP="009A0571" w:rsidR="009A0571"/>
        </w:tc>
        <w:tc>
          <w:tcPr>
            <w:tcW w:type="dxa" w:w="793"/>
          </w:tcPr>
          <w:p w:rsidRDefault="009A0571" w:rsidP="009A0571" w:rsidR="009A0571"/>
        </w:tc>
        <w:tc>
          <w:tcPr>
            <w:tcW w:type="dxa" w:w="2127"/>
          </w:tcPr>
          <w:p w:rsidRDefault="009A0571" w:rsidP="009A0571" w:rsidR="009A0571"/>
        </w:tc>
      </w:tr>
      <w:tr w:rsidTr="00382790" w:rsidR="002F6392">
        <w:tc>
          <w:tcPr>
            <w:tcW w:type="dxa" w:w="468"/>
          </w:tcPr>
          <w:p w:rsidRDefault="00481BB0" w:rsidP="009A0571" w:rsidR="009A0571">
            <w:r>
              <w:t>4</w:t>
            </w:r>
          </w:p>
        </w:tc>
        <w:tc>
          <w:tcPr>
            <w:tcW w:type="dxa" w:w="1625"/>
          </w:tcPr>
          <w:p w:rsidRDefault="00481BB0" w:rsidP="009A0571" w:rsidR="009A0571">
            <w:r>
              <w:t xml:space="preserve">GKP </w:t>
            </w:r>
            <w:proofErr w:type="spellStart"/>
            <w:r>
              <w:t>Čakom</w:t>
            </w:r>
            <w:proofErr w:type="spellEnd"/>
            <w:r>
              <w:t xml:space="preserve"> d.o.o.</w:t>
            </w:r>
          </w:p>
        </w:tc>
        <w:tc>
          <w:tcPr>
            <w:tcW w:type="dxa" w:w="1559"/>
          </w:tcPr>
          <w:p w:rsidRDefault="00481BB0" w:rsidP="009A0571" w:rsidR="009A0571">
            <w:r>
              <w:t>14001865632</w:t>
            </w:r>
          </w:p>
        </w:tc>
        <w:tc>
          <w:tcPr>
            <w:tcW w:type="dxa" w:w="1418"/>
          </w:tcPr>
          <w:p w:rsidRDefault="00481BB0" w:rsidP="009A0571" w:rsidR="009A0571">
            <w:proofErr w:type="spellStart"/>
            <w:r>
              <w:t>Mihovljan</w:t>
            </w:r>
            <w:proofErr w:type="spellEnd"/>
            <w:r>
              <w:t xml:space="preserve"> </w:t>
            </w:r>
            <w:proofErr w:type="spellStart"/>
            <w:r>
              <w:t>Mihovljanska</w:t>
            </w:r>
            <w:proofErr w:type="spellEnd"/>
            <w:r>
              <w:t xml:space="preserve"> 10</w:t>
            </w:r>
          </w:p>
        </w:tc>
        <w:tc>
          <w:tcPr>
            <w:tcW w:type="dxa" w:w="1226"/>
          </w:tcPr>
          <w:p w:rsidRDefault="00481BB0" w:rsidP="009A0571" w:rsidR="009A0571">
            <w:r>
              <w:t>1.190,97</w:t>
            </w:r>
          </w:p>
        </w:tc>
        <w:tc>
          <w:tcPr>
            <w:tcW w:type="dxa" w:w="1559"/>
          </w:tcPr>
          <w:p w:rsidRDefault="00481BB0" w:rsidP="009A0571" w:rsidR="00275521">
            <w:r>
              <w:t>Knjigovodstvene kartice obveznika</w:t>
            </w:r>
          </w:p>
        </w:tc>
        <w:tc>
          <w:tcPr>
            <w:tcW w:type="dxa" w:w="1417"/>
          </w:tcPr>
          <w:p w:rsidRDefault="00481BB0" w:rsidP="009A0571" w:rsidR="009A0571">
            <w:r>
              <w:t xml:space="preserve">  1.190,97</w:t>
            </w:r>
          </w:p>
        </w:tc>
        <w:tc>
          <w:tcPr>
            <w:tcW w:type="dxa" w:w="1418"/>
          </w:tcPr>
          <w:p w:rsidRDefault="00481BB0" w:rsidP="00275521" w:rsidR="009A0571">
            <w:r>
              <w:t>Knjigovodstvene kartice obveznika</w:t>
            </w:r>
          </w:p>
        </w:tc>
        <w:tc>
          <w:tcPr>
            <w:tcW w:type="dxa" w:w="850"/>
          </w:tcPr>
          <w:p w:rsidRDefault="009A0571" w:rsidP="009A0571" w:rsidR="009A0571"/>
        </w:tc>
        <w:tc>
          <w:tcPr>
            <w:tcW w:type="dxa" w:w="793"/>
          </w:tcPr>
          <w:p w:rsidRDefault="009A0571" w:rsidP="009A0571" w:rsidR="009A0571"/>
        </w:tc>
        <w:tc>
          <w:tcPr>
            <w:tcW w:type="dxa" w:w="2127"/>
          </w:tcPr>
          <w:p w:rsidRDefault="009A0571" w:rsidP="009A0571" w:rsidR="009A0571"/>
        </w:tc>
      </w:tr>
      <w:tr w:rsidTr="006411EC" w:rsidR="002F6392">
        <w:trPr>
          <w:trHeight w:val="1426"/>
        </w:trPr>
        <w:tc>
          <w:tcPr>
            <w:tcW w:type="dxa" w:w="468"/>
          </w:tcPr>
          <w:p w:rsidRDefault="00481BB0" w:rsidP="009A0571" w:rsidR="009A0571">
            <w:r>
              <w:t>5</w:t>
            </w:r>
          </w:p>
        </w:tc>
        <w:tc>
          <w:tcPr>
            <w:tcW w:type="dxa" w:w="1625"/>
          </w:tcPr>
          <w:p w:rsidRDefault="00872E25" w:rsidP="009A0571" w:rsidR="009A0571">
            <w:r>
              <w:t>ZAGREBAČKI HOLDING</w:t>
            </w:r>
          </w:p>
        </w:tc>
        <w:tc>
          <w:tcPr>
            <w:tcW w:type="dxa" w:w="1559"/>
          </w:tcPr>
          <w:p w:rsidRDefault="00872E25" w:rsidP="009A0571" w:rsidR="009A0571">
            <w:r>
              <w:t>85584865987</w:t>
            </w:r>
          </w:p>
        </w:tc>
        <w:tc>
          <w:tcPr>
            <w:tcW w:type="dxa" w:w="1418"/>
          </w:tcPr>
          <w:p w:rsidRDefault="00872E25" w:rsidP="009A0571" w:rsidR="009A0571">
            <w:r>
              <w:t>Ulica grada Vukovara 41</w:t>
            </w:r>
          </w:p>
        </w:tc>
        <w:tc>
          <w:tcPr>
            <w:tcW w:type="dxa" w:w="1226"/>
          </w:tcPr>
          <w:p w:rsidRDefault="00872E25" w:rsidP="009A0571" w:rsidR="009A0571">
            <w:r>
              <w:t>4.083,87</w:t>
            </w:r>
          </w:p>
        </w:tc>
        <w:tc>
          <w:tcPr>
            <w:tcW w:type="dxa" w:w="1559"/>
          </w:tcPr>
          <w:p w:rsidRDefault="00872E25" w:rsidP="009A0571" w:rsidR="009A0571">
            <w:r>
              <w:t>Rješenja o ovrhama za krivo parkiranje</w:t>
            </w:r>
          </w:p>
        </w:tc>
        <w:tc>
          <w:tcPr>
            <w:tcW w:type="dxa" w:w="1417"/>
          </w:tcPr>
          <w:p w:rsidRDefault="00872E25" w:rsidP="009A0571" w:rsidR="009A0571">
            <w:r>
              <w:t>4.083,87</w:t>
            </w:r>
          </w:p>
        </w:tc>
        <w:tc>
          <w:tcPr>
            <w:tcW w:type="dxa" w:w="1418"/>
          </w:tcPr>
          <w:p w:rsidRDefault="00872E25" w:rsidP="009A0571" w:rsidR="009A0571">
            <w:r>
              <w:t>Rješenja o ovrhama za krivo parkiranje u zagrebu</w:t>
            </w:r>
          </w:p>
        </w:tc>
        <w:tc>
          <w:tcPr>
            <w:tcW w:type="dxa" w:w="850"/>
          </w:tcPr>
          <w:p w:rsidRDefault="009A0571" w:rsidP="009A0571" w:rsidR="009A0571"/>
        </w:tc>
        <w:tc>
          <w:tcPr>
            <w:tcW w:type="dxa" w:w="793"/>
          </w:tcPr>
          <w:p w:rsidRDefault="009A0571" w:rsidP="009A0571" w:rsidR="009A0571"/>
        </w:tc>
        <w:tc>
          <w:tcPr>
            <w:tcW w:type="dxa" w:w="2127"/>
          </w:tcPr>
          <w:p w:rsidRDefault="00382790" w:rsidP="009A0571" w:rsidR="00382790"/>
        </w:tc>
      </w:tr>
      <w:tr w:rsidTr="00382790" w:rsidR="002F6392">
        <w:trPr>
          <w:trHeight w:val="285"/>
        </w:trPr>
        <w:tc>
          <w:tcPr>
            <w:tcW w:type="dxa" w:w="468"/>
          </w:tcPr>
          <w:p w:rsidRDefault="006411EC" w:rsidP="009A0571" w:rsidR="009A0571">
            <w:r>
              <w:t>6</w:t>
            </w:r>
          </w:p>
        </w:tc>
        <w:tc>
          <w:tcPr>
            <w:tcW w:type="dxa" w:w="1625"/>
          </w:tcPr>
          <w:p w:rsidRDefault="006411EC" w:rsidP="009A0571" w:rsidR="009A0571">
            <w:r>
              <w:t>IMPULS LEASING</w:t>
            </w:r>
          </w:p>
        </w:tc>
        <w:tc>
          <w:tcPr>
            <w:tcW w:type="dxa" w:w="1559"/>
          </w:tcPr>
          <w:p w:rsidRDefault="006411EC" w:rsidP="009A0571" w:rsidR="009A0571">
            <w:r>
              <w:t>65918029671</w:t>
            </w:r>
          </w:p>
        </w:tc>
        <w:tc>
          <w:tcPr>
            <w:tcW w:type="dxa" w:w="1418"/>
          </w:tcPr>
          <w:p w:rsidRDefault="006411EC" w:rsidP="00275521" w:rsidR="009A0571">
            <w:r>
              <w:t>Zagreb, Velimira Škorpik24/1</w:t>
            </w:r>
          </w:p>
        </w:tc>
        <w:tc>
          <w:tcPr>
            <w:tcW w:type="dxa" w:w="1226"/>
          </w:tcPr>
          <w:p w:rsidRDefault="006411EC" w:rsidP="009A0571" w:rsidR="009A0571">
            <w:r>
              <w:t>41.188,42</w:t>
            </w:r>
          </w:p>
        </w:tc>
        <w:tc>
          <w:tcPr>
            <w:tcW w:type="dxa" w:w="1559"/>
          </w:tcPr>
          <w:p w:rsidRDefault="006411EC" w:rsidP="009A0571" w:rsidR="009A0571">
            <w:r>
              <w:t xml:space="preserve">Ugovor o financijskom </w:t>
            </w:r>
            <w:proofErr w:type="spellStart"/>
            <w:r>
              <w:t>leasingu</w:t>
            </w:r>
            <w:proofErr w:type="spellEnd"/>
          </w:p>
        </w:tc>
        <w:tc>
          <w:tcPr>
            <w:tcW w:type="dxa" w:w="1417"/>
          </w:tcPr>
          <w:p w:rsidRDefault="006411EC" w:rsidP="009A0571" w:rsidR="009A0571">
            <w:r>
              <w:t>41.188,42</w:t>
            </w:r>
          </w:p>
        </w:tc>
        <w:tc>
          <w:tcPr>
            <w:tcW w:type="dxa" w:w="1418"/>
          </w:tcPr>
          <w:p w:rsidRDefault="006411EC" w:rsidP="009A0571" w:rsidR="009A0571">
            <w:r>
              <w:t xml:space="preserve">Ugovor o financijskom </w:t>
            </w:r>
            <w:proofErr w:type="spellStart"/>
            <w:r>
              <w:t>leasingu</w:t>
            </w:r>
            <w:proofErr w:type="spellEnd"/>
          </w:p>
        </w:tc>
        <w:tc>
          <w:tcPr>
            <w:tcW w:type="dxa" w:w="850"/>
          </w:tcPr>
          <w:p w:rsidRDefault="009A0571" w:rsidP="009A0571" w:rsidR="009A0571"/>
        </w:tc>
        <w:tc>
          <w:tcPr>
            <w:tcW w:type="dxa" w:w="793"/>
          </w:tcPr>
          <w:p w:rsidRDefault="009A0571" w:rsidP="009A0571" w:rsidR="009A0571"/>
        </w:tc>
        <w:tc>
          <w:tcPr>
            <w:tcW w:type="dxa" w:w="2127"/>
          </w:tcPr>
          <w:p w:rsidRDefault="009A0571" w:rsidP="009A0571" w:rsidR="009A0571"/>
          <w:p w:rsidRDefault="006411EC" w:rsidP="009A0571" w:rsidR="006411EC"/>
          <w:p w:rsidRDefault="006411EC" w:rsidP="009A0571" w:rsidR="006411EC"/>
          <w:p w:rsidRDefault="00C92099" w:rsidP="009A0571" w:rsidR="00C92099"/>
        </w:tc>
      </w:tr>
      <w:tr w:rsidTr="00382790" w:rsidR="002F6392">
        <w:tc>
          <w:tcPr>
            <w:tcW w:type="dxa" w:w="468"/>
          </w:tcPr>
          <w:p w:rsidRDefault="009A0571" w:rsidP="009A0571" w:rsidR="009A0571"/>
        </w:tc>
        <w:tc>
          <w:tcPr>
            <w:tcW w:type="dxa" w:w="1625"/>
          </w:tcPr>
          <w:p w:rsidRDefault="007928A3" w:rsidP="009A0571" w:rsidR="007928A3"/>
        </w:tc>
        <w:tc>
          <w:tcPr>
            <w:tcW w:type="dxa" w:w="1559"/>
          </w:tcPr>
          <w:p w:rsidRDefault="009A0571" w:rsidP="009A0571" w:rsidR="009A0571"/>
        </w:tc>
        <w:tc>
          <w:tcPr>
            <w:tcW w:type="dxa" w:w="1418"/>
          </w:tcPr>
          <w:p w:rsidRDefault="009A0571" w:rsidP="009A0571" w:rsidR="009A0571"/>
        </w:tc>
        <w:tc>
          <w:tcPr>
            <w:tcW w:type="dxa" w:w="1226"/>
          </w:tcPr>
          <w:p w:rsidRDefault="009A0571" w:rsidP="009A0571" w:rsidR="009A0571"/>
        </w:tc>
        <w:tc>
          <w:tcPr>
            <w:tcW w:type="dxa" w:w="1559"/>
          </w:tcPr>
          <w:p w:rsidRDefault="009A0571" w:rsidP="009A0571" w:rsidR="009A0571"/>
        </w:tc>
        <w:tc>
          <w:tcPr>
            <w:tcW w:type="dxa" w:w="1417"/>
          </w:tcPr>
          <w:p w:rsidRDefault="009A0571" w:rsidP="009A0571" w:rsidR="009A0571"/>
        </w:tc>
        <w:tc>
          <w:tcPr>
            <w:tcW w:type="dxa" w:w="1418"/>
          </w:tcPr>
          <w:p w:rsidRDefault="009A0571" w:rsidP="009A0571" w:rsidR="009A0571"/>
        </w:tc>
        <w:tc>
          <w:tcPr>
            <w:tcW w:type="dxa" w:w="850"/>
          </w:tcPr>
          <w:p w:rsidRDefault="009A0571" w:rsidP="009A0571" w:rsidR="009A0571"/>
        </w:tc>
        <w:tc>
          <w:tcPr>
            <w:tcW w:type="dxa" w:w="793"/>
          </w:tcPr>
          <w:p w:rsidRDefault="009A0571" w:rsidP="009A0571" w:rsidR="009A0571"/>
        </w:tc>
        <w:tc>
          <w:tcPr>
            <w:tcW w:type="dxa" w:w="2127"/>
          </w:tcPr>
          <w:p w:rsidRDefault="009A0571" w:rsidP="009A0571" w:rsidR="009A0571"/>
        </w:tc>
      </w:tr>
      <w:tr w:rsidTr="006411EC" w:rsidR="002F6392">
        <w:trPr>
          <w:trHeight w:val="63"/>
        </w:trPr>
        <w:tc>
          <w:tcPr>
            <w:tcW w:type="dxa" w:w="468"/>
          </w:tcPr>
          <w:p w:rsidRDefault="009A0571" w:rsidP="009A0571" w:rsidR="009A0571"/>
        </w:tc>
        <w:tc>
          <w:tcPr>
            <w:tcW w:type="dxa" w:w="1625"/>
          </w:tcPr>
          <w:p w:rsidRDefault="009A0571" w:rsidP="009A0571" w:rsidR="009A0571"/>
        </w:tc>
        <w:tc>
          <w:tcPr>
            <w:tcW w:type="dxa" w:w="1559"/>
          </w:tcPr>
          <w:p w:rsidRDefault="009A0571" w:rsidP="009A0571" w:rsidR="009A0571"/>
        </w:tc>
        <w:tc>
          <w:tcPr>
            <w:tcW w:type="dxa" w:w="1418"/>
          </w:tcPr>
          <w:p w:rsidRDefault="009A0571" w:rsidP="009A0571" w:rsidR="009A0571"/>
        </w:tc>
        <w:tc>
          <w:tcPr>
            <w:tcW w:type="dxa" w:w="1226"/>
          </w:tcPr>
          <w:p w:rsidRDefault="009A0571" w:rsidP="009A0571" w:rsidR="009A0571"/>
        </w:tc>
        <w:tc>
          <w:tcPr>
            <w:tcW w:type="dxa" w:w="1559"/>
          </w:tcPr>
          <w:p w:rsidRDefault="009A0571" w:rsidP="009A0571" w:rsidR="009A0571"/>
        </w:tc>
        <w:tc>
          <w:tcPr>
            <w:tcW w:type="dxa" w:w="1417"/>
          </w:tcPr>
          <w:p w:rsidRDefault="009A0571" w:rsidP="009A0571" w:rsidR="009A0571"/>
        </w:tc>
        <w:tc>
          <w:tcPr>
            <w:tcW w:type="dxa" w:w="1418"/>
          </w:tcPr>
          <w:p w:rsidRDefault="009A0571" w:rsidP="009A0571" w:rsidR="009A0571"/>
        </w:tc>
        <w:tc>
          <w:tcPr>
            <w:tcW w:type="dxa" w:w="850"/>
          </w:tcPr>
          <w:p w:rsidRDefault="009A0571" w:rsidP="009A0571" w:rsidR="009A0571"/>
        </w:tc>
        <w:tc>
          <w:tcPr>
            <w:tcW w:type="dxa" w:w="793"/>
          </w:tcPr>
          <w:p w:rsidRDefault="009A0571" w:rsidP="009A0571" w:rsidR="009A0571"/>
        </w:tc>
        <w:tc>
          <w:tcPr>
            <w:tcW w:type="dxa" w:w="2127"/>
          </w:tcPr>
          <w:p w:rsidRDefault="009A0571" w:rsidP="009A0571" w:rsidR="009A0571"/>
        </w:tc>
      </w:tr>
    </w:tbl>
    <w:p w:rsidRDefault="006411EC" w:rsidP="006411EC" w:rsidR="006411EC" w:rsidRPr="00382790">
      <w:pPr>
        <w:rPr>
          <w:sz w:val="20"/>
        </w:rPr>
      </w:pPr>
      <w:r>
        <w:rPr>
          <w:sz w:val="20"/>
        </w:rPr>
        <w:t xml:space="preserve">   Varaždin, 08.01.2018.                               UKUPNO              237.219,12 kn</w:t>
      </w:r>
      <w:r w:rsidR="00C92099">
        <w:rPr>
          <w:sz w:val="20"/>
        </w:rPr>
        <w:t xml:space="preserve">                                    237.219,12                           Stečajni upravitelj:       Antun Mišanović</w:t>
      </w:r>
    </w:p>
    <w:sectPr w:rsidSect="009A0571" w:rsidR="006411EC" w:rsidRPr="00382790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571"/>
    <w:rsid w:val="001E7984"/>
    <w:rsid w:val="00207F4E"/>
    <w:rsid w:val="0024644B"/>
    <w:rsid w:val="00275521"/>
    <w:rsid w:val="00284BB6"/>
    <w:rsid w:val="002F6392"/>
    <w:rsid w:val="00382790"/>
    <w:rsid w:val="004367CD"/>
    <w:rsid w:val="00481BB0"/>
    <w:rsid w:val="005B12FE"/>
    <w:rsid w:val="005D4FD8"/>
    <w:rsid w:val="005D79D1"/>
    <w:rsid w:val="00632D4C"/>
    <w:rsid w:val="006411EC"/>
    <w:rsid w:val="006776C1"/>
    <w:rsid w:val="007928A3"/>
    <w:rsid w:val="00872E25"/>
    <w:rsid w:val="009301AE"/>
    <w:rsid w:val="009A0571"/>
    <w:rsid w:val="009A0744"/>
    <w:rsid w:val="009B44A4"/>
    <w:rsid w:val="009E4136"/>
    <w:rsid w:val="00A65C0A"/>
    <w:rsid w:val="00A66717"/>
    <w:rsid w:val="00B622C5"/>
    <w:rsid w:val="00BA76B6"/>
    <w:rsid w:val="00C92099"/>
    <w:rsid w:val="00D2481B"/>
    <w:rsid w:val="00DA0723"/>
    <w:rsid w:val="00DE517D"/>
    <w:rsid w:val="00F2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9A057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E7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9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9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9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9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9A057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E7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9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9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9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9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70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St-240/2017-18</izvorni_sadrzaj>
    <derivirana_varijabla naziv="DomainObject.Oznaka_1">St-240/2017-18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KERA-TEHNIKA društvo s ograničenom odgovornošću za proizvodnju, trgovinu i usluge</izvorni_sadrzaj>
    <derivirana_varijabla naziv="DomainObject.Predmet.ProtustrankaFormated_1">  KERA-TEHNIKA društvo s ograničenom odgovornošću za proizvodnju, trgovinu i usluge</derivirana_varijabla>
  </DomainObject.Predmet.ProtustrankaFormated>
  <DomainObject.Predmet.ProtustrankaFormatedOIB>
    <izvorni_sadrzaj>  KERA-TEHNIKA društvo s ograničenom odgovornošću za proizvodnju, trgovinu i usluge, OIB 59953527967</izvorni_sadrzaj>
    <derivirana_varijabla naziv="DomainObject.Predmet.ProtustrankaFormatedOIB_1">  KERA-TEHNIKA društvo s ograničenom odgovornošću za proizvodnju, trgovinu i usluge, OIB 59953527967</derivirana_varijabla>
  </DomainObject.Predmet.ProtustrankaFormatedOIB>
  <DomainObject.Predmet.ProtustrankaFormatedWithAdress>
    <izvorni_sadrzaj> KERA-TEHNIKA društvo s ograničenom odgovornošću za proizvodnju, trgovinu i usluge, M. Tita 107/D, 40000 Šenkovec</izvorni_sadrzaj>
    <derivirana_varijabla naziv="DomainObject.Predmet.ProtustrankaFormatedWithAdress_1"> KERA-TEHNIKA društvo s ograničenom odgovornošću za proizvodnju, trgovinu i usluge, M. Tita 107/D, 40000 Šenkovec</derivirana_varijabla>
  </DomainObject.Predmet.ProtustrankaFormatedWithAdress>
  <DomainObject.Predmet.ProtustrankaFormatedWithAdressOIB>
    <izvorni_sadrzaj> KERA-TEHNIKA društvo s ograničenom odgovornošću za proizvodnju, trgovinu i usluge, OIB 59953527967, M. Tita 107/D, 40000 Šenkovec</izvorni_sadrzaj>
    <derivirana_varijabla naziv="DomainObject.Predmet.ProtustrankaFormatedWithAdressOIB_1"> KERA-TEHNIKA društvo s ograničenom odgovornošću za proizvodnju, trgovinu i usluge, OIB 59953527967, M. Tita 107/D, 40000 Šenkovec</derivirana_varijabla>
  </DomainObject.Predmet.ProtustrankaFormatedWithAdressOIB>
  <DomainObject.Predmet.ProtustrankaWithAdress>
    <izvorni_sadrzaj>KERA-TEHNIKA društvo s ograničenom odgovornošću za proizvodnju, trgovinu i usluge M. Tita 107/D, 40000 Šenkovec</izvorni_sadrzaj>
    <derivirana_varijabla naziv="DomainObject.Predmet.ProtustrankaWithAdress_1">KERA-TEHNIKA društvo s ograničenom odgovornošću za proizvodnju, trgovinu i usluge M. Tita 107/D, 40000 Šenkovec</derivirana_varijabla>
  </DomainObject.Predmet.ProtustrankaWithAdress>
  <DomainObject.Predmet.ProtustrankaWithAdressOIB>
    <izvorni_sadrzaj>KERA-TEHNIKA društvo s ograničenom odgovornošću za proizvodnju, trgovinu i usluge, OIB 59953527967, M. Tita 107/D, 40000 Šenkovec</izvorni_sadrzaj>
    <derivirana_varijabla naziv="DomainObject.Predmet.ProtustrankaWithAdressOIB_1">KERA-TEHNIKA društvo s ograničenom odgovornošću za proizvodnju, trgovinu i usluge, OIB 59953527967, M. Tita 107/D, 40000 Šenkovec</derivirana_varijabla>
  </DomainObject.Predmet.ProtustrankaWithAdressOIB>
  <DomainObject.Predmet.ProtustrankaNazivFormated>
    <izvorni_sadrzaj>KERA-TEHNIKA društvo s ograničenom odgovornošću za proizvodnju, trgovinu i usluge</izvorni_sadrzaj>
    <derivirana_varijabla naziv="DomainObject.Predmet.ProtustrankaNazivFormated_1">KERA-TEHNIKA društvo s ograničenom odgovornošću za proizvodnju, trgovinu i usluge</derivirana_varijabla>
  </DomainObject.Predmet.ProtustrankaNazivFormated>
  <DomainObject.Predmet.ProtustrankaNazivFormatedOIB>
    <izvorni_sadrzaj>KERA-TEHNIKA društvo s ograničenom odgovornošću za proizvodnju, trgovinu i usluge, OIB 59953527967</izvorni_sadrzaj>
    <derivirana_varijabla naziv="DomainObject.Predmet.ProtustrankaNazivFormatedOIB_1">KERA-TEHNIKA društvo s ograničenom odgovornošću za proizvodnju, trgovinu i usluge, OIB 59953527967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21623.44</izvorni_sadrzaj>
    <derivirana_varijabla naziv="DomainObject.Predmet.TrenutnaVrijednost_1">21623.44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KERA-TEHNIKA društvo s ograničenom odgovornošću za proizvodnju, trgovinu i usluge</item>
    </izvorni_sadrzaj>
    <derivirana_varijabla naziv="DomainObject.Predmet.ProtuStrankaListFormated_1">
      <item>KERA-TEHNIKA društvo s ograničenom odgovornošću za proizvodnju, trgovinu i usluge</item>
    </derivirana_varijabla>
  </DomainObject.Predmet.ProtuStrankaListFormated>
  <DomainObject.Predmet.ProtuStrankaListFormatedOIB>
    <izvorni_sadrzaj>
      <item>KERA-TEHNIKA društvo s ograničenom odgovornošću za proizvodnju, trgovinu i usluge, OIB 59953527967</item>
    </izvorni_sadrzaj>
    <derivirana_varijabla naziv="DomainObject.Predmet.ProtuStrankaListFormatedOIB_1">
      <item>KERA-TEHNIKA društvo s ograničenom odgovornošću za proizvodnju, trgovinu i usluge, OIB 59953527967</item>
    </derivirana_varijabla>
  </DomainObject.Predmet.ProtuStrankaListFormatedOIB>
  <DomainObject.Predmet.ProtuStrankaListFormatedWithAdress>
    <izvorni_sadrzaj>
      <item>KERA-TEHNIKA društvo s ograničenom odgovornošću za proizvodnju, trgovinu i usluge, M. Tita 107/D, 40000 Šenkovec</item>
    </izvorni_sadrzaj>
    <derivirana_varijabla naziv="DomainObject.Predmet.ProtuStrankaListFormatedWithAdress_1">
      <item>KERA-TEHNIKA društvo s ograničenom odgovornošću za proizvodnju, trgovinu i usluge, M. Tita 107/D, 40000 Šenkovec</item>
    </derivirana_varijabla>
  </DomainObject.Predmet.ProtuStrankaListFormatedWithAdress>
  <DomainObject.Predmet.ProtuStrankaListFormatedWithAdressOIB>
    <izvorni_sadrzaj>
      <item>KERA-TEHNIKA društvo s ograničenom odgovornošću za proizvodnju, trgovinu i usluge, OIB 59953527967, M. Tita 107/D, 40000 Šenkovec</item>
    </izvorni_sadrzaj>
    <derivirana_varijabla naziv="DomainObject.Predmet.ProtuStrankaListFormatedWithAdressOIB_1">
      <item>KERA-TEHNIKA društvo s ograničenom odgovornošću za proizvodnju, trgovinu i usluge, OIB 59953527967, M. Tita 107/D, 40000 Šenkovec</item>
    </derivirana_varijabla>
  </DomainObject.Predmet.ProtuStrankaListFormatedWithAdressOIB>
  <DomainObject.Predmet.ProtuStrankaListNazivFormated>
    <izvorni_sadrzaj>
      <item>KERA-TEHNIKA društvo s ograničenom odgovornošću za proizvodnju, trgovinu i usluge</item>
    </izvorni_sadrzaj>
    <derivirana_varijabla naziv="DomainObject.Predmet.ProtuStrankaListNazivFormated_1">
      <item>KERA-TEHNIKA društvo s ograničenom odgovornošću za proizvodnju, trgovinu i usluge</item>
    </derivirana_varijabla>
  </DomainObject.Predmet.ProtuStrankaListNazivFormated>
  <DomainObject.Predmet.ProtuStrankaListNazivFormatedOIB>
    <izvorni_sadrzaj>
      <item>KERA-TEHNIKA društvo s ograničenom odgovornošću za proizvodnju, trgovinu i usluge, OIB 59953527967</item>
    </izvorni_sadrzaj>
    <derivirana_varijabla naziv="DomainObject.Predmet.ProtuStrankaListNazivFormatedOIB_1">
      <item>KERA-TEHNIKA društvo s ograničenom odgovornošću za proizvodnju, trgovinu i usluge, OIB 59953527967</item>
    </derivirana_varijabla>
  </DomainObject.Predmet.ProtuStrankaListNazivFormatedOIB>
  <DomainObject.Predmet.OstaliListFormated>
    <izvorni_sadrzaj>
      <item>Sudski registar Trgovačkog suda u Varaždinu</item>
      <item>Marko Lesjak</item>
    </izvorni_sadrzaj>
    <derivirana_varijabla naziv="DomainObject.Predmet.OstaliListFormated_1">
      <item>Sudski registar Trgovačkog suda u Varaždinu</item>
      <item>Marko Lesjak</item>
    </derivirana_varijabla>
  </DomainObject.Predmet.OstaliListFormated>
  <DomainObject.Predmet.OstaliListFormatedOIB>
    <izvorni_sadrzaj>
      <item>Sudski registar Trgovačkog suda u Varaždinu</item>
      <item>Marko Lesjak, OIB 68968991943</item>
    </izvorni_sadrzaj>
    <derivirana_varijabla naziv="DomainObject.Predmet.OstaliListFormatedOIB_1">
      <item>Sudski registar Trgovačkog suda u Varaždinu</item>
      <item>Marko Lesjak, OIB 68968991943</item>
    </derivirana_varijabla>
  </DomainObject.Predmet.OstaliListFormatedOIB>
  <DomainObject.Predmet.OstaliListFormatedWithAdress>
    <izvorni_sadrzaj>
      <item>Sudski registar Trgovačkog suda u Varaždinu, B.Radića 2, 42000 Varaždin</item>
      <item>Marko Lesjak</item>
    </izvorni_sadrzaj>
    <derivirana_varijabla naziv="DomainObject.Predmet.OstaliListFormatedWithAdress_1">
      <item>Sudski registar Trgovačkog suda u Varaždinu, B.Radića 2, 42000 Varaždin</item>
      <item>Marko Lesjak</item>
    </derivirana_varijabla>
  </DomainObject.Predmet.OstaliListFormatedWithAdress>
  <DomainObject.Predmet.OstaliListFormatedWithAdressOIB>
    <izvorni_sadrzaj>
      <item>Sudski registar Trgovačkog suda u Varaždinu, B.Radića 2, 42000 Varaždin</item>
      <item>Marko Lesjak, OIB 68968991943</item>
    </izvorni_sadrzaj>
    <derivirana_varijabla naziv="DomainObject.Predmet.OstaliListFormatedWithAdressOIB_1">
      <item>Sudski registar Trgovačkog suda u Varaždinu, B.Radića 2, 42000 Varaždin</item>
      <item>Marko Lesjak, OIB 68968991943</item>
    </derivirana_varijabla>
  </DomainObject.Predmet.OstaliListFormatedWithAdressOIB>
  <DomainObject.Predmet.OstaliListNazivFormated>
    <izvorni_sadrzaj>
      <item>Sudski registar Trgovačkog suda u Varaždinu</item>
      <item>Marko Lesjak</item>
    </izvorni_sadrzaj>
    <derivirana_varijabla naziv="DomainObject.Predmet.OstaliListNazivFormated_1">
      <item>Sudski registar Trgovačkog suda u Varaždinu</item>
      <item>Marko Lesjak</item>
    </derivirana_varijabla>
  </DomainObject.Predmet.OstaliListNazivFormated>
  <DomainObject.Predmet.OstaliListNazivFormatedOIB>
    <izvorni_sadrzaj>
      <item>Sudski registar Trgovačkog suda u Varaždinu</item>
      <item>Marko Lesjak, OIB 68968991943</item>
    </izvorni_sadrzaj>
    <derivirana_varijabla naziv="DomainObject.Predmet.OstaliListNazivFormatedOIB_1">
      <item>Sudski registar Trgovačkog suda u Varaždinu</item>
      <item>Marko Lesjak, OIB 68968991943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KERA-TEHNIKA društvo s ograničenom odgovornošću za proizvodnju, trgovinu i usluge</izvorni_sadrzaj>
    <derivirana_varijabla naziv="DomainObject.Predmet.ProtustrankaIDrugi_1">KERA-TEHNIKA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KERA-TEHNIKA društvo s ograničenom odgovornošću za proizvodnju, trgovinu i usluge, OIB 59953527967, M. Tita 107/D, 40000 Šenkovec</izvorni_sadrzaj>
    <derivirana_varijabla naziv="DomainObject.Predmet.ProtustrankaIDrugiAdressOIB_1">KERA-TEHNIKA društvo s ograničenom odgovornošću za proizvodnju, trgovinu i usluge, OIB 59953527967, M. Tita 107/D,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KERA-TEHNIKA društvo s ograničenom odgovornošću za proizvodnju, trgovinu i usluge</item>
      <item>Sudski registar Trgovačkog suda u Varaždinu</item>
      <item>Marko Lesjak</item>
    </izvorni_sadrzaj>
    <derivirana_varijabla naziv="DomainObject.Predmet.SudioniciListNaziv_1">
      <item>Financijska agencija</item>
      <item>KERA-TEHNIKA društvo s ograničenom odgovornošću za proizvodnju, trgovinu i usluge</item>
      <item>Sudski registar Trgovačkog suda u Varaždinu</item>
      <item>Marko Lesjak</item>
    </derivirana_varijabla>
  </DomainObject.Predmet.SudioniciListNaziv>
  <DomainObject.Predmet.SudioniciListAdressOIB>
    <izvorni_sadrzaj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</izvorni_sadrzaj>
    <derivirana_varijabla naziv="DomainObject.Predmet.SudioniciListAdressOIB_1"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59953527967</item>
      <item>, OIB null</item>
      <item>, OIB 68968991943</item>
    </izvorni_sadrzaj>
    <derivirana_varijabla naziv="DomainObject.Predmet.SudioniciListNazivOIB_1">
      <item>, OIB 85821130368</item>
      <item>, OIB 59953527967</item>
      <item>, OIB null</item>
      <item>, OIB 68968991943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50431-02AF-48C7-BC06-6A2E362677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Grad Varaždin</properties:Company>
  <properties:Pages>1</properties:Pages>
  <properties:Words>175</properties:Words>
  <properties:Characters>1175</properties:Characters>
  <properties:Lines>160</properties:Lines>
  <properties:Paragraphs>71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2018-01-06T12:42:00Z</dcterms:created>
  <dc:creator>Korisnik</dc:creator>
  <cp:lastModifiedBy>Lea Rogina</cp:lastModifiedBy>
  <dcterms:modified xmlns:xsi="http://www.w3.org/2001/XMLSchema-instance" xsi:type="dcterms:W3CDTF">2018-01-08T08:39:00Z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St-240/2017-18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