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7e49" w14:paraId="50e7e4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A6220B">
        <w:rPr>
          <w:rFonts w:cs="Times New Roman"/>
        </w:rPr>
        <w:t xml:space="preserve"> MOTO-OPREMA AMD d.o.o., M. Kovača 36, Podbrest, OIB: 84099062844</w:t>
      </w:r>
      <w:r w:rsidR="00C277EA">
        <w:rPr>
          <w:rFonts w:cs="Times New Roman"/>
        </w:rPr>
        <w:t xml:space="preserve">, </w:t>
      </w:r>
      <w:r w:rsidR="00CC67FF">
        <w:rPr>
          <w:rFonts w:cs="Times New Roman"/>
        </w:rPr>
        <w:t>10. veljače 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CC67FF" w:rsidP="005F7221" w:rsidR="005F7221" w:rsidRPr="00412CB1">
      <w:pPr>
        <w:jc w:val="center"/>
        <w:rPr>
          <w:b/>
        </w:rPr>
      </w:pPr>
      <w:r>
        <w:rPr>
          <w:b/>
        </w:rPr>
        <w:t>28. veljače 2017</w:t>
      </w:r>
      <w:r w:rsidR="005F7221" w:rsidRPr="00412CB1">
        <w:rPr>
          <w:b/>
        </w:rPr>
        <w:t xml:space="preserve">. u </w:t>
      </w:r>
      <w:r w:rsidR="00A6220B">
        <w:rPr>
          <w:b/>
        </w:rPr>
        <w:t>11,45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A6220B">
        <w:t>Damir Vadlja, Podbrest, M. Kovača 36,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A6220B">
        <w:rPr>
          <w:rFonts w:cs="Times New Roman"/>
        </w:rPr>
        <w:t xml:space="preserve">MOTO-OPREMA AMD d.o.o., M. Kovača 36, Podbrest,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CC67FF" w:rsidP="00CC67FF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="005F7221" w:rsidRPr="00412CB1">
        <w:t xml:space="preserve"> dužnika</w:t>
      </w:r>
      <w:r>
        <w:t xml:space="preserve"> </w:t>
      </w:r>
      <w:r w:rsidR="00A6220B">
        <w:t>Damiru Vadlja, Podbrest, M. Kovača 36, OIB: 99092894244</w:t>
      </w:r>
      <w:r>
        <w:t>,</w:t>
      </w:r>
      <w:r w:rsidR="005F7221">
        <w:t xml:space="preserve"> </w:t>
      </w:r>
      <w:r w:rsidR="005F7221" w:rsidRPr="00412CB1">
        <w:t xml:space="preserve">da na zakazano ročište kod ovoga suda, </w:t>
      </w:r>
      <w:r>
        <w:t>28. veljače 2017</w:t>
      </w:r>
      <w:r w:rsidR="005F7221">
        <w:t xml:space="preserve">. u </w:t>
      </w:r>
      <w:r w:rsidR="00A6220B">
        <w:t>11,45</w:t>
      </w:r>
      <w:r w:rsidR="005F7221" w:rsidRPr="00412CB1">
        <w:t xml:space="preserve"> sati, dostavi javnobilježnički ovjerovljen prokazni popis imovine za dužnika</w:t>
      </w:r>
      <w:r w:rsidR="00A6220B">
        <w:rPr>
          <w:rFonts w:cs="Times New Roman"/>
        </w:rPr>
        <w:t xml:space="preserve"> MOTO-OPREMA AMD d.o.o., M. Kovača 36, Podbrest, OIB: 84099062844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3F5014" w:rsidR="003F5014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C67FF">
        <w:rPr>
          <w:rFonts w:cs="Times New Roman"/>
        </w:rPr>
        <w:t>10. veljače 2017</w:t>
      </w:r>
      <w:r w:rsidR="00CE6118">
        <w:rPr>
          <w:rFonts w:cs="Times New Roman"/>
        </w:rPr>
        <w:t>. godine.</w:t>
      </w:r>
    </w:p>
    <w:p w:rsidRDefault="00A6220B" w:rsidP="003F5014" w:rsidR="00A6220B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A6220B">
        <w:rPr>
          <w:rFonts w:cs="Times New Roman"/>
        </w:rPr>
        <w:t xml:space="preserve">MOTO-OPREMA AMD d.o.o., M. Kovača 36, Podbrest, </w:t>
      </w:r>
    </w:p>
    <w:p w:rsidRDefault="00D27615" w:rsidP="00CC67FF" w:rsidR="00CC67FF" w:rsidRPr="00CC67F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A6220B">
        <w:t>Damir Vadlja, Podbrest, M. Kovača 36,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273" w:rsidP="00BA0147" w:rsidR="00884273">
      <w:r>
        <w:separator/>
      </w:r>
    </w:p>
  </w:endnote>
  <w:endnote w:id="0" w:type="continuationSeparator">
    <w:p w:rsidRDefault="00884273" w:rsidP="00BA0147" w:rsidR="00884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273" w:rsidP="00BA0147" w:rsidR="00884273">
      <w:r>
        <w:separator/>
      </w:r>
    </w:p>
  </w:footnote>
  <w:footnote w:id="0" w:type="continuationSeparator">
    <w:p w:rsidRDefault="00884273" w:rsidP="00BA0147" w:rsidR="00884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474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A6220B">
      <w:t>60/17-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A6220B">
      <w:t>60/17-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474A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84273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6220B"/>
    <w:rsid w:val="00AC55E9"/>
    <w:rsid w:val="00B520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A4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7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7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7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7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A4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7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MOTO-OPREMA AMD društvo s ograničenom odgovornošću za prodaju motornih dijelova i opreme za motore</izvorni_sadrzaj>
    <derivirana_varijabla naziv="DomainObject.Predmet.ProtustrankaFormated_1">  MOTO-OPREMA AMD društvo s ograničenom odgovornošću za prodaju motornih dijelova i opreme za motore</derivirana_varijabla>
  </DomainObject.Predmet.ProtustrankaFormated>
  <DomainObject.Predmet.ProtustrankaFormatedOIB>
    <izvorni_sadrzaj>  MOTO-OPREMA AMD društvo s ograničenom odgovornošću za prodaju motornih dijelova i opreme za motore, OIB 84099062844</izvorni_sadrzaj>
    <derivirana_varijabla naziv="DomainObject.Predmet.ProtustrankaFormatedOIB_1">  MOTO-OPREMA AMD društvo s ograničenom odgovornošću za prodaju motornih dijelova i opreme za motore, OIB 84099062844</derivirana_varijabla>
  </DomainObject.Predmet.ProtustrankaFormatedOIB>
  <DomainObject.Predmet.ProtustrankaFormatedWithAdress>
    <izvorni_sadrzaj> MOTO-OPREMA AMD društvo s ograničenom odgovornošću za prodaju motornih dijelova i opreme za motore, M. Kovača 36, 40323 Podbrest</izvorni_sadrzaj>
    <derivirana_varijabla naziv="DomainObject.Predmet.ProtustrankaFormatedWithAdress_1"> MOTO-OPREMA AMD društvo s ograničenom odgovornošću za prodaju motornih dijelova i opreme za motore, M. Kovača 36, 40323 Podbrest</derivirana_varijabla>
  </DomainObject.Predmet.ProtustrankaFormatedWithAdress>
  <DomainObject.Predmet.ProtustrankaFormatedWithAdressOIB>
    <izvorni_sadrzaj> MOTO-OPREMA AMD društvo s ograničenom odgovornošću za prodaju motornih dijelova i opreme za motore, OIB 84099062844, M. Kovača 36, 40323 Podbrest</izvorni_sadrzaj>
    <derivirana_varijabla naziv="DomainObject.Predmet.ProtustrankaFormatedWithAdressOIB_1"> MOTO-OPREMA AMD društvo s ograničenom odgovornošću za prodaju motornih dijelova i opreme za motore, OIB 84099062844, M. Kovača 36, 40323 Podbrest</derivirana_varijabla>
  </DomainObject.Predmet.ProtustrankaFormatedWithAdressOIB>
  <DomainObject.Predmet.ProtustrankaWithAdress>
    <izvorni_sadrzaj>MOTO-OPREMA AMD društvo s ograničenom odgovornošću za prodaju motornih dijelova i opreme za motore M. Kovača 36, 40323 Podbrest</izvorni_sadrzaj>
    <derivirana_varijabla naziv="DomainObject.Predmet.ProtustrankaWithAdress_1">MOTO-OPREMA AMD društvo s ograničenom odgovornošću za prodaju motornih dijelova i opreme za motore M. Kovača 36, 40323 Podbrest</derivirana_varijabla>
  </DomainObject.Predmet.ProtustrankaWithAdress>
  <DomainObject.Predmet.ProtustrankaWithAdressOIB>
    <izvorni_sadrzaj>MOTO-OPREMA AMD društvo s ograničenom odgovornošću za prodaju motornih dijelova i opreme za motore, OIB 84099062844, M. Kovača 36, 40323 Podbrest</izvorni_sadrzaj>
    <derivirana_varijabla naziv="DomainObject.Predmet.ProtustrankaWithAdressOIB_1">MOTO-OPREMA AMD društvo s ograničenom odgovornošću za prodaju motornih dijelova i opreme za motore, OIB 84099062844, M. Kovača 36, 40323 Podbrest</derivirana_varijabla>
  </DomainObject.Predmet.ProtustrankaWithAdressOIB>
  <DomainObject.Predmet.ProtustrankaNazivFormated>
    <izvorni_sadrzaj>MOTO-OPREMA AMD društvo s ograničenom odgovornošću za prodaju motornih dijelova i opreme za motore</izvorni_sadrzaj>
    <derivirana_varijabla naziv="DomainObject.Predmet.ProtustrankaNazivFormated_1">MOTO-OPREMA AMD društvo s ograničenom odgovornošću za prodaju motornih dijelova i opreme za motore</derivirana_varijabla>
  </DomainObject.Predmet.ProtustrankaNazivFormated>
  <DomainObject.Predmet.ProtustrankaNazivFormatedOIB>
    <izvorni_sadrzaj>MOTO-OPREMA AMD društvo s ograničenom odgovornošću za prodaju motornih dijelova i opreme za motore, OIB 84099062844</izvorni_sadrzaj>
    <derivirana_varijabla naziv="DomainObject.Predmet.ProtustrankaNazivFormatedOIB_1">MOTO-OPREMA AMD društvo s ograničenom odgovornošću za prodaju motornih dijelova i opreme za motore, OIB 84099062844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168846.68</izvorni_sadrzaj>
    <derivirana_varijabla naziv="DomainObject.Predmet.TrenutnaVrijednost_1">168846.68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MOTO-OPREMA AMD društvo s ograničenom odgovornošću za prodaju motornih dijelova i opreme za motore</item>
    </izvorni_sadrzaj>
    <derivirana_varijabla naziv="DomainObject.Predmet.ProtuStrankaListFormated_1">
      <item>MOTO-OPREMA AMD društvo s ograničenom odgovornošću za prodaju motornih dijelova i opreme za motore</item>
    </derivirana_varijabla>
  </DomainObject.Predmet.ProtuStrankaListFormated>
  <DomainObject.Predmet.ProtuStrankaListFormatedOIB>
    <izvorni_sadrzaj>
      <item>MOTO-OPREMA AMD društvo s ograničenom odgovornošću za prodaju motornih dijelova i opreme za motore, OIB 84099062844</item>
    </izvorni_sadrzaj>
    <derivirana_varijabla naziv="DomainObject.Predmet.ProtuStrankaListFormatedOIB_1">
      <item>MOTO-OPREMA AMD društvo s ograničenom odgovornošću za prodaju motornih dijelova i opreme za motore, OIB 84099062844</item>
    </derivirana_varijabla>
  </DomainObject.Predmet.ProtuStrankaListFormatedOIB>
  <DomainObject.Predmet.ProtuStrankaListFormatedWithAdress>
    <izvorni_sadrzaj>
      <item>MOTO-OPREMA AMD društvo s ograničenom odgovornošću za prodaju motornih dijelova i opreme za motore, M. Kovača 36, 40323 Podbrest</item>
    </izvorni_sadrzaj>
    <derivirana_varijabla naziv="DomainObject.Predmet.ProtuStrankaListFormatedWithAdress_1">
      <item>MOTO-OPREMA AMD društvo s ograničenom odgovornošću za prodaju motornih dijelova i opreme za motore, M. Kovača 36, 40323 Podbrest</item>
    </derivirana_varijabla>
  </DomainObject.Predmet.ProtuStrankaListFormatedWithAdress>
  <DomainObject.Predmet.ProtuStrankaListFormatedWithAdressOIB>
    <izvorni_sadrzaj>
      <item>MOTO-OPREMA AMD društvo s ograničenom odgovornošću za prodaju motornih dijelova i opreme za motore, OIB 84099062844, M. Kovača 36, 40323 Podbrest</item>
    </izvorni_sadrzaj>
    <derivirana_varijabla naziv="DomainObject.Predmet.ProtuStrankaListFormatedWithAdressOIB_1">
      <item>MOTO-OPREMA AMD društvo s ograničenom odgovornošću za prodaju motornih dijelova i opreme za motore, OIB 84099062844, M. Kovača 36, 40323 Podbrest</item>
    </derivirana_varijabla>
  </DomainObject.Predmet.ProtuStrankaListFormatedWithAdressOIB>
  <DomainObject.Predmet.ProtuStrankaListNazivFormated>
    <izvorni_sadrzaj>
      <item>MOTO-OPREMA AMD društvo s ograničenom odgovornošću za prodaju motornih dijelova i opreme za motore</item>
    </izvorni_sadrzaj>
    <derivirana_varijabla naziv="DomainObject.Predmet.ProtuStrankaListNazivFormated_1">
      <item>MOTO-OPREMA AMD društvo s ograničenom odgovornošću za prodaju motornih dijelova i opreme za motore</item>
    </derivirana_varijabla>
  </DomainObject.Predmet.ProtuStrankaListNazivFormated>
  <DomainObject.Predmet.ProtuStrankaListNazivFormatedOIB>
    <izvorni_sadrzaj>
      <item>MOTO-OPREMA AMD društvo s ograničenom odgovornošću za prodaju motornih dijelova i opreme za motore, OIB 84099062844</item>
    </izvorni_sadrzaj>
    <derivirana_varijabla naziv="DomainObject.Predmet.ProtuStrankaListNazivFormatedOIB_1">
      <item>MOTO-OPREMA AMD društvo s ograničenom odgovornošću za prodaju motornih dijelova i opreme za motore, OIB 84099062844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MOTO-OPREMA AMD društvo s ograničenom odgovornošću za prodaju motornih dijelova i opreme za motore</izvorni_sadrzaj>
    <derivirana_varijabla naziv="DomainObject.Predmet.ProtustrankaIDrugi_1">MOTO-OPREMA AMD društvo s ograničenom odgovornošću za prodaju motornih dijelova i opreme za motore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MOTO-OPREMA AMD društvo s ograničenom odgovornošću za prodaju motornih dijelova i opreme za motore, OIB 84099062844, M. Kovača 36, 40323 Podbrest</izvorni_sadrzaj>
    <derivirana_varijabla naziv="DomainObject.Predmet.ProtustrankaIDrugiAdressOIB_1">MOTO-OPREMA AMD društvo s ograničenom odgovornošću za prodaju motornih dijelova i opreme za motore, OIB 84099062844, M. Kovača 36, 40323 Podbrest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MOTO-OPREMA AMD društvo s ograničenom odgovornošću za prodaju motornih dijelova i opreme za motore</item>
      <item>Sudski registar</item>
      <item>e-oglasna ploča</item>
    </izvorni_sadrzaj>
    <derivirana_varijabla naziv="DomainObject.Predmet.SudioniciListNaziv_1">
      <item>Financijska agencija</item>
      <item>MOTO-OPREMA AMD društvo s ograničenom odgovornošću za prodaju motornih dijelova i opreme za motore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MOTO-OPREMA AMD društvo s ograničenom odgovornošću za prodaju motornih dijelova i opreme za motore, OIB 84099062844, M. Kovača 36,40323 Podbrest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MOTO-OPREMA AMD društvo s ograničenom odgovornošću za prodaju motornih dijelova i opreme za motore, OIB 84099062844, M. Kovača 36,40323 Podbrest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84099062844</item>
      <item>, OIB null</item>
      <item>, OIB null</item>
    </izvorni_sadrzaj>
    <derivirana_varijabla naziv="DomainObject.Predmet.SudioniciListNazivOIB_1">
      <item>, OIB 85821130368</item>
      <item>, OIB 84099062844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5DE08-6A85-4B71-A877-A6C93C0DB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1983</properties:Characters>
  <properties:Lines>63</properties:Lines>
  <properties:Paragraphs>28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2017-02-10T09:04:00Z</cp:lastPrinted>
  <dcterms:modified xmlns:xsi="http://www.w3.org/2001/XMLSchema-instance" xsi:type="dcterms:W3CDTF">2017-02-10T09:04:00Z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